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84F72">
        <w:tc>
          <w:tcPr>
            <w:tcW w:w="10423" w:type="dxa"/>
            <w:shd w:val="clear" w:color="auto" w:fill="auto"/>
          </w:tcPr>
          <w:p w:rsidR="00D84F72" w:rsidRDefault="00783A88" w:rsidP="00711A6D">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w:t>
            </w:r>
            <w:bookmarkEnd w:id="2"/>
            <w:r>
              <w:rPr>
                <w:sz w:val="64"/>
              </w:rPr>
              <w:t xml:space="preserve">63 </w:t>
            </w:r>
            <w:r w:rsidRPr="004211E7">
              <w:t>V</w:t>
            </w:r>
            <w:bookmarkStart w:id="3" w:name="specVersion"/>
            <w:r w:rsidR="007077AA" w:rsidRPr="004211E7">
              <w:t>0</w:t>
            </w:r>
            <w:r w:rsidRPr="004211E7">
              <w:t>.</w:t>
            </w:r>
            <w:del w:id="4" w:author="JIN Yiran" w:date="2021-11-15T17:19:00Z">
              <w:r w:rsidR="004211E7" w:rsidDel="00711A6D">
                <w:delText>0</w:delText>
              </w:r>
            </w:del>
            <w:ins w:id="5" w:author="JIN Yiran" w:date="2021-11-15T17:19:00Z">
              <w:r w:rsidR="00711A6D">
                <w:t>1</w:t>
              </w:r>
            </w:ins>
            <w:r w:rsidRPr="004211E7">
              <w:t>.</w:t>
            </w:r>
            <w:bookmarkEnd w:id="3"/>
            <w:del w:id="6" w:author="JIN Yiran" w:date="2021-11-15T17:19:00Z">
              <w:r w:rsidR="004211E7" w:rsidDel="00711A6D">
                <w:delText>1</w:delText>
              </w:r>
            </w:del>
            <w:ins w:id="7" w:author="JIN Yiran" w:date="2021-11-15T17:19:00Z">
              <w:r w:rsidR="00711A6D">
                <w:t>0</w:t>
              </w:r>
            </w:ins>
            <w:r w:rsidRPr="004211E7">
              <w:t xml:space="preserve"> </w:t>
            </w:r>
            <w:r w:rsidRPr="004211E7">
              <w:rPr>
                <w:sz w:val="32"/>
              </w:rPr>
              <w:t>(</w:t>
            </w:r>
            <w:bookmarkStart w:id="8" w:name="issueDate"/>
            <w:r w:rsidRPr="004211E7">
              <w:rPr>
                <w:sz w:val="32"/>
              </w:rPr>
              <w:t>202</w:t>
            </w:r>
            <w:r w:rsidR="007077AA" w:rsidRPr="004211E7">
              <w:rPr>
                <w:sz w:val="32"/>
              </w:rPr>
              <w:t>1</w:t>
            </w:r>
            <w:r w:rsidRPr="004211E7">
              <w:rPr>
                <w:sz w:val="32"/>
              </w:rPr>
              <w:t>-</w:t>
            </w:r>
            <w:bookmarkEnd w:id="8"/>
            <w:del w:id="9" w:author="JIN Yiran" w:date="2021-11-15T17:19:00Z">
              <w:r w:rsidR="007077AA" w:rsidRPr="004211E7" w:rsidDel="00711A6D">
                <w:rPr>
                  <w:sz w:val="32"/>
                </w:rPr>
                <w:delText>08</w:delText>
              </w:r>
            </w:del>
            <w:ins w:id="10" w:author="JIN Yiran" w:date="2021-11-15T17:19:00Z">
              <w:r w:rsidR="00711A6D">
                <w:rPr>
                  <w:sz w:val="32"/>
                </w:rPr>
                <w:t>11</w:t>
              </w:r>
            </w:ins>
            <w:r w:rsidRPr="004211E7">
              <w:rPr>
                <w:sz w:val="32"/>
              </w:rPr>
              <w:t>)</w:t>
            </w:r>
          </w:p>
        </w:tc>
      </w:tr>
      <w:tr w:rsidR="00D84F72">
        <w:trPr>
          <w:trHeight w:hRule="exact" w:val="1134"/>
        </w:trPr>
        <w:tc>
          <w:tcPr>
            <w:tcW w:w="10423" w:type="dxa"/>
            <w:shd w:val="clear" w:color="auto" w:fill="auto"/>
          </w:tcPr>
          <w:p w:rsidR="00D84F72" w:rsidRDefault="00783A88">
            <w:pPr>
              <w:pStyle w:val="ZB"/>
              <w:framePr w:w="0" w:hRule="auto" w:wrap="notBeside" w:vAnchor="margin" w:hAnchor="text" w:yAlign="inline"/>
            </w:pPr>
            <w:r>
              <w:t xml:space="preserve">Technical </w:t>
            </w:r>
            <w:bookmarkStart w:id="11" w:name="spectype2"/>
            <w:r>
              <w:t>Report</w:t>
            </w:r>
            <w:bookmarkEnd w:id="11"/>
          </w:p>
          <w:p w:rsidR="00D84F72" w:rsidRDefault="00D84F72">
            <w:pPr>
              <w:pStyle w:val="Guidance"/>
              <w:framePr w:wrap="around" w:hAnchor="text"/>
            </w:pPr>
          </w:p>
        </w:tc>
      </w:tr>
      <w:tr w:rsidR="00D84F72">
        <w:trPr>
          <w:trHeight w:hRule="exact" w:val="3686"/>
        </w:trPr>
        <w:tc>
          <w:tcPr>
            <w:tcW w:w="10423" w:type="dxa"/>
            <w:shd w:val="clear" w:color="auto" w:fill="auto"/>
          </w:tcPr>
          <w:p w:rsidR="00D84F72" w:rsidRDefault="00783A88">
            <w:pPr>
              <w:pStyle w:val="ZT"/>
              <w:framePr w:wrap="notBeside" w:hAnchor="text" w:yAlign="inline"/>
            </w:pPr>
            <w:r>
              <w:t>3rd Generation Partnership Project;</w:t>
            </w:r>
          </w:p>
          <w:p w:rsidR="00D84F72" w:rsidRDefault="00783A88">
            <w:pPr>
              <w:pStyle w:val="ZT"/>
              <w:framePr w:wrap="notBeside" w:hAnchor="text" w:yAlign="inline"/>
            </w:pPr>
            <w:r>
              <w:t xml:space="preserve">Technical Specification Group </w:t>
            </w:r>
            <w:bookmarkStart w:id="12" w:name="specTitle"/>
            <w:r>
              <w:t>Radio Access Network;</w:t>
            </w:r>
          </w:p>
          <w:p w:rsidR="00D84F72" w:rsidRDefault="00783A88">
            <w:pPr>
              <w:pStyle w:val="ZT"/>
              <w:framePr w:wrap="notBeside" w:hAnchor="text" w:yAlign="inline"/>
            </w:pPr>
            <w:r>
              <w:t>Solutions for NR to support non-terrestrial networks (NTN):</w:t>
            </w:r>
          </w:p>
          <w:p w:rsidR="00D84F72" w:rsidRDefault="00426BEA">
            <w:pPr>
              <w:pStyle w:val="ZT"/>
              <w:framePr w:wrap="notBeside" w:hAnchor="text" w:yAlign="inline"/>
            </w:pPr>
            <w:r>
              <w:t xml:space="preserve">Non-terrestrial networks (NTN) related </w:t>
            </w:r>
            <w:r w:rsidR="006151EB">
              <w:t>RF</w:t>
            </w:r>
            <w:r w:rsidR="00783A88">
              <w:t xml:space="preserve"> and co-existence aspects</w:t>
            </w:r>
          </w:p>
          <w:bookmarkEnd w:id="12"/>
          <w:p w:rsidR="00D84F72" w:rsidRDefault="00783A88">
            <w:pPr>
              <w:pStyle w:val="ZT"/>
              <w:framePr w:wrap="notBeside" w:hAnchor="text" w:yAlign="inline"/>
              <w:rPr>
                <w:i/>
                <w:sz w:val="28"/>
              </w:rPr>
            </w:pPr>
            <w:r>
              <w:t>(</w:t>
            </w:r>
            <w:r>
              <w:rPr>
                <w:rStyle w:val="ZGSM"/>
              </w:rPr>
              <w:t xml:space="preserve">Release </w:t>
            </w:r>
            <w:bookmarkStart w:id="13" w:name="specRelease"/>
            <w:r>
              <w:rPr>
                <w:rStyle w:val="ZGSM"/>
              </w:rPr>
              <w:t>17</w:t>
            </w:r>
            <w:bookmarkEnd w:id="13"/>
            <w:r>
              <w:t>)</w:t>
            </w:r>
          </w:p>
        </w:tc>
      </w:tr>
      <w:tr w:rsidR="00D84F72">
        <w:tc>
          <w:tcPr>
            <w:tcW w:w="10423" w:type="dxa"/>
            <w:shd w:val="clear" w:color="auto" w:fill="auto"/>
          </w:tcPr>
          <w:p w:rsidR="00D84F72" w:rsidRDefault="00783A88">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84F72">
        <w:trPr>
          <w:trHeight w:hRule="exact" w:val="1531"/>
        </w:trPr>
        <w:tc>
          <w:tcPr>
            <w:tcW w:w="4883" w:type="dxa"/>
            <w:shd w:val="clear" w:color="auto" w:fill="auto"/>
          </w:tcPr>
          <w:p w:rsidR="00D84F72" w:rsidRDefault="00783A88">
            <w:r>
              <w:rPr>
                <w:i/>
                <w:noProof/>
                <w:lang w:val="en-US" w:eastAsia="zh-CN"/>
              </w:rPr>
              <w:drawing>
                <wp:inline distT="0" distB="0" distL="0" distR="0">
                  <wp:extent cx="1211580" cy="836930"/>
                  <wp:effectExtent l="0" t="0" r="7620" b="1270"/>
                  <wp:docPr id="34" name="图片 3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11580" cy="836930"/>
                          </a:xfrm>
                          <a:prstGeom prst="rect">
                            <a:avLst/>
                          </a:prstGeom>
                          <a:noFill/>
                          <a:ln>
                            <a:noFill/>
                          </a:ln>
                        </pic:spPr>
                      </pic:pic>
                    </a:graphicData>
                  </a:graphic>
                </wp:inline>
              </w:drawing>
            </w:r>
          </w:p>
        </w:tc>
        <w:tc>
          <w:tcPr>
            <w:tcW w:w="5540" w:type="dxa"/>
            <w:shd w:val="clear" w:color="auto" w:fill="auto"/>
          </w:tcPr>
          <w:p w:rsidR="00D84F72" w:rsidRDefault="00783A88">
            <w:pPr>
              <w:jc w:val="right"/>
            </w:pPr>
            <w:bookmarkStart w:id="14" w:name="logos"/>
            <w:r>
              <w:rPr>
                <w:noProof/>
                <w:lang w:val="en-US" w:eastAsia="zh-CN"/>
              </w:rPr>
              <w:drawing>
                <wp:inline distT="0" distB="0" distL="0" distR="0">
                  <wp:extent cx="1621155" cy="949960"/>
                  <wp:effectExtent l="0" t="0" r="0" b="2540"/>
                  <wp:docPr id="35" name="图片 3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21155" cy="949960"/>
                          </a:xfrm>
                          <a:prstGeom prst="rect">
                            <a:avLst/>
                          </a:prstGeom>
                          <a:noFill/>
                          <a:ln>
                            <a:noFill/>
                          </a:ln>
                        </pic:spPr>
                      </pic:pic>
                    </a:graphicData>
                  </a:graphic>
                </wp:inline>
              </w:drawing>
            </w:r>
            <w:bookmarkEnd w:id="14"/>
          </w:p>
        </w:tc>
      </w:tr>
      <w:tr w:rsidR="00D84F72">
        <w:trPr>
          <w:trHeight w:hRule="exact" w:val="5783"/>
        </w:trPr>
        <w:tc>
          <w:tcPr>
            <w:tcW w:w="10423" w:type="dxa"/>
            <w:gridSpan w:val="2"/>
            <w:shd w:val="clear" w:color="auto" w:fill="auto"/>
          </w:tcPr>
          <w:p w:rsidR="00D84F72" w:rsidRDefault="00D84F72">
            <w:pPr>
              <w:pStyle w:val="Guidance"/>
              <w:rPr>
                <w:b/>
              </w:rPr>
            </w:pPr>
          </w:p>
        </w:tc>
      </w:tr>
      <w:tr w:rsidR="00D84F72">
        <w:trPr>
          <w:cantSplit/>
          <w:trHeight w:hRule="exact" w:val="964"/>
        </w:trPr>
        <w:tc>
          <w:tcPr>
            <w:tcW w:w="10423" w:type="dxa"/>
            <w:gridSpan w:val="2"/>
            <w:shd w:val="clear" w:color="auto" w:fill="auto"/>
          </w:tcPr>
          <w:p w:rsidR="00D84F72" w:rsidRDefault="00783A88">
            <w:pPr>
              <w:rPr>
                <w:sz w:val="16"/>
              </w:rPr>
            </w:pPr>
            <w:bookmarkStart w:id="1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5"/>
          </w:p>
          <w:p w:rsidR="00D84F72" w:rsidRDefault="00D84F72">
            <w:pPr>
              <w:pStyle w:val="ZV"/>
              <w:framePr w:wrap="notBeside"/>
            </w:pPr>
          </w:p>
          <w:p w:rsidR="00D84F72" w:rsidRDefault="00D84F72">
            <w:pPr>
              <w:rPr>
                <w:sz w:val="16"/>
              </w:rPr>
            </w:pPr>
          </w:p>
        </w:tc>
      </w:tr>
      <w:bookmarkEnd w:id="0"/>
    </w:tbl>
    <w:p w:rsidR="00D84F72" w:rsidRDefault="00D84F72">
      <w:pPr>
        <w:sectPr w:rsidR="00D84F7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84F72">
        <w:trPr>
          <w:trHeight w:hRule="exact" w:val="5670"/>
        </w:trPr>
        <w:tc>
          <w:tcPr>
            <w:tcW w:w="10423" w:type="dxa"/>
            <w:shd w:val="clear" w:color="auto" w:fill="auto"/>
          </w:tcPr>
          <w:p w:rsidR="00D84F72" w:rsidRDefault="00D84F72">
            <w:pPr>
              <w:pStyle w:val="Guidance"/>
            </w:pPr>
            <w:bookmarkStart w:id="16" w:name="page2"/>
          </w:p>
        </w:tc>
      </w:tr>
      <w:tr w:rsidR="00D84F72">
        <w:trPr>
          <w:trHeight w:hRule="exact" w:val="5387"/>
        </w:trPr>
        <w:tc>
          <w:tcPr>
            <w:tcW w:w="10423" w:type="dxa"/>
            <w:shd w:val="clear" w:color="auto" w:fill="auto"/>
          </w:tcPr>
          <w:p w:rsidR="00D84F72" w:rsidRDefault="00783A88">
            <w:pPr>
              <w:pStyle w:val="FP"/>
              <w:spacing w:after="240"/>
              <w:ind w:left="2835" w:right="2835"/>
              <w:jc w:val="center"/>
              <w:rPr>
                <w:rFonts w:ascii="Arial" w:hAnsi="Arial"/>
                <w:b/>
                <w:i/>
              </w:rPr>
            </w:pPr>
            <w:bookmarkStart w:id="17" w:name="coords3gpp"/>
            <w:r>
              <w:rPr>
                <w:rFonts w:ascii="Arial" w:hAnsi="Arial"/>
                <w:b/>
                <w:i/>
              </w:rPr>
              <w:t>3GPP</w:t>
            </w:r>
          </w:p>
          <w:p w:rsidR="00D84F72" w:rsidRDefault="00783A88">
            <w:pPr>
              <w:pStyle w:val="FP"/>
              <w:pBdr>
                <w:bottom w:val="single" w:sz="6" w:space="1" w:color="auto"/>
              </w:pBdr>
              <w:ind w:left="2835" w:right="2835"/>
              <w:jc w:val="center"/>
            </w:pPr>
            <w:r>
              <w:t>Postal address</w:t>
            </w:r>
          </w:p>
          <w:p w:rsidR="00D84F72" w:rsidRDefault="00D84F72">
            <w:pPr>
              <w:pStyle w:val="FP"/>
              <w:ind w:left="2835" w:right="2835"/>
              <w:jc w:val="center"/>
              <w:rPr>
                <w:rFonts w:ascii="Arial" w:hAnsi="Arial"/>
                <w:sz w:val="18"/>
              </w:rPr>
            </w:pPr>
          </w:p>
          <w:p w:rsidR="00D84F72" w:rsidRDefault="00783A88">
            <w:pPr>
              <w:pStyle w:val="FP"/>
              <w:pBdr>
                <w:bottom w:val="single" w:sz="6" w:space="1" w:color="auto"/>
              </w:pBdr>
              <w:spacing w:before="240"/>
              <w:ind w:left="2835" w:right="2835"/>
              <w:jc w:val="center"/>
            </w:pPr>
            <w:r>
              <w:t>3GPP support office address</w:t>
            </w:r>
          </w:p>
          <w:p w:rsidR="00D84F72" w:rsidRDefault="00783A88">
            <w:pPr>
              <w:pStyle w:val="FP"/>
              <w:ind w:left="2835" w:right="2835"/>
              <w:jc w:val="center"/>
              <w:rPr>
                <w:rFonts w:ascii="Arial" w:hAnsi="Arial"/>
                <w:sz w:val="18"/>
              </w:rPr>
            </w:pPr>
            <w:r>
              <w:rPr>
                <w:rFonts w:ascii="Arial" w:hAnsi="Arial"/>
                <w:sz w:val="18"/>
              </w:rPr>
              <w:t>650 Route des Lucioles - Sophia Antipolis</w:t>
            </w:r>
          </w:p>
          <w:p w:rsidR="00D84F72" w:rsidRDefault="00783A88">
            <w:pPr>
              <w:pStyle w:val="FP"/>
              <w:ind w:left="2835" w:right="2835"/>
              <w:jc w:val="center"/>
              <w:rPr>
                <w:rFonts w:ascii="Arial" w:hAnsi="Arial"/>
                <w:sz w:val="18"/>
              </w:rPr>
            </w:pPr>
            <w:r>
              <w:rPr>
                <w:rFonts w:ascii="Arial" w:hAnsi="Arial"/>
                <w:sz w:val="18"/>
              </w:rPr>
              <w:t>Valbonne - FRANCE</w:t>
            </w:r>
          </w:p>
          <w:p w:rsidR="00D84F72" w:rsidRDefault="00783A88">
            <w:pPr>
              <w:pStyle w:val="FP"/>
              <w:spacing w:after="20"/>
              <w:ind w:left="2835" w:right="2835"/>
              <w:jc w:val="center"/>
              <w:rPr>
                <w:rFonts w:ascii="Arial" w:hAnsi="Arial"/>
                <w:sz w:val="18"/>
              </w:rPr>
            </w:pPr>
            <w:r>
              <w:rPr>
                <w:rFonts w:ascii="Arial" w:hAnsi="Arial"/>
                <w:sz w:val="18"/>
              </w:rPr>
              <w:t>Tel.: +33 4 92 94 42 00 Fax: +33 4 93 65 47 16</w:t>
            </w:r>
          </w:p>
          <w:p w:rsidR="00D84F72" w:rsidRDefault="00783A88">
            <w:pPr>
              <w:pStyle w:val="FP"/>
              <w:pBdr>
                <w:bottom w:val="single" w:sz="6" w:space="1" w:color="auto"/>
              </w:pBdr>
              <w:spacing w:before="240"/>
              <w:ind w:left="2835" w:right="2835"/>
              <w:jc w:val="center"/>
            </w:pPr>
            <w:r>
              <w:t>Internet</w:t>
            </w:r>
          </w:p>
          <w:p w:rsidR="00D84F72" w:rsidRDefault="00783A88">
            <w:pPr>
              <w:pStyle w:val="FP"/>
              <w:ind w:left="2835" w:right="2835"/>
              <w:jc w:val="center"/>
              <w:rPr>
                <w:rFonts w:ascii="Arial" w:hAnsi="Arial"/>
                <w:sz w:val="18"/>
              </w:rPr>
            </w:pPr>
            <w:r>
              <w:rPr>
                <w:rFonts w:ascii="Arial" w:hAnsi="Arial"/>
                <w:sz w:val="18"/>
              </w:rPr>
              <w:t>http://www.3gpp.org</w:t>
            </w:r>
            <w:bookmarkEnd w:id="17"/>
          </w:p>
          <w:p w:rsidR="00D84F72" w:rsidRDefault="00D84F72"/>
        </w:tc>
      </w:tr>
      <w:tr w:rsidR="00D84F72">
        <w:tc>
          <w:tcPr>
            <w:tcW w:w="10423" w:type="dxa"/>
            <w:shd w:val="clear" w:color="auto" w:fill="auto"/>
            <w:vAlign w:val="bottom"/>
          </w:tcPr>
          <w:p w:rsidR="00D84F72" w:rsidRDefault="00783A88">
            <w:pPr>
              <w:pStyle w:val="FP"/>
              <w:pBdr>
                <w:bottom w:val="single" w:sz="6" w:space="1" w:color="auto"/>
              </w:pBdr>
              <w:spacing w:after="240"/>
              <w:jc w:val="center"/>
              <w:rPr>
                <w:rFonts w:ascii="Arial" w:hAnsi="Arial"/>
                <w:b/>
                <w:i/>
              </w:rPr>
            </w:pPr>
            <w:bookmarkStart w:id="18" w:name="copyrightNotification"/>
            <w:r>
              <w:rPr>
                <w:rFonts w:ascii="Arial" w:hAnsi="Arial"/>
                <w:b/>
                <w:i/>
              </w:rPr>
              <w:t>Copyright Notification</w:t>
            </w:r>
          </w:p>
          <w:p w:rsidR="00D84F72" w:rsidRDefault="00783A88">
            <w:pPr>
              <w:pStyle w:val="FP"/>
              <w:jc w:val="center"/>
            </w:pPr>
            <w:r>
              <w:t>No part may be reproduced except as authorized by written permission.</w:t>
            </w:r>
            <w:r>
              <w:br/>
              <w:t>The copyright and the foregoing restriction extend to reproduction in all media.</w:t>
            </w:r>
          </w:p>
          <w:p w:rsidR="00D84F72" w:rsidRDefault="00D84F72">
            <w:pPr>
              <w:pStyle w:val="FP"/>
              <w:jc w:val="center"/>
            </w:pPr>
          </w:p>
          <w:p w:rsidR="00D84F72" w:rsidRDefault="00783A88">
            <w:pPr>
              <w:pStyle w:val="FP"/>
              <w:jc w:val="center"/>
              <w:rPr>
                <w:sz w:val="18"/>
              </w:rPr>
            </w:pPr>
            <w:r>
              <w:rPr>
                <w:sz w:val="18"/>
              </w:rPr>
              <w:t xml:space="preserve">© </w:t>
            </w:r>
            <w:bookmarkStart w:id="19" w:name="copyrightDate"/>
            <w:r w:rsidRPr="00200059">
              <w:rPr>
                <w:sz w:val="18"/>
                <w:rPrChange w:id="20" w:author="JIN Yiran" w:date="2021-11-16T10:05:00Z">
                  <w:rPr>
                    <w:sz w:val="18"/>
                    <w:highlight w:val="yellow"/>
                  </w:rPr>
                </w:rPrChange>
              </w:rPr>
              <w:t>2021</w:t>
            </w:r>
            <w:bookmarkEnd w:id="19"/>
            <w:r>
              <w:rPr>
                <w:sz w:val="18"/>
              </w:rPr>
              <w:t>, 3GPP Organizational Partners (ARIB, ATIS, CCSA, ETSI, TSDSI, TTA, TTC).</w:t>
            </w:r>
            <w:bookmarkStart w:id="21" w:name="copyrightaddon"/>
            <w:bookmarkEnd w:id="21"/>
          </w:p>
          <w:p w:rsidR="00D84F72" w:rsidRDefault="00783A88">
            <w:pPr>
              <w:pStyle w:val="FP"/>
              <w:jc w:val="center"/>
              <w:rPr>
                <w:sz w:val="18"/>
              </w:rPr>
            </w:pPr>
            <w:r>
              <w:rPr>
                <w:sz w:val="18"/>
              </w:rPr>
              <w:t>All rights reserved.</w:t>
            </w:r>
          </w:p>
          <w:p w:rsidR="00D84F72" w:rsidRDefault="00D84F72">
            <w:pPr>
              <w:pStyle w:val="FP"/>
              <w:rPr>
                <w:sz w:val="18"/>
              </w:rPr>
            </w:pPr>
          </w:p>
          <w:p w:rsidR="00D84F72" w:rsidRDefault="00783A88">
            <w:pPr>
              <w:pStyle w:val="FP"/>
              <w:rPr>
                <w:sz w:val="18"/>
              </w:rPr>
            </w:pPr>
            <w:r>
              <w:rPr>
                <w:sz w:val="18"/>
              </w:rPr>
              <w:t>UMTS™ is a Trade Mark of ETSI registered for the benefit of its members</w:t>
            </w:r>
          </w:p>
          <w:p w:rsidR="00D84F72" w:rsidRDefault="00783A88">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D84F72" w:rsidRDefault="00783A88">
            <w:pPr>
              <w:pStyle w:val="FP"/>
              <w:rPr>
                <w:sz w:val="18"/>
              </w:rPr>
            </w:pPr>
            <w:r>
              <w:rPr>
                <w:sz w:val="18"/>
              </w:rPr>
              <w:t>GSM® and the GSM logo are registered and owned by the GSM Association</w:t>
            </w:r>
            <w:bookmarkEnd w:id="18"/>
          </w:p>
          <w:p w:rsidR="00D84F72" w:rsidRDefault="00D84F72"/>
        </w:tc>
      </w:tr>
      <w:bookmarkEnd w:id="16"/>
    </w:tbl>
    <w:p w:rsidR="00D84F72" w:rsidRDefault="00783A88">
      <w:pPr>
        <w:pStyle w:val="TT"/>
      </w:pPr>
      <w:r>
        <w:br w:type="page"/>
      </w:r>
      <w:bookmarkStart w:id="22" w:name="tableOfContents"/>
      <w:bookmarkEnd w:id="22"/>
      <w:r>
        <w:lastRenderedPageBreak/>
        <w:t>Contents</w:t>
      </w:r>
    </w:p>
    <w:p w:rsidR="00137C9E" w:rsidRDefault="00783A88">
      <w:pPr>
        <w:pStyle w:val="10"/>
        <w:rPr>
          <w:ins w:id="23" w:author="JIN Yiran" w:date="2021-11-16T10:45:00Z"/>
          <w:rFonts w:asciiTheme="minorHAnsi" w:hAnsiTheme="minorHAnsi" w:cstheme="minorBidi"/>
          <w:noProof/>
          <w:kern w:val="2"/>
          <w:sz w:val="21"/>
          <w:szCs w:val="22"/>
          <w:lang w:val="en-US" w:eastAsia="zh-CN"/>
        </w:rPr>
      </w:pPr>
      <w:r>
        <w:fldChar w:fldCharType="begin"/>
      </w:r>
      <w:r>
        <w:instrText xml:space="preserve"> TOC \o "1-9" </w:instrText>
      </w:r>
      <w:r>
        <w:fldChar w:fldCharType="separate"/>
      </w:r>
      <w:ins w:id="24" w:author="JIN Yiran" w:date="2021-11-16T10:45:00Z">
        <w:r w:rsidR="00137C9E">
          <w:rPr>
            <w:noProof/>
          </w:rPr>
          <w:t>Foreword</w:t>
        </w:r>
        <w:r w:rsidR="00137C9E">
          <w:rPr>
            <w:noProof/>
          </w:rPr>
          <w:tab/>
        </w:r>
        <w:r w:rsidR="00137C9E">
          <w:rPr>
            <w:noProof/>
          </w:rPr>
          <w:fldChar w:fldCharType="begin"/>
        </w:r>
        <w:r w:rsidR="00137C9E">
          <w:rPr>
            <w:noProof/>
          </w:rPr>
          <w:instrText xml:space="preserve"> PAGEREF _Toc87951961 \h </w:instrText>
        </w:r>
      </w:ins>
      <w:r w:rsidR="00137C9E">
        <w:rPr>
          <w:noProof/>
        </w:rPr>
      </w:r>
      <w:r w:rsidR="00137C9E">
        <w:rPr>
          <w:noProof/>
        </w:rPr>
        <w:fldChar w:fldCharType="separate"/>
      </w:r>
      <w:ins w:id="25" w:author="JIN Yiran" w:date="2021-11-16T10:45:00Z">
        <w:r w:rsidR="00137C9E">
          <w:rPr>
            <w:noProof/>
          </w:rPr>
          <w:t>5</w:t>
        </w:r>
        <w:r w:rsidR="00137C9E">
          <w:rPr>
            <w:noProof/>
          </w:rPr>
          <w:fldChar w:fldCharType="end"/>
        </w:r>
      </w:ins>
    </w:p>
    <w:p w:rsidR="00137C9E" w:rsidRDefault="00137C9E">
      <w:pPr>
        <w:pStyle w:val="10"/>
        <w:rPr>
          <w:ins w:id="26" w:author="JIN Yiran" w:date="2021-11-16T10:45:00Z"/>
          <w:rFonts w:asciiTheme="minorHAnsi" w:hAnsiTheme="minorHAnsi" w:cstheme="minorBidi"/>
          <w:noProof/>
          <w:kern w:val="2"/>
          <w:sz w:val="21"/>
          <w:szCs w:val="22"/>
          <w:lang w:val="en-US" w:eastAsia="zh-CN"/>
        </w:rPr>
      </w:pPr>
      <w:ins w:id="27" w:author="JIN Yiran" w:date="2021-11-16T10:45: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_Toc87951962 \h </w:instrText>
        </w:r>
      </w:ins>
      <w:r>
        <w:rPr>
          <w:noProof/>
        </w:rPr>
      </w:r>
      <w:r>
        <w:rPr>
          <w:noProof/>
        </w:rPr>
        <w:fldChar w:fldCharType="separate"/>
      </w:r>
      <w:ins w:id="28" w:author="JIN Yiran" w:date="2021-11-16T10:45:00Z">
        <w:r>
          <w:rPr>
            <w:noProof/>
          </w:rPr>
          <w:t>6</w:t>
        </w:r>
        <w:r>
          <w:rPr>
            <w:noProof/>
          </w:rPr>
          <w:fldChar w:fldCharType="end"/>
        </w:r>
      </w:ins>
    </w:p>
    <w:p w:rsidR="00137C9E" w:rsidRDefault="00137C9E">
      <w:pPr>
        <w:pStyle w:val="10"/>
        <w:rPr>
          <w:ins w:id="29" w:author="JIN Yiran" w:date="2021-11-16T10:45:00Z"/>
          <w:rFonts w:asciiTheme="minorHAnsi" w:hAnsiTheme="minorHAnsi" w:cstheme="minorBidi"/>
          <w:noProof/>
          <w:kern w:val="2"/>
          <w:sz w:val="21"/>
          <w:szCs w:val="22"/>
          <w:lang w:val="en-US" w:eastAsia="zh-CN"/>
        </w:rPr>
      </w:pPr>
      <w:ins w:id="30" w:author="JIN Yiran" w:date="2021-11-16T10:45:00Z">
        <w:r>
          <w:rPr>
            <w:noProof/>
          </w:rPr>
          <w:t>2</w:t>
        </w:r>
        <w:r>
          <w:rPr>
            <w:rFonts w:asciiTheme="minorHAnsi" w:hAnsiTheme="minorHAnsi" w:cstheme="minorBidi"/>
            <w:noProof/>
            <w:kern w:val="2"/>
            <w:sz w:val="21"/>
            <w:szCs w:val="22"/>
            <w:lang w:val="en-US" w:eastAsia="zh-CN"/>
          </w:rPr>
          <w:tab/>
        </w:r>
        <w:r>
          <w:rPr>
            <w:noProof/>
          </w:rPr>
          <w:t>Reference</w:t>
        </w:r>
        <w:r>
          <w:rPr>
            <w:noProof/>
          </w:rPr>
          <w:tab/>
        </w:r>
        <w:r>
          <w:rPr>
            <w:noProof/>
          </w:rPr>
          <w:fldChar w:fldCharType="begin"/>
        </w:r>
        <w:r>
          <w:rPr>
            <w:noProof/>
          </w:rPr>
          <w:instrText xml:space="preserve"> PAGEREF _Toc87951963 \h </w:instrText>
        </w:r>
      </w:ins>
      <w:r>
        <w:rPr>
          <w:noProof/>
        </w:rPr>
      </w:r>
      <w:r>
        <w:rPr>
          <w:noProof/>
        </w:rPr>
        <w:fldChar w:fldCharType="separate"/>
      </w:r>
      <w:ins w:id="31" w:author="JIN Yiran" w:date="2021-11-16T10:45:00Z">
        <w:r>
          <w:rPr>
            <w:noProof/>
          </w:rPr>
          <w:t>6</w:t>
        </w:r>
        <w:r>
          <w:rPr>
            <w:noProof/>
          </w:rPr>
          <w:fldChar w:fldCharType="end"/>
        </w:r>
      </w:ins>
    </w:p>
    <w:p w:rsidR="00137C9E" w:rsidRDefault="00137C9E">
      <w:pPr>
        <w:pStyle w:val="10"/>
        <w:rPr>
          <w:ins w:id="32" w:author="JIN Yiran" w:date="2021-11-16T10:45:00Z"/>
          <w:rFonts w:asciiTheme="minorHAnsi" w:hAnsiTheme="minorHAnsi" w:cstheme="minorBidi"/>
          <w:noProof/>
          <w:kern w:val="2"/>
          <w:sz w:val="21"/>
          <w:szCs w:val="22"/>
          <w:lang w:val="en-US" w:eastAsia="zh-CN"/>
        </w:rPr>
      </w:pPr>
      <w:ins w:id="33" w:author="JIN Yiran" w:date="2021-11-16T10:45:00Z">
        <w:r>
          <w:rPr>
            <w:noProof/>
          </w:rPr>
          <w:t>3</w:t>
        </w:r>
        <w:r>
          <w:rPr>
            <w:rFonts w:asciiTheme="minorHAnsi" w:hAnsiTheme="minorHAnsi" w:cstheme="minorBidi"/>
            <w:noProof/>
            <w:kern w:val="2"/>
            <w:sz w:val="21"/>
            <w:szCs w:val="22"/>
            <w:lang w:val="en-US" w:eastAsia="zh-CN"/>
          </w:rPr>
          <w:tab/>
        </w:r>
        <w:r>
          <w:rPr>
            <w:noProof/>
          </w:rPr>
          <w:t>Definition of terms, symbols and abbreviations</w:t>
        </w:r>
        <w:r>
          <w:rPr>
            <w:noProof/>
          </w:rPr>
          <w:tab/>
        </w:r>
        <w:r>
          <w:rPr>
            <w:noProof/>
          </w:rPr>
          <w:fldChar w:fldCharType="begin"/>
        </w:r>
        <w:r>
          <w:rPr>
            <w:noProof/>
          </w:rPr>
          <w:instrText xml:space="preserve"> PAGEREF _Toc87951964 \h </w:instrText>
        </w:r>
      </w:ins>
      <w:r>
        <w:rPr>
          <w:noProof/>
        </w:rPr>
      </w:r>
      <w:r>
        <w:rPr>
          <w:noProof/>
        </w:rPr>
        <w:fldChar w:fldCharType="separate"/>
      </w:r>
      <w:ins w:id="34" w:author="JIN Yiran" w:date="2021-11-16T10:45:00Z">
        <w:r>
          <w:rPr>
            <w:noProof/>
          </w:rPr>
          <w:t>7</w:t>
        </w:r>
        <w:r>
          <w:rPr>
            <w:noProof/>
          </w:rPr>
          <w:fldChar w:fldCharType="end"/>
        </w:r>
      </w:ins>
    </w:p>
    <w:p w:rsidR="00137C9E" w:rsidRDefault="00137C9E">
      <w:pPr>
        <w:pStyle w:val="20"/>
        <w:rPr>
          <w:ins w:id="35" w:author="JIN Yiran" w:date="2021-11-16T10:45:00Z"/>
          <w:rFonts w:asciiTheme="minorHAnsi" w:hAnsiTheme="minorHAnsi" w:cstheme="minorBidi"/>
          <w:noProof/>
          <w:kern w:val="2"/>
          <w:sz w:val="21"/>
          <w:szCs w:val="22"/>
          <w:lang w:val="en-US" w:eastAsia="zh-CN"/>
        </w:rPr>
      </w:pPr>
      <w:ins w:id="36" w:author="JIN Yiran" w:date="2021-11-16T10:45: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_Toc87951965 \h </w:instrText>
        </w:r>
      </w:ins>
      <w:r>
        <w:rPr>
          <w:noProof/>
        </w:rPr>
      </w:r>
      <w:r>
        <w:rPr>
          <w:noProof/>
        </w:rPr>
        <w:fldChar w:fldCharType="separate"/>
      </w:r>
      <w:ins w:id="37" w:author="JIN Yiran" w:date="2021-11-16T10:45:00Z">
        <w:r>
          <w:rPr>
            <w:noProof/>
          </w:rPr>
          <w:t>7</w:t>
        </w:r>
        <w:r>
          <w:rPr>
            <w:noProof/>
          </w:rPr>
          <w:fldChar w:fldCharType="end"/>
        </w:r>
      </w:ins>
    </w:p>
    <w:p w:rsidR="00137C9E" w:rsidRDefault="00137C9E">
      <w:pPr>
        <w:pStyle w:val="20"/>
        <w:rPr>
          <w:ins w:id="38" w:author="JIN Yiran" w:date="2021-11-16T10:45:00Z"/>
          <w:rFonts w:asciiTheme="minorHAnsi" w:hAnsiTheme="minorHAnsi" w:cstheme="minorBidi"/>
          <w:noProof/>
          <w:kern w:val="2"/>
          <w:sz w:val="21"/>
          <w:szCs w:val="22"/>
          <w:lang w:val="en-US" w:eastAsia="zh-CN"/>
        </w:rPr>
      </w:pPr>
      <w:ins w:id="39" w:author="JIN Yiran" w:date="2021-11-16T10:45:00Z">
        <w:r>
          <w:rPr>
            <w:noProof/>
          </w:rPr>
          <w:t>3.1</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_Toc87951966 \h </w:instrText>
        </w:r>
      </w:ins>
      <w:r>
        <w:rPr>
          <w:noProof/>
        </w:rPr>
      </w:r>
      <w:r>
        <w:rPr>
          <w:noProof/>
        </w:rPr>
        <w:fldChar w:fldCharType="separate"/>
      </w:r>
      <w:ins w:id="40" w:author="JIN Yiran" w:date="2021-11-16T10:45:00Z">
        <w:r>
          <w:rPr>
            <w:noProof/>
          </w:rPr>
          <w:t>7</w:t>
        </w:r>
        <w:r>
          <w:rPr>
            <w:noProof/>
          </w:rPr>
          <w:fldChar w:fldCharType="end"/>
        </w:r>
      </w:ins>
    </w:p>
    <w:p w:rsidR="00137C9E" w:rsidRDefault="00137C9E">
      <w:pPr>
        <w:pStyle w:val="20"/>
        <w:rPr>
          <w:ins w:id="41" w:author="JIN Yiran" w:date="2021-11-16T10:45:00Z"/>
          <w:rFonts w:asciiTheme="minorHAnsi" w:hAnsiTheme="minorHAnsi" w:cstheme="minorBidi"/>
          <w:noProof/>
          <w:kern w:val="2"/>
          <w:sz w:val="21"/>
          <w:szCs w:val="22"/>
          <w:lang w:val="en-US" w:eastAsia="zh-CN"/>
        </w:rPr>
      </w:pPr>
      <w:ins w:id="42" w:author="JIN Yiran" w:date="2021-11-16T10:45:00Z">
        <w:r>
          <w:rPr>
            <w:noProof/>
          </w:rPr>
          <w:t>3.1</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_Toc87951967 \h </w:instrText>
        </w:r>
      </w:ins>
      <w:r>
        <w:rPr>
          <w:noProof/>
        </w:rPr>
      </w:r>
      <w:r>
        <w:rPr>
          <w:noProof/>
        </w:rPr>
        <w:fldChar w:fldCharType="separate"/>
      </w:r>
      <w:ins w:id="43" w:author="JIN Yiran" w:date="2021-11-16T10:45:00Z">
        <w:r>
          <w:rPr>
            <w:noProof/>
          </w:rPr>
          <w:t>7</w:t>
        </w:r>
        <w:r>
          <w:rPr>
            <w:noProof/>
          </w:rPr>
          <w:fldChar w:fldCharType="end"/>
        </w:r>
      </w:ins>
    </w:p>
    <w:p w:rsidR="00137C9E" w:rsidRDefault="00137C9E">
      <w:pPr>
        <w:pStyle w:val="10"/>
        <w:rPr>
          <w:ins w:id="44" w:author="JIN Yiran" w:date="2021-11-16T10:45:00Z"/>
          <w:rFonts w:asciiTheme="minorHAnsi" w:hAnsiTheme="minorHAnsi" w:cstheme="minorBidi"/>
          <w:noProof/>
          <w:kern w:val="2"/>
          <w:sz w:val="21"/>
          <w:szCs w:val="22"/>
          <w:lang w:val="en-US" w:eastAsia="zh-CN"/>
        </w:rPr>
      </w:pPr>
      <w:ins w:id="45" w:author="JIN Yiran" w:date="2021-11-16T10:45:00Z">
        <w:r>
          <w:rPr>
            <w:noProof/>
          </w:rPr>
          <w:t>4</w:t>
        </w:r>
        <w:r>
          <w:rPr>
            <w:rFonts w:asciiTheme="minorHAnsi" w:hAnsiTheme="minorHAnsi" w:cstheme="minorBidi"/>
            <w:noProof/>
            <w:kern w:val="2"/>
            <w:sz w:val="21"/>
            <w:szCs w:val="22"/>
            <w:lang w:val="en-US" w:eastAsia="zh-CN"/>
          </w:rPr>
          <w:tab/>
        </w:r>
        <w:r>
          <w:rPr>
            <w:noProof/>
          </w:rPr>
          <w:t>General aspects</w:t>
        </w:r>
        <w:r>
          <w:rPr>
            <w:noProof/>
          </w:rPr>
          <w:tab/>
        </w:r>
        <w:r>
          <w:rPr>
            <w:noProof/>
          </w:rPr>
          <w:fldChar w:fldCharType="begin"/>
        </w:r>
        <w:r>
          <w:rPr>
            <w:noProof/>
          </w:rPr>
          <w:instrText xml:space="preserve"> PAGEREF _Toc87951968 \h </w:instrText>
        </w:r>
      </w:ins>
      <w:r>
        <w:rPr>
          <w:noProof/>
        </w:rPr>
      </w:r>
      <w:r>
        <w:rPr>
          <w:noProof/>
        </w:rPr>
        <w:fldChar w:fldCharType="separate"/>
      </w:r>
      <w:ins w:id="46" w:author="JIN Yiran" w:date="2021-11-16T10:45:00Z">
        <w:r>
          <w:rPr>
            <w:noProof/>
          </w:rPr>
          <w:t>7</w:t>
        </w:r>
        <w:r>
          <w:rPr>
            <w:noProof/>
          </w:rPr>
          <w:fldChar w:fldCharType="end"/>
        </w:r>
      </w:ins>
    </w:p>
    <w:p w:rsidR="00137C9E" w:rsidRDefault="00137C9E">
      <w:pPr>
        <w:pStyle w:val="20"/>
        <w:rPr>
          <w:ins w:id="47" w:author="JIN Yiran" w:date="2021-11-16T10:45:00Z"/>
          <w:rFonts w:asciiTheme="minorHAnsi" w:hAnsiTheme="minorHAnsi" w:cstheme="minorBidi"/>
          <w:noProof/>
          <w:kern w:val="2"/>
          <w:sz w:val="21"/>
          <w:szCs w:val="22"/>
          <w:lang w:val="en-US" w:eastAsia="zh-CN"/>
        </w:rPr>
      </w:pPr>
      <w:ins w:id="48" w:author="JIN Yiran" w:date="2021-11-16T10:45:00Z">
        <w:r>
          <w:rPr>
            <w:noProof/>
          </w:rPr>
          <w:t>4.1</w:t>
        </w:r>
        <w:r>
          <w:rPr>
            <w:rFonts w:asciiTheme="minorHAnsi" w:hAnsiTheme="minorHAnsi" w:cstheme="minorBidi"/>
            <w:noProof/>
            <w:kern w:val="2"/>
            <w:sz w:val="21"/>
            <w:szCs w:val="22"/>
            <w:lang w:val="en-US" w:eastAsia="zh-CN"/>
          </w:rPr>
          <w:tab/>
        </w:r>
        <w:r>
          <w:rPr>
            <w:noProof/>
          </w:rPr>
          <w:t>Work item objectives</w:t>
        </w:r>
        <w:r>
          <w:rPr>
            <w:noProof/>
          </w:rPr>
          <w:tab/>
        </w:r>
        <w:r>
          <w:rPr>
            <w:noProof/>
          </w:rPr>
          <w:fldChar w:fldCharType="begin"/>
        </w:r>
        <w:r>
          <w:rPr>
            <w:noProof/>
          </w:rPr>
          <w:instrText xml:space="preserve"> PAGEREF _Toc87951969 \h </w:instrText>
        </w:r>
      </w:ins>
      <w:r>
        <w:rPr>
          <w:noProof/>
        </w:rPr>
      </w:r>
      <w:r>
        <w:rPr>
          <w:noProof/>
        </w:rPr>
        <w:fldChar w:fldCharType="separate"/>
      </w:r>
      <w:ins w:id="49" w:author="JIN Yiran" w:date="2021-11-16T10:45:00Z">
        <w:r>
          <w:rPr>
            <w:noProof/>
          </w:rPr>
          <w:t>7</w:t>
        </w:r>
        <w:r>
          <w:rPr>
            <w:noProof/>
          </w:rPr>
          <w:fldChar w:fldCharType="end"/>
        </w:r>
      </w:ins>
    </w:p>
    <w:p w:rsidR="00137C9E" w:rsidRDefault="00137C9E">
      <w:pPr>
        <w:pStyle w:val="10"/>
        <w:rPr>
          <w:ins w:id="50" w:author="JIN Yiran" w:date="2021-11-16T10:45:00Z"/>
          <w:rFonts w:asciiTheme="minorHAnsi" w:hAnsiTheme="minorHAnsi" w:cstheme="minorBidi"/>
          <w:noProof/>
          <w:kern w:val="2"/>
          <w:sz w:val="21"/>
          <w:szCs w:val="22"/>
          <w:lang w:val="en-US" w:eastAsia="zh-CN"/>
        </w:rPr>
      </w:pPr>
      <w:ins w:id="51" w:author="JIN Yiran" w:date="2021-11-16T10:45:00Z">
        <w:r>
          <w:rPr>
            <w:noProof/>
          </w:rPr>
          <w:t>5</w:t>
        </w:r>
        <w:r>
          <w:rPr>
            <w:rFonts w:asciiTheme="minorHAnsi" w:hAnsiTheme="minorHAnsi" w:cstheme="minorBidi"/>
            <w:noProof/>
            <w:kern w:val="2"/>
            <w:sz w:val="21"/>
            <w:szCs w:val="22"/>
            <w:lang w:val="en-US" w:eastAsia="zh-CN"/>
          </w:rPr>
          <w:tab/>
        </w:r>
        <w:r>
          <w:rPr>
            <w:noProof/>
          </w:rPr>
          <w:t>Regulatory aspect</w:t>
        </w:r>
        <w:r>
          <w:rPr>
            <w:noProof/>
          </w:rPr>
          <w:tab/>
        </w:r>
        <w:r>
          <w:rPr>
            <w:noProof/>
          </w:rPr>
          <w:fldChar w:fldCharType="begin"/>
        </w:r>
        <w:r>
          <w:rPr>
            <w:noProof/>
          </w:rPr>
          <w:instrText xml:space="preserve"> PAGEREF _Toc87951970 \h </w:instrText>
        </w:r>
      </w:ins>
      <w:r>
        <w:rPr>
          <w:noProof/>
        </w:rPr>
      </w:r>
      <w:r>
        <w:rPr>
          <w:noProof/>
        </w:rPr>
        <w:fldChar w:fldCharType="separate"/>
      </w:r>
      <w:ins w:id="52" w:author="JIN Yiran" w:date="2021-11-16T10:45:00Z">
        <w:r>
          <w:rPr>
            <w:noProof/>
          </w:rPr>
          <w:t>7</w:t>
        </w:r>
        <w:r>
          <w:rPr>
            <w:noProof/>
          </w:rPr>
          <w:fldChar w:fldCharType="end"/>
        </w:r>
      </w:ins>
    </w:p>
    <w:p w:rsidR="00137C9E" w:rsidRDefault="00137C9E">
      <w:pPr>
        <w:pStyle w:val="20"/>
        <w:rPr>
          <w:ins w:id="53" w:author="JIN Yiran" w:date="2021-11-16T10:45:00Z"/>
          <w:rFonts w:asciiTheme="minorHAnsi" w:hAnsiTheme="minorHAnsi" w:cstheme="minorBidi"/>
          <w:noProof/>
          <w:kern w:val="2"/>
          <w:sz w:val="21"/>
          <w:szCs w:val="22"/>
          <w:lang w:val="en-US" w:eastAsia="zh-CN"/>
        </w:rPr>
      </w:pPr>
      <w:ins w:id="54" w:author="JIN Yiran" w:date="2021-11-16T10:45:00Z">
        <w:r>
          <w:rPr>
            <w:noProof/>
          </w:rPr>
          <w:t>5.1</w:t>
        </w:r>
        <w:r>
          <w:rPr>
            <w:rFonts w:asciiTheme="minorHAnsi" w:hAnsiTheme="minorHAnsi" w:cstheme="minorBidi"/>
            <w:noProof/>
            <w:kern w:val="2"/>
            <w:sz w:val="21"/>
            <w:szCs w:val="22"/>
            <w:lang w:val="en-US" w:eastAsia="zh-CN"/>
          </w:rPr>
          <w:tab/>
        </w:r>
        <w:r>
          <w:rPr>
            <w:noProof/>
          </w:rPr>
          <w:t>ITU-R</w:t>
        </w:r>
        <w:r>
          <w:rPr>
            <w:noProof/>
          </w:rPr>
          <w:tab/>
        </w:r>
        <w:r>
          <w:rPr>
            <w:noProof/>
          </w:rPr>
          <w:fldChar w:fldCharType="begin"/>
        </w:r>
        <w:r>
          <w:rPr>
            <w:noProof/>
          </w:rPr>
          <w:instrText xml:space="preserve"> PAGEREF _Toc87951971 \h </w:instrText>
        </w:r>
      </w:ins>
      <w:r>
        <w:rPr>
          <w:noProof/>
        </w:rPr>
      </w:r>
      <w:r>
        <w:rPr>
          <w:noProof/>
        </w:rPr>
        <w:fldChar w:fldCharType="separate"/>
      </w:r>
      <w:ins w:id="55" w:author="JIN Yiran" w:date="2021-11-16T10:45:00Z">
        <w:r>
          <w:rPr>
            <w:noProof/>
          </w:rPr>
          <w:t>7</w:t>
        </w:r>
        <w:r>
          <w:rPr>
            <w:noProof/>
          </w:rPr>
          <w:fldChar w:fldCharType="end"/>
        </w:r>
      </w:ins>
    </w:p>
    <w:p w:rsidR="00137C9E" w:rsidRDefault="00137C9E">
      <w:pPr>
        <w:pStyle w:val="20"/>
        <w:rPr>
          <w:ins w:id="56" w:author="JIN Yiran" w:date="2021-11-16T10:45:00Z"/>
          <w:rFonts w:asciiTheme="minorHAnsi" w:hAnsiTheme="minorHAnsi" w:cstheme="minorBidi"/>
          <w:noProof/>
          <w:kern w:val="2"/>
          <w:sz w:val="21"/>
          <w:szCs w:val="22"/>
          <w:lang w:val="en-US" w:eastAsia="zh-CN"/>
        </w:rPr>
      </w:pPr>
      <w:ins w:id="57" w:author="JIN Yiran" w:date="2021-11-16T10:45:00Z">
        <w:r>
          <w:rPr>
            <w:noProof/>
          </w:rPr>
          <w:t>5.2</w:t>
        </w:r>
        <w:r>
          <w:rPr>
            <w:rFonts w:asciiTheme="minorHAnsi" w:hAnsiTheme="minorHAnsi" w:cstheme="minorBidi"/>
            <w:noProof/>
            <w:kern w:val="2"/>
            <w:sz w:val="21"/>
            <w:szCs w:val="22"/>
            <w:lang w:val="en-US" w:eastAsia="zh-CN"/>
          </w:rPr>
          <w:tab/>
        </w:r>
        <w:r>
          <w:rPr>
            <w:noProof/>
          </w:rPr>
          <w:t>NTN Satellite band: UL: 1980–2010 MHz / DL: 2170–2200 MHz</w:t>
        </w:r>
        <w:r>
          <w:rPr>
            <w:noProof/>
          </w:rPr>
          <w:tab/>
        </w:r>
        <w:r>
          <w:rPr>
            <w:noProof/>
          </w:rPr>
          <w:fldChar w:fldCharType="begin"/>
        </w:r>
        <w:r>
          <w:rPr>
            <w:noProof/>
          </w:rPr>
          <w:instrText xml:space="preserve"> PAGEREF _Toc87951972 \h </w:instrText>
        </w:r>
      </w:ins>
      <w:r>
        <w:rPr>
          <w:noProof/>
        </w:rPr>
      </w:r>
      <w:r>
        <w:rPr>
          <w:noProof/>
        </w:rPr>
        <w:fldChar w:fldCharType="separate"/>
      </w:r>
      <w:ins w:id="58" w:author="JIN Yiran" w:date="2021-11-16T10:45:00Z">
        <w:r>
          <w:rPr>
            <w:noProof/>
          </w:rPr>
          <w:t>8</w:t>
        </w:r>
        <w:r>
          <w:rPr>
            <w:noProof/>
          </w:rPr>
          <w:fldChar w:fldCharType="end"/>
        </w:r>
      </w:ins>
    </w:p>
    <w:p w:rsidR="00137C9E" w:rsidRDefault="00137C9E">
      <w:pPr>
        <w:pStyle w:val="20"/>
        <w:rPr>
          <w:ins w:id="59" w:author="JIN Yiran" w:date="2021-11-16T10:45:00Z"/>
          <w:rFonts w:asciiTheme="minorHAnsi" w:hAnsiTheme="minorHAnsi" w:cstheme="minorBidi"/>
          <w:noProof/>
          <w:kern w:val="2"/>
          <w:sz w:val="21"/>
          <w:szCs w:val="22"/>
          <w:lang w:val="en-US" w:eastAsia="zh-CN"/>
        </w:rPr>
      </w:pPr>
      <w:ins w:id="60" w:author="JIN Yiran" w:date="2021-11-16T10:45:00Z">
        <w:r>
          <w:rPr>
            <w:noProof/>
          </w:rPr>
          <w:t>5.3</w:t>
        </w:r>
        <w:r>
          <w:rPr>
            <w:rFonts w:asciiTheme="minorHAnsi" w:hAnsiTheme="minorHAnsi" w:cstheme="minorBidi"/>
            <w:noProof/>
            <w:kern w:val="2"/>
            <w:sz w:val="21"/>
            <w:szCs w:val="22"/>
            <w:lang w:val="en-US" w:eastAsia="zh-CN"/>
          </w:rPr>
          <w:tab/>
        </w:r>
        <w:r>
          <w:rPr>
            <w:noProof/>
          </w:rPr>
          <w:t>NTN Satellite band: UL 1626.5–1660.5 MHz / DL 1525–1559 MHz</w:t>
        </w:r>
        <w:r>
          <w:rPr>
            <w:noProof/>
          </w:rPr>
          <w:tab/>
        </w:r>
        <w:r>
          <w:rPr>
            <w:noProof/>
          </w:rPr>
          <w:fldChar w:fldCharType="begin"/>
        </w:r>
        <w:r>
          <w:rPr>
            <w:noProof/>
          </w:rPr>
          <w:instrText xml:space="preserve"> PAGEREF _Toc87951973 \h </w:instrText>
        </w:r>
      </w:ins>
      <w:r>
        <w:rPr>
          <w:noProof/>
        </w:rPr>
      </w:r>
      <w:r>
        <w:rPr>
          <w:noProof/>
        </w:rPr>
        <w:fldChar w:fldCharType="separate"/>
      </w:r>
      <w:ins w:id="61" w:author="JIN Yiran" w:date="2021-11-16T10:45:00Z">
        <w:r>
          <w:rPr>
            <w:noProof/>
          </w:rPr>
          <w:t>8</w:t>
        </w:r>
        <w:r>
          <w:rPr>
            <w:noProof/>
          </w:rPr>
          <w:fldChar w:fldCharType="end"/>
        </w:r>
      </w:ins>
    </w:p>
    <w:p w:rsidR="00137C9E" w:rsidRDefault="00137C9E">
      <w:pPr>
        <w:pStyle w:val="10"/>
        <w:rPr>
          <w:ins w:id="62" w:author="JIN Yiran" w:date="2021-11-16T10:45:00Z"/>
          <w:rFonts w:asciiTheme="minorHAnsi" w:hAnsiTheme="minorHAnsi" w:cstheme="minorBidi"/>
          <w:noProof/>
          <w:kern w:val="2"/>
          <w:sz w:val="21"/>
          <w:szCs w:val="22"/>
          <w:lang w:val="en-US" w:eastAsia="zh-CN"/>
        </w:rPr>
      </w:pPr>
      <w:ins w:id="63" w:author="JIN Yiran" w:date="2021-11-16T10:45:00Z">
        <w:r>
          <w:rPr>
            <w:noProof/>
          </w:rPr>
          <w:t>6</w:t>
        </w:r>
        <w:r>
          <w:rPr>
            <w:rFonts w:asciiTheme="minorHAnsi" w:hAnsiTheme="minorHAnsi" w:cstheme="minorBidi"/>
            <w:noProof/>
            <w:kern w:val="2"/>
            <w:sz w:val="21"/>
            <w:szCs w:val="22"/>
            <w:lang w:val="en-US" w:eastAsia="zh-CN"/>
          </w:rPr>
          <w:tab/>
        </w:r>
        <w:r>
          <w:rPr>
            <w:noProof/>
          </w:rPr>
          <w:t>Co-existence study</w:t>
        </w:r>
        <w:r>
          <w:rPr>
            <w:noProof/>
          </w:rPr>
          <w:tab/>
        </w:r>
        <w:r>
          <w:rPr>
            <w:noProof/>
          </w:rPr>
          <w:fldChar w:fldCharType="begin"/>
        </w:r>
        <w:r>
          <w:rPr>
            <w:noProof/>
          </w:rPr>
          <w:instrText xml:space="preserve"> PAGEREF _Toc87951974 \h </w:instrText>
        </w:r>
      </w:ins>
      <w:r>
        <w:rPr>
          <w:noProof/>
        </w:rPr>
      </w:r>
      <w:r>
        <w:rPr>
          <w:noProof/>
        </w:rPr>
        <w:fldChar w:fldCharType="separate"/>
      </w:r>
      <w:ins w:id="64" w:author="JIN Yiran" w:date="2021-11-16T10:45:00Z">
        <w:r>
          <w:rPr>
            <w:noProof/>
          </w:rPr>
          <w:t>8</w:t>
        </w:r>
        <w:r>
          <w:rPr>
            <w:noProof/>
          </w:rPr>
          <w:fldChar w:fldCharType="end"/>
        </w:r>
      </w:ins>
    </w:p>
    <w:p w:rsidR="00137C9E" w:rsidRDefault="00137C9E">
      <w:pPr>
        <w:pStyle w:val="20"/>
        <w:rPr>
          <w:ins w:id="65" w:author="JIN Yiran" w:date="2021-11-16T10:45:00Z"/>
          <w:rFonts w:asciiTheme="minorHAnsi" w:hAnsiTheme="minorHAnsi" w:cstheme="minorBidi"/>
          <w:noProof/>
          <w:kern w:val="2"/>
          <w:sz w:val="21"/>
          <w:szCs w:val="22"/>
          <w:lang w:val="en-US" w:eastAsia="zh-CN"/>
        </w:rPr>
      </w:pPr>
      <w:ins w:id="66" w:author="JIN Yiran" w:date="2021-11-16T10:45:00Z">
        <w:r>
          <w:rPr>
            <w:noProof/>
          </w:rPr>
          <w:t>6.1</w:t>
        </w:r>
        <w:r>
          <w:rPr>
            <w:rFonts w:asciiTheme="minorHAnsi" w:hAnsiTheme="minorHAnsi" w:cstheme="minorBidi"/>
            <w:noProof/>
            <w:kern w:val="2"/>
            <w:sz w:val="21"/>
            <w:szCs w:val="22"/>
            <w:lang w:val="en-US" w:eastAsia="zh-CN"/>
          </w:rPr>
          <w:tab/>
        </w:r>
        <w:r>
          <w:rPr>
            <w:noProof/>
          </w:rPr>
          <w:t>Co-existence simulation scenario</w:t>
        </w:r>
        <w:r>
          <w:rPr>
            <w:noProof/>
          </w:rPr>
          <w:tab/>
        </w:r>
        <w:r>
          <w:rPr>
            <w:noProof/>
          </w:rPr>
          <w:fldChar w:fldCharType="begin"/>
        </w:r>
        <w:r>
          <w:rPr>
            <w:noProof/>
          </w:rPr>
          <w:instrText xml:space="preserve"> PAGEREF _Toc87951975 \h </w:instrText>
        </w:r>
      </w:ins>
      <w:r>
        <w:rPr>
          <w:noProof/>
        </w:rPr>
      </w:r>
      <w:r>
        <w:rPr>
          <w:noProof/>
        </w:rPr>
        <w:fldChar w:fldCharType="separate"/>
      </w:r>
      <w:ins w:id="67" w:author="JIN Yiran" w:date="2021-11-16T10:45:00Z">
        <w:r>
          <w:rPr>
            <w:noProof/>
          </w:rPr>
          <w:t>8</w:t>
        </w:r>
        <w:r>
          <w:rPr>
            <w:noProof/>
          </w:rPr>
          <w:fldChar w:fldCharType="end"/>
        </w:r>
      </w:ins>
    </w:p>
    <w:p w:rsidR="00137C9E" w:rsidRDefault="00137C9E">
      <w:pPr>
        <w:pStyle w:val="20"/>
        <w:rPr>
          <w:ins w:id="68" w:author="JIN Yiran" w:date="2021-11-16T10:45:00Z"/>
          <w:rFonts w:asciiTheme="minorHAnsi" w:hAnsiTheme="minorHAnsi" w:cstheme="minorBidi"/>
          <w:noProof/>
          <w:kern w:val="2"/>
          <w:sz w:val="21"/>
          <w:szCs w:val="22"/>
          <w:lang w:val="en-US" w:eastAsia="zh-CN"/>
        </w:rPr>
      </w:pPr>
      <w:ins w:id="69" w:author="JIN Yiran" w:date="2021-11-16T10:45:00Z">
        <w:r>
          <w:rPr>
            <w:noProof/>
          </w:rPr>
          <w:t>6.2</w:t>
        </w:r>
        <w:r>
          <w:rPr>
            <w:rFonts w:asciiTheme="minorHAnsi" w:hAnsiTheme="minorHAnsi" w:cstheme="minorBidi"/>
            <w:noProof/>
            <w:kern w:val="2"/>
            <w:sz w:val="21"/>
            <w:szCs w:val="22"/>
            <w:lang w:val="en-US" w:eastAsia="zh-CN"/>
          </w:rPr>
          <w:tab/>
        </w:r>
        <w:r>
          <w:rPr>
            <w:noProof/>
          </w:rPr>
          <w:t xml:space="preserve">Co-existence simulation </w:t>
        </w:r>
        <w:r>
          <w:rPr>
            <w:noProof/>
            <w:lang w:eastAsia="zh-CN"/>
          </w:rPr>
          <w:t>assumption</w:t>
        </w:r>
        <w:r>
          <w:rPr>
            <w:noProof/>
          </w:rPr>
          <w:tab/>
        </w:r>
        <w:r>
          <w:rPr>
            <w:noProof/>
          </w:rPr>
          <w:fldChar w:fldCharType="begin"/>
        </w:r>
        <w:r>
          <w:rPr>
            <w:noProof/>
          </w:rPr>
          <w:instrText xml:space="preserve"> PAGEREF _Toc87951976 \h </w:instrText>
        </w:r>
      </w:ins>
      <w:r>
        <w:rPr>
          <w:noProof/>
        </w:rPr>
      </w:r>
      <w:r>
        <w:rPr>
          <w:noProof/>
        </w:rPr>
        <w:fldChar w:fldCharType="separate"/>
      </w:r>
      <w:ins w:id="70" w:author="JIN Yiran" w:date="2021-11-16T10:45:00Z">
        <w:r>
          <w:rPr>
            <w:noProof/>
          </w:rPr>
          <w:t>9</w:t>
        </w:r>
        <w:r>
          <w:rPr>
            <w:noProof/>
          </w:rPr>
          <w:fldChar w:fldCharType="end"/>
        </w:r>
      </w:ins>
    </w:p>
    <w:p w:rsidR="00137C9E" w:rsidRDefault="00137C9E">
      <w:pPr>
        <w:pStyle w:val="30"/>
        <w:rPr>
          <w:ins w:id="71" w:author="JIN Yiran" w:date="2021-11-16T10:45:00Z"/>
          <w:rFonts w:asciiTheme="minorHAnsi" w:hAnsiTheme="minorHAnsi" w:cstheme="minorBidi"/>
          <w:noProof/>
          <w:kern w:val="2"/>
          <w:sz w:val="21"/>
          <w:szCs w:val="22"/>
          <w:lang w:val="en-US" w:eastAsia="zh-CN"/>
        </w:rPr>
      </w:pPr>
      <w:ins w:id="72" w:author="JIN Yiran" w:date="2021-11-16T10:45:00Z">
        <w:r>
          <w:rPr>
            <w:noProof/>
            <w:lang w:eastAsia="zh-CN"/>
          </w:rPr>
          <w:t>6.2.1</w:t>
        </w:r>
        <w:r>
          <w:rPr>
            <w:rFonts w:asciiTheme="minorHAnsi" w:hAnsiTheme="minorHAnsi" w:cstheme="minorBidi"/>
            <w:noProof/>
            <w:kern w:val="2"/>
            <w:sz w:val="21"/>
            <w:szCs w:val="22"/>
            <w:lang w:val="en-US" w:eastAsia="zh-CN"/>
          </w:rPr>
          <w:tab/>
        </w:r>
        <w:r w:rsidRPr="00A25CC2">
          <w:rPr>
            <w:rFonts w:cs="Arial"/>
            <w:noProof/>
            <w:lang w:eastAsia="zh-CN"/>
          </w:rPr>
          <w:t>Network layout model</w:t>
        </w:r>
        <w:r>
          <w:rPr>
            <w:noProof/>
          </w:rPr>
          <w:tab/>
        </w:r>
        <w:r>
          <w:rPr>
            <w:noProof/>
          </w:rPr>
          <w:fldChar w:fldCharType="begin"/>
        </w:r>
        <w:r>
          <w:rPr>
            <w:noProof/>
          </w:rPr>
          <w:instrText xml:space="preserve"> PAGEREF _Toc87951977 \h </w:instrText>
        </w:r>
      </w:ins>
      <w:r>
        <w:rPr>
          <w:noProof/>
        </w:rPr>
      </w:r>
      <w:r>
        <w:rPr>
          <w:noProof/>
        </w:rPr>
        <w:fldChar w:fldCharType="separate"/>
      </w:r>
      <w:ins w:id="73" w:author="JIN Yiran" w:date="2021-11-16T10:45:00Z">
        <w:r>
          <w:rPr>
            <w:noProof/>
          </w:rPr>
          <w:t>9</w:t>
        </w:r>
        <w:r>
          <w:rPr>
            <w:noProof/>
          </w:rPr>
          <w:fldChar w:fldCharType="end"/>
        </w:r>
      </w:ins>
    </w:p>
    <w:p w:rsidR="00137C9E" w:rsidRDefault="00137C9E">
      <w:pPr>
        <w:pStyle w:val="40"/>
        <w:rPr>
          <w:ins w:id="74" w:author="JIN Yiran" w:date="2021-11-16T10:45:00Z"/>
          <w:rFonts w:asciiTheme="minorHAnsi" w:hAnsiTheme="minorHAnsi" w:cstheme="minorBidi"/>
          <w:noProof/>
          <w:kern w:val="2"/>
          <w:sz w:val="21"/>
          <w:szCs w:val="22"/>
          <w:lang w:val="en-US" w:eastAsia="zh-CN"/>
        </w:rPr>
      </w:pPr>
      <w:ins w:id="75" w:author="JIN Yiran" w:date="2021-11-16T10:45:00Z">
        <w:r w:rsidRPr="00A25CC2">
          <w:rPr>
            <w:rFonts w:cs="Arial"/>
            <w:noProof/>
          </w:rPr>
          <w:t>6.2.1.1</w:t>
        </w:r>
        <w:r>
          <w:rPr>
            <w:rFonts w:asciiTheme="minorHAnsi" w:hAnsiTheme="minorHAnsi" w:cstheme="minorBidi"/>
            <w:noProof/>
            <w:kern w:val="2"/>
            <w:sz w:val="21"/>
            <w:szCs w:val="22"/>
            <w:lang w:val="en-US" w:eastAsia="zh-CN"/>
          </w:rPr>
          <w:tab/>
        </w:r>
        <w:r w:rsidRPr="00A25CC2">
          <w:rPr>
            <w:rFonts w:cs="Arial"/>
            <w:noProof/>
          </w:rPr>
          <w:t>Co-existence between NTN and TN</w:t>
        </w:r>
        <w:r>
          <w:rPr>
            <w:noProof/>
          </w:rPr>
          <w:tab/>
        </w:r>
        <w:r>
          <w:rPr>
            <w:noProof/>
          </w:rPr>
          <w:fldChar w:fldCharType="begin"/>
        </w:r>
        <w:r>
          <w:rPr>
            <w:noProof/>
          </w:rPr>
          <w:instrText xml:space="preserve"> PAGEREF _Toc87951978 \h </w:instrText>
        </w:r>
      </w:ins>
      <w:r>
        <w:rPr>
          <w:noProof/>
        </w:rPr>
      </w:r>
      <w:r>
        <w:rPr>
          <w:noProof/>
        </w:rPr>
        <w:fldChar w:fldCharType="separate"/>
      </w:r>
      <w:ins w:id="76" w:author="JIN Yiran" w:date="2021-11-16T10:45:00Z">
        <w:r>
          <w:rPr>
            <w:noProof/>
          </w:rPr>
          <w:t>9</w:t>
        </w:r>
        <w:r>
          <w:rPr>
            <w:noProof/>
          </w:rPr>
          <w:fldChar w:fldCharType="end"/>
        </w:r>
      </w:ins>
    </w:p>
    <w:p w:rsidR="00137C9E" w:rsidRDefault="00137C9E">
      <w:pPr>
        <w:pStyle w:val="30"/>
        <w:rPr>
          <w:ins w:id="77" w:author="JIN Yiran" w:date="2021-11-16T10:45:00Z"/>
          <w:rFonts w:asciiTheme="minorHAnsi" w:hAnsiTheme="minorHAnsi" w:cstheme="minorBidi"/>
          <w:noProof/>
          <w:kern w:val="2"/>
          <w:sz w:val="21"/>
          <w:szCs w:val="22"/>
          <w:lang w:val="en-US" w:eastAsia="zh-CN"/>
        </w:rPr>
      </w:pPr>
      <w:ins w:id="78" w:author="JIN Yiran" w:date="2021-11-16T10:45:00Z">
        <w:r>
          <w:rPr>
            <w:noProof/>
            <w:lang w:eastAsia="zh-CN"/>
          </w:rPr>
          <w:t>6.2.2</w:t>
        </w:r>
        <w:r>
          <w:rPr>
            <w:rFonts w:asciiTheme="minorHAnsi" w:hAnsiTheme="minorHAnsi" w:cstheme="minorBidi"/>
            <w:noProof/>
            <w:kern w:val="2"/>
            <w:sz w:val="21"/>
            <w:szCs w:val="22"/>
            <w:lang w:val="en-US" w:eastAsia="zh-CN"/>
          </w:rPr>
          <w:tab/>
        </w:r>
        <w:r w:rsidRPr="00A25CC2">
          <w:rPr>
            <w:rFonts w:cs="Arial"/>
            <w:noProof/>
            <w:lang w:eastAsia="zh-CN"/>
          </w:rPr>
          <w:t>System parameters</w:t>
        </w:r>
        <w:r>
          <w:rPr>
            <w:noProof/>
          </w:rPr>
          <w:tab/>
        </w:r>
        <w:r>
          <w:rPr>
            <w:noProof/>
          </w:rPr>
          <w:fldChar w:fldCharType="begin"/>
        </w:r>
        <w:r>
          <w:rPr>
            <w:noProof/>
          </w:rPr>
          <w:instrText xml:space="preserve"> PAGEREF _Toc87951979 \h </w:instrText>
        </w:r>
      </w:ins>
      <w:r>
        <w:rPr>
          <w:noProof/>
        </w:rPr>
      </w:r>
      <w:r>
        <w:rPr>
          <w:noProof/>
        </w:rPr>
        <w:fldChar w:fldCharType="separate"/>
      </w:r>
      <w:ins w:id="79" w:author="JIN Yiran" w:date="2021-11-16T10:45:00Z">
        <w:r>
          <w:rPr>
            <w:noProof/>
          </w:rPr>
          <w:t>11</w:t>
        </w:r>
        <w:r>
          <w:rPr>
            <w:noProof/>
          </w:rPr>
          <w:fldChar w:fldCharType="end"/>
        </w:r>
      </w:ins>
    </w:p>
    <w:p w:rsidR="00137C9E" w:rsidRDefault="00137C9E">
      <w:pPr>
        <w:pStyle w:val="40"/>
        <w:rPr>
          <w:ins w:id="80" w:author="JIN Yiran" w:date="2021-11-16T10:45:00Z"/>
          <w:rFonts w:asciiTheme="minorHAnsi" w:hAnsiTheme="minorHAnsi" w:cstheme="minorBidi"/>
          <w:noProof/>
          <w:kern w:val="2"/>
          <w:sz w:val="21"/>
          <w:szCs w:val="22"/>
          <w:lang w:val="en-US" w:eastAsia="zh-CN"/>
        </w:rPr>
      </w:pPr>
      <w:ins w:id="81" w:author="JIN Yiran" w:date="2021-11-16T10:45:00Z">
        <w:r w:rsidRPr="00A25CC2">
          <w:rPr>
            <w:rFonts w:cs="Arial"/>
            <w:noProof/>
          </w:rPr>
          <w:t>6.2.2.1</w:t>
        </w:r>
        <w:r>
          <w:rPr>
            <w:rFonts w:asciiTheme="minorHAnsi" w:hAnsiTheme="minorHAnsi" w:cstheme="minorBidi"/>
            <w:noProof/>
            <w:kern w:val="2"/>
            <w:sz w:val="21"/>
            <w:szCs w:val="22"/>
            <w:lang w:val="en-US" w:eastAsia="zh-CN"/>
          </w:rPr>
          <w:tab/>
        </w:r>
        <w:r w:rsidRPr="00A25CC2">
          <w:rPr>
            <w:rFonts w:cs="Arial"/>
            <w:noProof/>
          </w:rPr>
          <w:t>Satellite parameters</w:t>
        </w:r>
        <w:r>
          <w:rPr>
            <w:noProof/>
          </w:rPr>
          <w:tab/>
        </w:r>
        <w:r>
          <w:rPr>
            <w:noProof/>
          </w:rPr>
          <w:fldChar w:fldCharType="begin"/>
        </w:r>
        <w:r>
          <w:rPr>
            <w:noProof/>
          </w:rPr>
          <w:instrText xml:space="preserve"> PAGEREF _Toc87951980 \h </w:instrText>
        </w:r>
      </w:ins>
      <w:r>
        <w:rPr>
          <w:noProof/>
        </w:rPr>
      </w:r>
      <w:r>
        <w:rPr>
          <w:noProof/>
        </w:rPr>
        <w:fldChar w:fldCharType="separate"/>
      </w:r>
      <w:ins w:id="82" w:author="JIN Yiran" w:date="2021-11-16T10:45:00Z">
        <w:r>
          <w:rPr>
            <w:noProof/>
          </w:rPr>
          <w:t>11</w:t>
        </w:r>
        <w:r>
          <w:rPr>
            <w:noProof/>
          </w:rPr>
          <w:fldChar w:fldCharType="end"/>
        </w:r>
      </w:ins>
    </w:p>
    <w:p w:rsidR="00137C9E" w:rsidRDefault="00137C9E">
      <w:pPr>
        <w:pStyle w:val="40"/>
        <w:rPr>
          <w:ins w:id="83" w:author="JIN Yiran" w:date="2021-11-16T10:45:00Z"/>
          <w:rFonts w:asciiTheme="minorHAnsi" w:hAnsiTheme="minorHAnsi" w:cstheme="minorBidi"/>
          <w:noProof/>
          <w:kern w:val="2"/>
          <w:sz w:val="21"/>
          <w:szCs w:val="22"/>
          <w:lang w:val="en-US" w:eastAsia="zh-CN"/>
        </w:rPr>
      </w:pPr>
      <w:ins w:id="84" w:author="JIN Yiran" w:date="2021-11-16T10:45:00Z">
        <w:r w:rsidRPr="00A25CC2">
          <w:rPr>
            <w:rFonts w:cs="Arial"/>
            <w:noProof/>
          </w:rPr>
          <w:t>6.2.2.2</w:t>
        </w:r>
        <w:r>
          <w:rPr>
            <w:rFonts w:asciiTheme="minorHAnsi" w:hAnsiTheme="minorHAnsi" w:cstheme="minorBidi"/>
            <w:noProof/>
            <w:kern w:val="2"/>
            <w:sz w:val="21"/>
            <w:szCs w:val="22"/>
            <w:lang w:val="en-US" w:eastAsia="zh-CN"/>
          </w:rPr>
          <w:tab/>
        </w:r>
        <w:r w:rsidRPr="00A25CC2">
          <w:rPr>
            <w:rFonts w:cs="Arial"/>
            <w:noProof/>
          </w:rPr>
          <w:t>NTN UE parameters</w:t>
        </w:r>
        <w:r>
          <w:rPr>
            <w:noProof/>
          </w:rPr>
          <w:tab/>
        </w:r>
        <w:r>
          <w:rPr>
            <w:noProof/>
          </w:rPr>
          <w:fldChar w:fldCharType="begin"/>
        </w:r>
        <w:r>
          <w:rPr>
            <w:noProof/>
          </w:rPr>
          <w:instrText xml:space="preserve"> PAGEREF _Toc87951981 \h </w:instrText>
        </w:r>
      </w:ins>
      <w:r>
        <w:rPr>
          <w:noProof/>
        </w:rPr>
      </w:r>
      <w:r>
        <w:rPr>
          <w:noProof/>
        </w:rPr>
        <w:fldChar w:fldCharType="separate"/>
      </w:r>
      <w:ins w:id="85" w:author="JIN Yiran" w:date="2021-11-16T10:45:00Z">
        <w:r>
          <w:rPr>
            <w:noProof/>
          </w:rPr>
          <w:t>13</w:t>
        </w:r>
        <w:r>
          <w:rPr>
            <w:noProof/>
          </w:rPr>
          <w:fldChar w:fldCharType="end"/>
        </w:r>
      </w:ins>
    </w:p>
    <w:p w:rsidR="00137C9E" w:rsidRDefault="00137C9E">
      <w:pPr>
        <w:pStyle w:val="40"/>
        <w:rPr>
          <w:ins w:id="86" w:author="JIN Yiran" w:date="2021-11-16T10:45:00Z"/>
          <w:rFonts w:asciiTheme="minorHAnsi" w:hAnsiTheme="minorHAnsi" w:cstheme="minorBidi"/>
          <w:noProof/>
          <w:kern w:val="2"/>
          <w:sz w:val="21"/>
          <w:szCs w:val="22"/>
          <w:lang w:val="en-US" w:eastAsia="zh-CN"/>
        </w:rPr>
      </w:pPr>
      <w:ins w:id="87" w:author="JIN Yiran" w:date="2021-11-16T10:45:00Z">
        <w:r w:rsidRPr="00A25CC2">
          <w:rPr>
            <w:rFonts w:cs="Arial"/>
            <w:noProof/>
          </w:rPr>
          <w:t>6.2.2.3</w:t>
        </w:r>
        <w:r>
          <w:rPr>
            <w:rFonts w:asciiTheme="minorHAnsi" w:hAnsiTheme="minorHAnsi" w:cstheme="minorBidi"/>
            <w:noProof/>
            <w:kern w:val="2"/>
            <w:sz w:val="21"/>
            <w:szCs w:val="22"/>
            <w:lang w:val="en-US" w:eastAsia="zh-CN"/>
          </w:rPr>
          <w:tab/>
        </w:r>
        <w:r w:rsidRPr="00A25CC2">
          <w:rPr>
            <w:rFonts w:cs="Arial"/>
            <w:noProof/>
          </w:rPr>
          <w:t>HAPS parameters</w:t>
        </w:r>
        <w:r>
          <w:rPr>
            <w:noProof/>
          </w:rPr>
          <w:tab/>
        </w:r>
        <w:r>
          <w:rPr>
            <w:noProof/>
          </w:rPr>
          <w:fldChar w:fldCharType="begin"/>
        </w:r>
        <w:r>
          <w:rPr>
            <w:noProof/>
          </w:rPr>
          <w:instrText xml:space="preserve"> PAGEREF _Toc87951982 \h </w:instrText>
        </w:r>
      </w:ins>
      <w:r>
        <w:rPr>
          <w:noProof/>
        </w:rPr>
      </w:r>
      <w:r>
        <w:rPr>
          <w:noProof/>
        </w:rPr>
        <w:fldChar w:fldCharType="separate"/>
      </w:r>
      <w:ins w:id="88" w:author="JIN Yiran" w:date="2021-11-16T10:45:00Z">
        <w:r>
          <w:rPr>
            <w:noProof/>
          </w:rPr>
          <w:t>13</w:t>
        </w:r>
        <w:r>
          <w:rPr>
            <w:noProof/>
          </w:rPr>
          <w:fldChar w:fldCharType="end"/>
        </w:r>
      </w:ins>
    </w:p>
    <w:p w:rsidR="00137C9E" w:rsidRDefault="00137C9E">
      <w:pPr>
        <w:pStyle w:val="40"/>
        <w:rPr>
          <w:ins w:id="89" w:author="JIN Yiran" w:date="2021-11-16T10:45:00Z"/>
          <w:rFonts w:asciiTheme="minorHAnsi" w:hAnsiTheme="minorHAnsi" w:cstheme="minorBidi"/>
          <w:noProof/>
          <w:kern w:val="2"/>
          <w:sz w:val="21"/>
          <w:szCs w:val="22"/>
          <w:lang w:val="en-US" w:eastAsia="zh-CN"/>
        </w:rPr>
      </w:pPr>
      <w:ins w:id="90" w:author="JIN Yiran" w:date="2021-11-16T10:45:00Z">
        <w:r w:rsidRPr="00A25CC2">
          <w:rPr>
            <w:rFonts w:cs="Arial"/>
            <w:noProof/>
          </w:rPr>
          <w:t>6.2.2.4</w:t>
        </w:r>
        <w:r>
          <w:rPr>
            <w:rFonts w:asciiTheme="minorHAnsi" w:hAnsiTheme="minorHAnsi" w:cstheme="minorBidi"/>
            <w:noProof/>
            <w:kern w:val="2"/>
            <w:sz w:val="21"/>
            <w:szCs w:val="22"/>
            <w:lang w:val="en-US" w:eastAsia="zh-CN"/>
          </w:rPr>
          <w:tab/>
        </w:r>
        <w:r w:rsidRPr="00A25CC2">
          <w:rPr>
            <w:rFonts w:cs="Arial"/>
            <w:noProof/>
          </w:rPr>
          <w:t>TN parameters</w:t>
        </w:r>
        <w:r>
          <w:rPr>
            <w:noProof/>
          </w:rPr>
          <w:tab/>
        </w:r>
        <w:r>
          <w:rPr>
            <w:noProof/>
          </w:rPr>
          <w:fldChar w:fldCharType="begin"/>
        </w:r>
        <w:r>
          <w:rPr>
            <w:noProof/>
          </w:rPr>
          <w:instrText xml:space="preserve"> PAGEREF _Toc87951983 \h </w:instrText>
        </w:r>
      </w:ins>
      <w:r>
        <w:rPr>
          <w:noProof/>
        </w:rPr>
      </w:r>
      <w:r>
        <w:rPr>
          <w:noProof/>
        </w:rPr>
        <w:fldChar w:fldCharType="separate"/>
      </w:r>
      <w:ins w:id="91" w:author="JIN Yiran" w:date="2021-11-16T10:45:00Z">
        <w:r>
          <w:rPr>
            <w:noProof/>
          </w:rPr>
          <w:t>13</w:t>
        </w:r>
        <w:r>
          <w:rPr>
            <w:noProof/>
          </w:rPr>
          <w:fldChar w:fldCharType="end"/>
        </w:r>
      </w:ins>
    </w:p>
    <w:p w:rsidR="00137C9E" w:rsidRDefault="00137C9E">
      <w:pPr>
        <w:pStyle w:val="30"/>
        <w:rPr>
          <w:ins w:id="92" w:author="JIN Yiran" w:date="2021-11-16T10:45:00Z"/>
          <w:rFonts w:asciiTheme="minorHAnsi" w:hAnsiTheme="minorHAnsi" w:cstheme="minorBidi"/>
          <w:noProof/>
          <w:kern w:val="2"/>
          <w:sz w:val="21"/>
          <w:szCs w:val="22"/>
          <w:lang w:val="en-US" w:eastAsia="zh-CN"/>
        </w:rPr>
      </w:pPr>
      <w:ins w:id="93" w:author="JIN Yiran" w:date="2021-11-16T10:45:00Z">
        <w:r>
          <w:rPr>
            <w:noProof/>
            <w:lang w:eastAsia="zh-CN"/>
          </w:rPr>
          <w:t>6.2.3</w:t>
        </w:r>
        <w:r>
          <w:rPr>
            <w:rFonts w:asciiTheme="minorHAnsi" w:hAnsiTheme="minorHAnsi" w:cstheme="minorBidi"/>
            <w:noProof/>
            <w:kern w:val="2"/>
            <w:sz w:val="21"/>
            <w:szCs w:val="22"/>
            <w:lang w:val="en-US" w:eastAsia="zh-CN"/>
          </w:rPr>
          <w:tab/>
        </w:r>
        <w:r w:rsidRPr="00A25CC2">
          <w:rPr>
            <w:rFonts w:cs="Arial"/>
            <w:noProof/>
            <w:lang w:eastAsia="zh-CN"/>
          </w:rPr>
          <w:t>Antenna and beamforming pattern modelling</w:t>
        </w:r>
        <w:r>
          <w:rPr>
            <w:noProof/>
          </w:rPr>
          <w:tab/>
        </w:r>
        <w:r>
          <w:rPr>
            <w:noProof/>
          </w:rPr>
          <w:fldChar w:fldCharType="begin"/>
        </w:r>
        <w:r>
          <w:rPr>
            <w:noProof/>
          </w:rPr>
          <w:instrText xml:space="preserve"> PAGEREF _Toc87951984 \h </w:instrText>
        </w:r>
      </w:ins>
      <w:r>
        <w:rPr>
          <w:noProof/>
        </w:rPr>
      </w:r>
      <w:r>
        <w:rPr>
          <w:noProof/>
        </w:rPr>
        <w:fldChar w:fldCharType="separate"/>
      </w:r>
      <w:ins w:id="94" w:author="JIN Yiran" w:date="2021-11-16T10:45:00Z">
        <w:r>
          <w:rPr>
            <w:noProof/>
          </w:rPr>
          <w:t>15</w:t>
        </w:r>
        <w:r>
          <w:rPr>
            <w:noProof/>
          </w:rPr>
          <w:fldChar w:fldCharType="end"/>
        </w:r>
      </w:ins>
    </w:p>
    <w:p w:rsidR="00137C9E" w:rsidRDefault="00137C9E">
      <w:pPr>
        <w:pStyle w:val="40"/>
        <w:rPr>
          <w:ins w:id="95" w:author="JIN Yiran" w:date="2021-11-16T10:45:00Z"/>
          <w:rFonts w:asciiTheme="minorHAnsi" w:hAnsiTheme="minorHAnsi" w:cstheme="minorBidi"/>
          <w:noProof/>
          <w:kern w:val="2"/>
          <w:sz w:val="21"/>
          <w:szCs w:val="22"/>
          <w:lang w:val="en-US" w:eastAsia="zh-CN"/>
        </w:rPr>
      </w:pPr>
      <w:ins w:id="96" w:author="JIN Yiran" w:date="2021-11-16T10:45:00Z">
        <w:r w:rsidRPr="00A25CC2">
          <w:rPr>
            <w:rFonts w:cs="Arial"/>
            <w:noProof/>
          </w:rPr>
          <w:t>6.2.2.1</w:t>
        </w:r>
        <w:r>
          <w:rPr>
            <w:rFonts w:asciiTheme="minorHAnsi" w:hAnsiTheme="minorHAnsi" w:cstheme="minorBidi"/>
            <w:noProof/>
            <w:kern w:val="2"/>
            <w:sz w:val="21"/>
            <w:szCs w:val="22"/>
            <w:lang w:val="en-US" w:eastAsia="zh-CN"/>
          </w:rPr>
          <w:tab/>
        </w:r>
        <w:r w:rsidRPr="00A25CC2">
          <w:rPr>
            <w:rFonts w:cs="Arial"/>
            <w:noProof/>
          </w:rPr>
          <w:t>Satellite and UE Antenna and beam forming pattern modelling</w:t>
        </w:r>
        <w:r>
          <w:rPr>
            <w:noProof/>
          </w:rPr>
          <w:tab/>
        </w:r>
        <w:r>
          <w:rPr>
            <w:noProof/>
          </w:rPr>
          <w:fldChar w:fldCharType="begin"/>
        </w:r>
        <w:r>
          <w:rPr>
            <w:noProof/>
          </w:rPr>
          <w:instrText xml:space="preserve"> PAGEREF _Toc87951985 \h </w:instrText>
        </w:r>
      </w:ins>
      <w:r>
        <w:rPr>
          <w:noProof/>
        </w:rPr>
      </w:r>
      <w:r>
        <w:rPr>
          <w:noProof/>
        </w:rPr>
        <w:fldChar w:fldCharType="separate"/>
      </w:r>
      <w:ins w:id="97" w:author="JIN Yiran" w:date="2021-11-16T10:45:00Z">
        <w:r>
          <w:rPr>
            <w:noProof/>
          </w:rPr>
          <w:t>15</w:t>
        </w:r>
        <w:r>
          <w:rPr>
            <w:noProof/>
          </w:rPr>
          <w:fldChar w:fldCharType="end"/>
        </w:r>
      </w:ins>
    </w:p>
    <w:p w:rsidR="00137C9E" w:rsidRDefault="00137C9E">
      <w:pPr>
        <w:pStyle w:val="40"/>
        <w:rPr>
          <w:ins w:id="98" w:author="JIN Yiran" w:date="2021-11-16T10:45:00Z"/>
          <w:rFonts w:asciiTheme="minorHAnsi" w:hAnsiTheme="minorHAnsi" w:cstheme="minorBidi"/>
          <w:noProof/>
          <w:kern w:val="2"/>
          <w:sz w:val="21"/>
          <w:szCs w:val="22"/>
          <w:lang w:val="en-US" w:eastAsia="zh-CN"/>
        </w:rPr>
      </w:pPr>
      <w:ins w:id="99" w:author="JIN Yiran" w:date="2021-11-16T10:45:00Z">
        <w:r w:rsidRPr="00A25CC2">
          <w:rPr>
            <w:rFonts w:cs="Arial"/>
            <w:noProof/>
          </w:rPr>
          <w:t>6.2.2.2</w:t>
        </w:r>
        <w:r>
          <w:rPr>
            <w:rFonts w:asciiTheme="minorHAnsi" w:hAnsiTheme="minorHAnsi" w:cstheme="minorBidi"/>
            <w:noProof/>
            <w:kern w:val="2"/>
            <w:sz w:val="21"/>
            <w:szCs w:val="22"/>
            <w:lang w:val="en-US" w:eastAsia="zh-CN"/>
          </w:rPr>
          <w:tab/>
        </w:r>
        <w:r w:rsidRPr="00A25CC2">
          <w:rPr>
            <w:rFonts w:cs="Arial"/>
            <w:noProof/>
          </w:rPr>
          <w:t>TN BS and UE antenna and beam forming pattern modelling</w:t>
        </w:r>
        <w:r>
          <w:rPr>
            <w:noProof/>
          </w:rPr>
          <w:tab/>
        </w:r>
        <w:r>
          <w:rPr>
            <w:noProof/>
          </w:rPr>
          <w:fldChar w:fldCharType="begin"/>
        </w:r>
        <w:r>
          <w:rPr>
            <w:noProof/>
          </w:rPr>
          <w:instrText xml:space="preserve"> PAGEREF _Toc87951986 \h </w:instrText>
        </w:r>
      </w:ins>
      <w:r>
        <w:rPr>
          <w:noProof/>
        </w:rPr>
      </w:r>
      <w:r>
        <w:rPr>
          <w:noProof/>
        </w:rPr>
        <w:fldChar w:fldCharType="separate"/>
      </w:r>
      <w:ins w:id="100" w:author="JIN Yiran" w:date="2021-11-16T10:45:00Z">
        <w:r>
          <w:rPr>
            <w:noProof/>
          </w:rPr>
          <w:t>18</w:t>
        </w:r>
        <w:r>
          <w:rPr>
            <w:noProof/>
          </w:rPr>
          <w:fldChar w:fldCharType="end"/>
        </w:r>
      </w:ins>
    </w:p>
    <w:p w:rsidR="00137C9E" w:rsidRDefault="00137C9E">
      <w:pPr>
        <w:pStyle w:val="40"/>
        <w:rPr>
          <w:ins w:id="101" w:author="JIN Yiran" w:date="2021-11-16T10:45:00Z"/>
          <w:rFonts w:asciiTheme="minorHAnsi" w:hAnsiTheme="minorHAnsi" w:cstheme="minorBidi"/>
          <w:noProof/>
          <w:kern w:val="2"/>
          <w:sz w:val="21"/>
          <w:szCs w:val="22"/>
          <w:lang w:val="en-US" w:eastAsia="zh-CN"/>
        </w:rPr>
      </w:pPr>
      <w:ins w:id="102" w:author="JIN Yiran" w:date="2021-11-16T10:45:00Z">
        <w:r w:rsidRPr="00A25CC2">
          <w:rPr>
            <w:rFonts w:cs="Arial"/>
            <w:noProof/>
          </w:rPr>
          <w:t>6.2.2.3</w:t>
        </w:r>
        <w:r>
          <w:rPr>
            <w:rFonts w:asciiTheme="minorHAnsi" w:hAnsiTheme="minorHAnsi" w:cstheme="minorBidi"/>
            <w:noProof/>
            <w:kern w:val="2"/>
            <w:sz w:val="21"/>
            <w:szCs w:val="22"/>
            <w:lang w:val="en-US" w:eastAsia="zh-CN"/>
          </w:rPr>
          <w:tab/>
        </w:r>
        <w:r w:rsidRPr="00A25CC2">
          <w:rPr>
            <w:rFonts w:cs="Arial"/>
            <w:noProof/>
          </w:rPr>
          <w:t>HAPS antenna model</w:t>
        </w:r>
        <w:r>
          <w:rPr>
            <w:noProof/>
          </w:rPr>
          <w:tab/>
        </w:r>
        <w:r>
          <w:rPr>
            <w:noProof/>
          </w:rPr>
          <w:fldChar w:fldCharType="begin"/>
        </w:r>
        <w:r>
          <w:rPr>
            <w:noProof/>
          </w:rPr>
          <w:instrText xml:space="preserve"> PAGEREF _Toc87951987 \h </w:instrText>
        </w:r>
      </w:ins>
      <w:r>
        <w:rPr>
          <w:noProof/>
        </w:rPr>
      </w:r>
      <w:r>
        <w:rPr>
          <w:noProof/>
        </w:rPr>
        <w:fldChar w:fldCharType="separate"/>
      </w:r>
      <w:ins w:id="103" w:author="JIN Yiran" w:date="2021-11-16T10:45:00Z">
        <w:r>
          <w:rPr>
            <w:noProof/>
          </w:rPr>
          <w:t>19</w:t>
        </w:r>
        <w:r>
          <w:rPr>
            <w:noProof/>
          </w:rPr>
          <w:fldChar w:fldCharType="end"/>
        </w:r>
      </w:ins>
    </w:p>
    <w:p w:rsidR="00137C9E" w:rsidRDefault="00137C9E">
      <w:pPr>
        <w:pStyle w:val="30"/>
        <w:rPr>
          <w:ins w:id="104" w:author="JIN Yiran" w:date="2021-11-16T10:45:00Z"/>
          <w:rFonts w:asciiTheme="minorHAnsi" w:hAnsiTheme="minorHAnsi" w:cstheme="minorBidi"/>
          <w:noProof/>
          <w:kern w:val="2"/>
          <w:sz w:val="21"/>
          <w:szCs w:val="22"/>
          <w:lang w:val="en-US" w:eastAsia="zh-CN"/>
        </w:rPr>
      </w:pPr>
      <w:ins w:id="105" w:author="JIN Yiran" w:date="2021-11-16T10:45:00Z">
        <w:r>
          <w:rPr>
            <w:noProof/>
            <w:lang w:eastAsia="zh-CN"/>
          </w:rPr>
          <w:t>6.2.4</w:t>
        </w:r>
        <w:r>
          <w:rPr>
            <w:rFonts w:asciiTheme="minorHAnsi" w:hAnsiTheme="minorHAnsi" w:cstheme="minorBidi"/>
            <w:noProof/>
            <w:kern w:val="2"/>
            <w:sz w:val="21"/>
            <w:szCs w:val="22"/>
            <w:lang w:val="en-US" w:eastAsia="zh-CN"/>
          </w:rPr>
          <w:tab/>
        </w:r>
        <w:r w:rsidRPr="00A25CC2">
          <w:rPr>
            <w:rFonts w:cs="Arial"/>
            <w:noProof/>
            <w:lang w:eastAsia="zh-CN"/>
          </w:rPr>
          <w:t>ACIR model</w:t>
        </w:r>
        <w:r>
          <w:rPr>
            <w:noProof/>
          </w:rPr>
          <w:tab/>
        </w:r>
        <w:r>
          <w:rPr>
            <w:noProof/>
          </w:rPr>
          <w:fldChar w:fldCharType="begin"/>
        </w:r>
        <w:r>
          <w:rPr>
            <w:noProof/>
          </w:rPr>
          <w:instrText xml:space="preserve"> PAGEREF _Toc87951988 \h </w:instrText>
        </w:r>
      </w:ins>
      <w:r>
        <w:rPr>
          <w:noProof/>
        </w:rPr>
      </w:r>
      <w:r>
        <w:rPr>
          <w:noProof/>
        </w:rPr>
        <w:fldChar w:fldCharType="separate"/>
      </w:r>
      <w:ins w:id="106" w:author="JIN Yiran" w:date="2021-11-16T10:45:00Z">
        <w:r>
          <w:rPr>
            <w:noProof/>
          </w:rPr>
          <w:t>19</w:t>
        </w:r>
        <w:r>
          <w:rPr>
            <w:noProof/>
          </w:rPr>
          <w:fldChar w:fldCharType="end"/>
        </w:r>
      </w:ins>
    </w:p>
    <w:p w:rsidR="00137C9E" w:rsidRDefault="00137C9E">
      <w:pPr>
        <w:pStyle w:val="30"/>
        <w:rPr>
          <w:ins w:id="107" w:author="JIN Yiran" w:date="2021-11-16T10:45:00Z"/>
          <w:rFonts w:asciiTheme="minorHAnsi" w:hAnsiTheme="minorHAnsi" w:cstheme="minorBidi"/>
          <w:noProof/>
          <w:kern w:val="2"/>
          <w:sz w:val="21"/>
          <w:szCs w:val="22"/>
          <w:lang w:val="en-US" w:eastAsia="zh-CN"/>
        </w:rPr>
      </w:pPr>
      <w:ins w:id="108" w:author="JIN Yiran" w:date="2021-11-16T10:45:00Z">
        <w:r>
          <w:rPr>
            <w:noProof/>
            <w:lang w:eastAsia="zh-CN"/>
          </w:rPr>
          <w:t>6.2.5</w:t>
        </w:r>
        <w:r>
          <w:rPr>
            <w:rFonts w:asciiTheme="minorHAnsi" w:hAnsiTheme="minorHAnsi" w:cstheme="minorBidi"/>
            <w:noProof/>
            <w:kern w:val="2"/>
            <w:sz w:val="21"/>
            <w:szCs w:val="22"/>
            <w:lang w:val="en-US" w:eastAsia="zh-CN"/>
          </w:rPr>
          <w:tab/>
        </w:r>
        <w:r w:rsidRPr="00A25CC2">
          <w:rPr>
            <w:rFonts w:cs="Arial"/>
            <w:noProof/>
            <w:lang w:eastAsia="zh-CN"/>
          </w:rPr>
          <w:t>Propagation model</w:t>
        </w:r>
        <w:r>
          <w:rPr>
            <w:noProof/>
          </w:rPr>
          <w:tab/>
        </w:r>
        <w:r>
          <w:rPr>
            <w:noProof/>
          </w:rPr>
          <w:fldChar w:fldCharType="begin"/>
        </w:r>
        <w:r>
          <w:rPr>
            <w:noProof/>
          </w:rPr>
          <w:instrText xml:space="preserve"> PAGEREF _Toc87951989 \h </w:instrText>
        </w:r>
      </w:ins>
      <w:r>
        <w:rPr>
          <w:noProof/>
        </w:rPr>
      </w:r>
      <w:r>
        <w:rPr>
          <w:noProof/>
        </w:rPr>
        <w:fldChar w:fldCharType="separate"/>
      </w:r>
      <w:ins w:id="109" w:author="JIN Yiran" w:date="2021-11-16T10:45:00Z">
        <w:r>
          <w:rPr>
            <w:noProof/>
          </w:rPr>
          <w:t>20</w:t>
        </w:r>
        <w:r>
          <w:rPr>
            <w:noProof/>
          </w:rPr>
          <w:fldChar w:fldCharType="end"/>
        </w:r>
      </w:ins>
    </w:p>
    <w:p w:rsidR="00137C9E" w:rsidRDefault="00137C9E">
      <w:pPr>
        <w:pStyle w:val="40"/>
        <w:rPr>
          <w:ins w:id="110" w:author="JIN Yiran" w:date="2021-11-16T10:45:00Z"/>
          <w:rFonts w:asciiTheme="minorHAnsi" w:hAnsiTheme="minorHAnsi" w:cstheme="minorBidi"/>
          <w:noProof/>
          <w:kern w:val="2"/>
          <w:sz w:val="21"/>
          <w:szCs w:val="22"/>
          <w:lang w:val="en-US" w:eastAsia="zh-CN"/>
        </w:rPr>
      </w:pPr>
      <w:ins w:id="111" w:author="JIN Yiran" w:date="2021-11-16T10:45:00Z">
        <w:r w:rsidRPr="00A25CC2">
          <w:rPr>
            <w:rFonts w:cs="Arial"/>
            <w:noProof/>
          </w:rPr>
          <w:t>6.2.5.1</w:t>
        </w:r>
        <w:r>
          <w:rPr>
            <w:rFonts w:asciiTheme="minorHAnsi" w:hAnsiTheme="minorHAnsi" w:cstheme="minorBidi"/>
            <w:noProof/>
            <w:kern w:val="2"/>
            <w:sz w:val="21"/>
            <w:szCs w:val="22"/>
            <w:lang w:val="en-US" w:eastAsia="zh-CN"/>
          </w:rPr>
          <w:tab/>
        </w:r>
        <w:r w:rsidRPr="00A25CC2">
          <w:rPr>
            <w:rFonts w:cs="Arial"/>
            <w:noProof/>
          </w:rPr>
          <w:t>Propagation model between NTN and UE</w:t>
        </w:r>
        <w:r>
          <w:rPr>
            <w:noProof/>
          </w:rPr>
          <w:tab/>
        </w:r>
        <w:r>
          <w:rPr>
            <w:noProof/>
          </w:rPr>
          <w:fldChar w:fldCharType="begin"/>
        </w:r>
        <w:r>
          <w:rPr>
            <w:noProof/>
          </w:rPr>
          <w:instrText xml:space="preserve"> PAGEREF _Toc87951990 \h </w:instrText>
        </w:r>
      </w:ins>
      <w:r>
        <w:rPr>
          <w:noProof/>
        </w:rPr>
      </w:r>
      <w:r>
        <w:rPr>
          <w:noProof/>
        </w:rPr>
        <w:fldChar w:fldCharType="separate"/>
      </w:r>
      <w:ins w:id="112" w:author="JIN Yiran" w:date="2021-11-16T10:45:00Z">
        <w:r>
          <w:rPr>
            <w:noProof/>
          </w:rPr>
          <w:t>20</w:t>
        </w:r>
        <w:r>
          <w:rPr>
            <w:noProof/>
          </w:rPr>
          <w:fldChar w:fldCharType="end"/>
        </w:r>
      </w:ins>
    </w:p>
    <w:p w:rsidR="00137C9E" w:rsidRDefault="00137C9E">
      <w:pPr>
        <w:pStyle w:val="40"/>
        <w:rPr>
          <w:ins w:id="113" w:author="JIN Yiran" w:date="2021-11-16T10:45:00Z"/>
          <w:rFonts w:asciiTheme="minorHAnsi" w:hAnsiTheme="minorHAnsi" w:cstheme="minorBidi"/>
          <w:noProof/>
          <w:kern w:val="2"/>
          <w:sz w:val="21"/>
          <w:szCs w:val="22"/>
          <w:lang w:val="en-US" w:eastAsia="zh-CN"/>
        </w:rPr>
      </w:pPr>
      <w:ins w:id="114" w:author="JIN Yiran" w:date="2021-11-16T10:45:00Z">
        <w:r w:rsidRPr="00A25CC2">
          <w:rPr>
            <w:rFonts w:cs="Arial"/>
            <w:noProof/>
          </w:rPr>
          <w:t>6.2.5.2</w:t>
        </w:r>
        <w:r>
          <w:rPr>
            <w:rFonts w:asciiTheme="minorHAnsi" w:hAnsiTheme="minorHAnsi" w:cstheme="minorBidi"/>
            <w:noProof/>
            <w:kern w:val="2"/>
            <w:sz w:val="21"/>
            <w:szCs w:val="22"/>
            <w:lang w:val="en-US" w:eastAsia="zh-CN"/>
          </w:rPr>
          <w:tab/>
        </w:r>
        <w:r w:rsidRPr="00A25CC2">
          <w:rPr>
            <w:rFonts w:cs="Arial"/>
            <w:noProof/>
          </w:rPr>
          <w:t>Propagation model between TN BS and UE</w:t>
        </w:r>
        <w:r>
          <w:rPr>
            <w:noProof/>
          </w:rPr>
          <w:tab/>
        </w:r>
        <w:r>
          <w:rPr>
            <w:noProof/>
          </w:rPr>
          <w:fldChar w:fldCharType="begin"/>
        </w:r>
        <w:r>
          <w:rPr>
            <w:noProof/>
          </w:rPr>
          <w:instrText xml:space="preserve"> PAGEREF _Toc87951991 \h </w:instrText>
        </w:r>
      </w:ins>
      <w:r>
        <w:rPr>
          <w:noProof/>
        </w:rPr>
      </w:r>
      <w:r>
        <w:rPr>
          <w:noProof/>
        </w:rPr>
        <w:fldChar w:fldCharType="separate"/>
      </w:r>
      <w:ins w:id="115" w:author="JIN Yiran" w:date="2021-11-16T10:45:00Z">
        <w:r>
          <w:rPr>
            <w:noProof/>
          </w:rPr>
          <w:t>20</w:t>
        </w:r>
        <w:r>
          <w:rPr>
            <w:noProof/>
          </w:rPr>
          <w:fldChar w:fldCharType="end"/>
        </w:r>
      </w:ins>
    </w:p>
    <w:p w:rsidR="00137C9E" w:rsidRDefault="00137C9E">
      <w:pPr>
        <w:pStyle w:val="40"/>
        <w:rPr>
          <w:ins w:id="116" w:author="JIN Yiran" w:date="2021-11-16T10:45:00Z"/>
          <w:rFonts w:asciiTheme="minorHAnsi" w:hAnsiTheme="minorHAnsi" w:cstheme="minorBidi"/>
          <w:noProof/>
          <w:kern w:val="2"/>
          <w:sz w:val="21"/>
          <w:szCs w:val="22"/>
          <w:lang w:val="en-US" w:eastAsia="zh-CN"/>
        </w:rPr>
      </w:pPr>
      <w:ins w:id="117" w:author="JIN Yiran" w:date="2021-11-16T10:45:00Z">
        <w:r w:rsidRPr="00A25CC2">
          <w:rPr>
            <w:rFonts w:cs="Arial"/>
            <w:noProof/>
          </w:rPr>
          <w:t>6.2.5.3</w:t>
        </w:r>
        <w:r>
          <w:rPr>
            <w:rFonts w:asciiTheme="minorHAnsi" w:hAnsiTheme="minorHAnsi" w:cstheme="minorBidi"/>
            <w:noProof/>
            <w:kern w:val="2"/>
            <w:sz w:val="21"/>
            <w:szCs w:val="22"/>
            <w:lang w:val="en-US" w:eastAsia="zh-CN"/>
          </w:rPr>
          <w:tab/>
        </w:r>
        <w:r w:rsidRPr="00A25CC2">
          <w:rPr>
            <w:rFonts w:cs="Arial"/>
            <w:noProof/>
          </w:rPr>
          <w:t>Propagation model between NTN BS and TN BS</w:t>
        </w:r>
        <w:r>
          <w:rPr>
            <w:noProof/>
          </w:rPr>
          <w:tab/>
        </w:r>
        <w:r>
          <w:rPr>
            <w:noProof/>
          </w:rPr>
          <w:fldChar w:fldCharType="begin"/>
        </w:r>
        <w:r>
          <w:rPr>
            <w:noProof/>
          </w:rPr>
          <w:instrText xml:space="preserve"> PAGEREF _Toc87951992 \h </w:instrText>
        </w:r>
      </w:ins>
      <w:r>
        <w:rPr>
          <w:noProof/>
        </w:rPr>
      </w:r>
      <w:r>
        <w:rPr>
          <w:noProof/>
        </w:rPr>
        <w:fldChar w:fldCharType="separate"/>
      </w:r>
      <w:ins w:id="118" w:author="JIN Yiran" w:date="2021-11-16T10:45:00Z">
        <w:r>
          <w:rPr>
            <w:noProof/>
          </w:rPr>
          <w:t>20</w:t>
        </w:r>
        <w:r>
          <w:rPr>
            <w:noProof/>
          </w:rPr>
          <w:fldChar w:fldCharType="end"/>
        </w:r>
      </w:ins>
    </w:p>
    <w:p w:rsidR="00137C9E" w:rsidRDefault="00137C9E">
      <w:pPr>
        <w:pStyle w:val="40"/>
        <w:rPr>
          <w:ins w:id="119" w:author="JIN Yiran" w:date="2021-11-16T10:45:00Z"/>
          <w:rFonts w:asciiTheme="minorHAnsi" w:hAnsiTheme="minorHAnsi" w:cstheme="minorBidi"/>
          <w:noProof/>
          <w:kern w:val="2"/>
          <w:sz w:val="21"/>
          <w:szCs w:val="22"/>
          <w:lang w:val="en-US" w:eastAsia="zh-CN"/>
        </w:rPr>
      </w:pPr>
      <w:ins w:id="120" w:author="JIN Yiran" w:date="2021-11-16T10:45:00Z">
        <w:r w:rsidRPr="00A25CC2">
          <w:rPr>
            <w:rFonts w:cs="Arial"/>
            <w:noProof/>
          </w:rPr>
          <w:t>6.2.5.4</w:t>
        </w:r>
        <w:r>
          <w:rPr>
            <w:rFonts w:asciiTheme="minorHAnsi" w:hAnsiTheme="minorHAnsi" w:cstheme="minorBidi"/>
            <w:noProof/>
            <w:kern w:val="2"/>
            <w:sz w:val="21"/>
            <w:szCs w:val="22"/>
            <w:lang w:val="en-US" w:eastAsia="zh-CN"/>
          </w:rPr>
          <w:tab/>
        </w:r>
        <w:r w:rsidRPr="00A25CC2">
          <w:rPr>
            <w:rFonts w:cs="Arial"/>
            <w:noProof/>
          </w:rPr>
          <w:t>Propagation model for HAPS</w:t>
        </w:r>
        <w:r>
          <w:rPr>
            <w:noProof/>
          </w:rPr>
          <w:tab/>
        </w:r>
        <w:r>
          <w:rPr>
            <w:noProof/>
          </w:rPr>
          <w:fldChar w:fldCharType="begin"/>
        </w:r>
        <w:r>
          <w:rPr>
            <w:noProof/>
          </w:rPr>
          <w:instrText xml:space="preserve"> PAGEREF _Toc87951993 \h </w:instrText>
        </w:r>
      </w:ins>
      <w:r>
        <w:rPr>
          <w:noProof/>
        </w:rPr>
      </w:r>
      <w:r>
        <w:rPr>
          <w:noProof/>
        </w:rPr>
        <w:fldChar w:fldCharType="separate"/>
      </w:r>
      <w:ins w:id="121" w:author="JIN Yiran" w:date="2021-11-16T10:45:00Z">
        <w:r>
          <w:rPr>
            <w:noProof/>
          </w:rPr>
          <w:t>20</w:t>
        </w:r>
        <w:r>
          <w:rPr>
            <w:noProof/>
          </w:rPr>
          <w:fldChar w:fldCharType="end"/>
        </w:r>
      </w:ins>
    </w:p>
    <w:p w:rsidR="00137C9E" w:rsidRDefault="00137C9E">
      <w:pPr>
        <w:pStyle w:val="30"/>
        <w:rPr>
          <w:ins w:id="122" w:author="JIN Yiran" w:date="2021-11-16T10:45:00Z"/>
          <w:rFonts w:asciiTheme="minorHAnsi" w:hAnsiTheme="minorHAnsi" w:cstheme="minorBidi"/>
          <w:noProof/>
          <w:kern w:val="2"/>
          <w:sz w:val="21"/>
          <w:szCs w:val="22"/>
          <w:lang w:val="en-US" w:eastAsia="zh-CN"/>
        </w:rPr>
      </w:pPr>
      <w:ins w:id="123" w:author="JIN Yiran" w:date="2021-11-16T10:45:00Z">
        <w:r>
          <w:rPr>
            <w:noProof/>
            <w:lang w:eastAsia="zh-CN"/>
          </w:rPr>
          <w:t>6.2.6</w:t>
        </w:r>
        <w:r>
          <w:rPr>
            <w:rFonts w:asciiTheme="minorHAnsi" w:hAnsiTheme="minorHAnsi" w:cstheme="minorBidi"/>
            <w:noProof/>
            <w:kern w:val="2"/>
            <w:sz w:val="21"/>
            <w:szCs w:val="22"/>
            <w:lang w:val="en-US" w:eastAsia="zh-CN"/>
          </w:rPr>
          <w:tab/>
        </w:r>
        <w:r>
          <w:rPr>
            <w:noProof/>
          </w:rPr>
          <w:t>Transmission power control model</w:t>
        </w:r>
        <w:r>
          <w:rPr>
            <w:noProof/>
          </w:rPr>
          <w:tab/>
        </w:r>
        <w:r>
          <w:rPr>
            <w:noProof/>
          </w:rPr>
          <w:fldChar w:fldCharType="begin"/>
        </w:r>
        <w:r>
          <w:rPr>
            <w:noProof/>
          </w:rPr>
          <w:instrText xml:space="preserve"> PAGEREF _Toc87951994 \h </w:instrText>
        </w:r>
      </w:ins>
      <w:r>
        <w:rPr>
          <w:noProof/>
        </w:rPr>
      </w:r>
      <w:r>
        <w:rPr>
          <w:noProof/>
        </w:rPr>
        <w:fldChar w:fldCharType="separate"/>
      </w:r>
      <w:ins w:id="124" w:author="JIN Yiran" w:date="2021-11-16T10:45:00Z">
        <w:r>
          <w:rPr>
            <w:noProof/>
          </w:rPr>
          <w:t>20</w:t>
        </w:r>
        <w:r>
          <w:rPr>
            <w:noProof/>
          </w:rPr>
          <w:fldChar w:fldCharType="end"/>
        </w:r>
      </w:ins>
    </w:p>
    <w:p w:rsidR="00137C9E" w:rsidRDefault="00137C9E">
      <w:pPr>
        <w:pStyle w:val="40"/>
        <w:rPr>
          <w:ins w:id="125" w:author="JIN Yiran" w:date="2021-11-16T10:45:00Z"/>
          <w:rFonts w:asciiTheme="minorHAnsi" w:hAnsiTheme="minorHAnsi" w:cstheme="minorBidi"/>
          <w:noProof/>
          <w:kern w:val="2"/>
          <w:sz w:val="21"/>
          <w:szCs w:val="22"/>
          <w:lang w:val="en-US" w:eastAsia="zh-CN"/>
        </w:rPr>
      </w:pPr>
      <w:ins w:id="126" w:author="JIN Yiran" w:date="2021-11-16T10:45:00Z">
        <w:r w:rsidRPr="00A25CC2">
          <w:rPr>
            <w:rFonts w:cs="Arial"/>
            <w:noProof/>
          </w:rPr>
          <w:t>6.2.6.1</w:t>
        </w:r>
        <w:r>
          <w:rPr>
            <w:rFonts w:asciiTheme="minorHAnsi" w:hAnsiTheme="minorHAnsi" w:cstheme="minorBidi"/>
            <w:noProof/>
            <w:kern w:val="2"/>
            <w:sz w:val="21"/>
            <w:szCs w:val="22"/>
            <w:lang w:val="en-US" w:eastAsia="zh-CN"/>
          </w:rPr>
          <w:tab/>
        </w:r>
        <w:r w:rsidRPr="00A25CC2">
          <w:rPr>
            <w:rFonts w:cs="Arial"/>
            <w:noProof/>
          </w:rPr>
          <w:t>TN UL TPC</w:t>
        </w:r>
        <w:r>
          <w:rPr>
            <w:noProof/>
          </w:rPr>
          <w:tab/>
        </w:r>
        <w:r>
          <w:rPr>
            <w:noProof/>
          </w:rPr>
          <w:fldChar w:fldCharType="begin"/>
        </w:r>
        <w:r>
          <w:rPr>
            <w:noProof/>
          </w:rPr>
          <w:instrText xml:space="preserve"> PAGEREF _Toc87951995 \h </w:instrText>
        </w:r>
      </w:ins>
      <w:r>
        <w:rPr>
          <w:noProof/>
        </w:rPr>
      </w:r>
      <w:r>
        <w:rPr>
          <w:noProof/>
        </w:rPr>
        <w:fldChar w:fldCharType="separate"/>
      </w:r>
      <w:ins w:id="127" w:author="JIN Yiran" w:date="2021-11-16T10:45:00Z">
        <w:r>
          <w:rPr>
            <w:noProof/>
          </w:rPr>
          <w:t>20</w:t>
        </w:r>
        <w:r>
          <w:rPr>
            <w:noProof/>
          </w:rPr>
          <w:fldChar w:fldCharType="end"/>
        </w:r>
      </w:ins>
    </w:p>
    <w:p w:rsidR="00137C9E" w:rsidRDefault="00137C9E">
      <w:pPr>
        <w:pStyle w:val="40"/>
        <w:rPr>
          <w:ins w:id="128" w:author="JIN Yiran" w:date="2021-11-16T10:45:00Z"/>
          <w:rFonts w:asciiTheme="minorHAnsi" w:hAnsiTheme="minorHAnsi" w:cstheme="minorBidi"/>
          <w:noProof/>
          <w:kern w:val="2"/>
          <w:sz w:val="21"/>
          <w:szCs w:val="22"/>
          <w:lang w:val="en-US" w:eastAsia="zh-CN"/>
        </w:rPr>
      </w:pPr>
      <w:ins w:id="129" w:author="JIN Yiran" w:date="2021-11-16T10:45:00Z">
        <w:r w:rsidRPr="00A25CC2">
          <w:rPr>
            <w:rFonts w:cs="Arial"/>
            <w:noProof/>
          </w:rPr>
          <w:t>6.2.6.2</w:t>
        </w:r>
        <w:r>
          <w:rPr>
            <w:rFonts w:asciiTheme="minorHAnsi" w:hAnsiTheme="minorHAnsi" w:cstheme="minorBidi"/>
            <w:noProof/>
            <w:kern w:val="2"/>
            <w:sz w:val="21"/>
            <w:szCs w:val="22"/>
            <w:lang w:val="en-US" w:eastAsia="zh-CN"/>
          </w:rPr>
          <w:tab/>
        </w:r>
        <w:r w:rsidRPr="00A25CC2">
          <w:rPr>
            <w:rFonts w:cs="Arial"/>
            <w:noProof/>
          </w:rPr>
          <w:t>NTN UL TPC</w:t>
        </w:r>
        <w:r>
          <w:rPr>
            <w:noProof/>
          </w:rPr>
          <w:tab/>
        </w:r>
        <w:r>
          <w:rPr>
            <w:noProof/>
          </w:rPr>
          <w:fldChar w:fldCharType="begin"/>
        </w:r>
        <w:r>
          <w:rPr>
            <w:noProof/>
          </w:rPr>
          <w:instrText xml:space="preserve"> PAGEREF _Toc87951996 \h </w:instrText>
        </w:r>
      </w:ins>
      <w:r>
        <w:rPr>
          <w:noProof/>
        </w:rPr>
      </w:r>
      <w:r>
        <w:rPr>
          <w:noProof/>
        </w:rPr>
        <w:fldChar w:fldCharType="separate"/>
      </w:r>
      <w:ins w:id="130" w:author="JIN Yiran" w:date="2021-11-16T10:45:00Z">
        <w:r>
          <w:rPr>
            <w:noProof/>
          </w:rPr>
          <w:t>21</w:t>
        </w:r>
        <w:r>
          <w:rPr>
            <w:noProof/>
          </w:rPr>
          <w:fldChar w:fldCharType="end"/>
        </w:r>
      </w:ins>
    </w:p>
    <w:p w:rsidR="00137C9E" w:rsidRDefault="00137C9E">
      <w:pPr>
        <w:pStyle w:val="40"/>
        <w:rPr>
          <w:ins w:id="131" w:author="JIN Yiran" w:date="2021-11-16T10:45:00Z"/>
          <w:rFonts w:asciiTheme="minorHAnsi" w:hAnsiTheme="minorHAnsi" w:cstheme="minorBidi"/>
          <w:noProof/>
          <w:kern w:val="2"/>
          <w:sz w:val="21"/>
          <w:szCs w:val="22"/>
          <w:lang w:val="en-US" w:eastAsia="zh-CN"/>
        </w:rPr>
      </w:pPr>
      <w:ins w:id="132" w:author="JIN Yiran" w:date="2021-11-16T10:45:00Z">
        <w:r w:rsidRPr="00A25CC2">
          <w:rPr>
            <w:rFonts w:cs="Arial"/>
            <w:noProof/>
          </w:rPr>
          <w:t>6.2.6.3</w:t>
        </w:r>
        <w:r>
          <w:rPr>
            <w:rFonts w:asciiTheme="minorHAnsi" w:hAnsiTheme="minorHAnsi" w:cstheme="minorBidi"/>
            <w:noProof/>
            <w:kern w:val="2"/>
            <w:sz w:val="21"/>
            <w:szCs w:val="22"/>
            <w:lang w:val="en-US" w:eastAsia="zh-CN"/>
          </w:rPr>
          <w:tab/>
        </w:r>
        <w:r w:rsidRPr="00A25CC2">
          <w:rPr>
            <w:rFonts w:cs="Arial"/>
            <w:noProof/>
          </w:rPr>
          <w:t>DL TPC</w:t>
        </w:r>
        <w:r>
          <w:rPr>
            <w:noProof/>
          </w:rPr>
          <w:tab/>
        </w:r>
        <w:r>
          <w:rPr>
            <w:noProof/>
          </w:rPr>
          <w:fldChar w:fldCharType="begin"/>
        </w:r>
        <w:r>
          <w:rPr>
            <w:noProof/>
          </w:rPr>
          <w:instrText xml:space="preserve"> PAGEREF _Toc87951997 \h </w:instrText>
        </w:r>
      </w:ins>
      <w:r>
        <w:rPr>
          <w:noProof/>
        </w:rPr>
      </w:r>
      <w:r>
        <w:rPr>
          <w:noProof/>
        </w:rPr>
        <w:fldChar w:fldCharType="separate"/>
      </w:r>
      <w:ins w:id="133" w:author="JIN Yiran" w:date="2021-11-16T10:45:00Z">
        <w:r>
          <w:rPr>
            <w:noProof/>
          </w:rPr>
          <w:t>21</w:t>
        </w:r>
        <w:r>
          <w:rPr>
            <w:noProof/>
          </w:rPr>
          <w:fldChar w:fldCharType="end"/>
        </w:r>
      </w:ins>
    </w:p>
    <w:p w:rsidR="00137C9E" w:rsidRDefault="00137C9E">
      <w:pPr>
        <w:pStyle w:val="30"/>
        <w:rPr>
          <w:ins w:id="134" w:author="JIN Yiran" w:date="2021-11-16T10:45:00Z"/>
          <w:rFonts w:asciiTheme="minorHAnsi" w:hAnsiTheme="minorHAnsi" w:cstheme="minorBidi"/>
          <w:noProof/>
          <w:kern w:val="2"/>
          <w:sz w:val="21"/>
          <w:szCs w:val="22"/>
          <w:lang w:val="en-US" w:eastAsia="zh-CN"/>
        </w:rPr>
      </w:pPr>
      <w:ins w:id="135" w:author="JIN Yiran" w:date="2021-11-16T10:45:00Z">
        <w:r>
          <w:rPr>
            <w:noProof/>
            <w:lang w:eastAsia="zh-CN"/>
          </w:rPr>
          <w:t>6.2.7</w:t>
        </w:r>
        <w:r>
          <w:rPr>
            <w:rFonts w:asciiTheme="minorHAnsi" w:hAnsiTheme="minorHAnsi" w:cstheme="minorBidi"/>
            <w:noProof/>
            <w:kern w:val="2"/>
            <w:sz w:val="21"/>
            <w:szCs w:val="22"/>
            <w:lang w:val="en-US" w:eastAsia="zh-CN"/>
          </w:rPr>
          <w:tab/>
        </w:r>
        <w:r>
          <w:rPr>
            <w:noProof/>
          </w:rPr>
          <w:t>Received power model</w:t>
        </w:r>
        <w:r>
          <w:rPr>
            <w:noProof/>
          </w:rPr>
          <w:tab/>
        </w:r>
        <w:r>
          <w:rPr>
            <w:noProof/>
          </w:rPr>
          <w:fldChar w:fldCharType="begin"/>
        </w:r>
        <w:r>
          <w:rPr>
            <w:noProof/>
          </w:rPr>
          <w:instrText xml:space="preserve"> PAGEREF _Toc87951998 \h </w:instrText>
        </w:r>
      </w:ins>
      <w:r>
        <w:rPr>
          <w:noProof/>
        </w:rPr>
      </w:r>
      <w:r>
        <w:rPr>
          <w:noProof/>
        </w:rPr>
        <w:fldChar w:fldCharType="separate"/>
      </w:r>
      <w:ins w:id="136" w:author="JIN Yiran" w:date="2021-11-16T10:45:00Z">
        <w:r>
          <w:rPr>
            <w:noProof/>
          </w:rPr>
          <w:t>21</w:t>
        </w:r>
        <w:r>
          <w:rPr>
            <w:noProof/>
          </w:rPr>
          <w:fldChar w:fldCharType="end"/>
        </w:r>
      </w:ins>
    </w:p>
    <w:p w:rsidR="00137C9E" w:rsidRDefault="00137C9E">
      <w:pPr>
        <w:pStyle w:val="30"/>
        <w:rPr>
          <w:ins w:id="137" w:author="JIN Yiran" w:date="2021-11-16T10:45:00Z"/>
          <w:rFonts w:asciiTheme="minorHAnsi" w:hAnsiTheme="minorHAnsi" w:cstheme="minorBidi"/>
          <w:noProof/>
          <w:kern w:val="2"/>
          <w:sz w:val="21"/>
          <w:szCs w:val="22"/>
          <w:lang w:val="en-US" w:eastAsia="zh-CN"/>
        </w:rPr>
      </w:pPr>
      <w:ins w:id="138" w:author="JIN Yiran" w:date="2021-11-16T10:45:00Z">
        <w:r>
          <w:rPr>
            <w:noProof/>
            <w:lang w:eastAsia="zh-CN"/>
          </w:rPr>
          <w:t>6.2.8</w:t>
        </w:r>
        <w:r>
          <w:rPr>
            <w:rFonts w:asciiTheme="minorHAnsi" w:hAnsiTheme="minorHAnsi" w:cstheme="minorBidi"/>
            <w:noProof/>
            <w:kern w:val="2"/>
            <w:sz w:val="21"/>
            <w:szCs w:val="22"/>
            <w:lang w:val="en-US" w:eastAsia="zh-CN"/>
          </w:rPr>
          <w:tab/>
        </w:r>
        <w:r>
          <w:rPr>
            <w:noProof/>
          </w:rPr>
          <w:t>Performance metric</w:t>
        </w:r>
        <w:r>
          <w:rPr>
            <w:noProof/>
          </w:rPr>
          <w:tab/>
        </w:r>
        <w:r>
          <w:rPr>
            <w:noProof/>
          </w:rPr>
          <w:fldChar w:fldCharType="begin"/>
        </w:r>
        <w:r>
          <w:rPr>
            <w:noProof/>
          </w:rPr>
          <w:instrText xml:space="preserve"> PAGEREF _Toc87951999 \h </w:instrText>
        </w:r>
      </w:ins>
      <w:r>
        <w:rPr>
          <w:noProof/>
        </w:rPr>
      </w:r>
      <w:r>
        <w:rPr>
          <w:noProof/>
        </w:rPr>
        <w:fldChar w:fldCharType="separate"/>
      </w:r>
      <w:ins w:id="139" w:author="JIN Yiran" w:date="2021-11-16T10:45:00Z">
        <w:r>
          <w:rPr>
            <w:noProof/>
          </w:rPr>
          <w:t>21</w:t>
        </w:r>
        <w:r>
          <w:rPr>
            <w:noProof/>
          </w:rPr>
          <w:fldChar w:fldCharType="end"/>
        </w:r>
      </w:ins>
    </w:p>
    <w:p w:rsidR="00137C9E" w:rsidRDefault="00137C9E">
      <w:pPr>
        <w:pStyle w:val="30"/>
        <w:rPr>
          <w:ins w:id="140" w:author="JIN Yiran" w:date="2021-11-16T10:45:00Z"/>
          <w:rFonts w:asciiTheme="minorHAnsi" w:hAnsiTheme="minorHAnsi" w:cstheme="minorBidi"/>
          <w:noProof/>
          <w:kern w:val="2"/>
          <w:sz w:val="21"/>
          <w:szCs w:val="22"/>
          <w:lang w:val="en-US" w:eastAsia="zh-CN"/>
        </w:rPr>
      </w:pPr>
      <w:ins w:id="141" w:author="JIN Yiran" w:date="2021-11-16T10:45:00Z">
        <w:r>
          <w:rPr>
            <w:noProof/>
            <w:lang w:eastAsia="zh-CN"/>
          </w:rPr>
          <w:t>6.2.9</w:t>
        </w:r>
        <w:r>
          <w:rPr>
            <w:rFonts w:asciiTheme="minorHAnsi" w:hAnsiTheme="minorHAnsi" w:cstheme="minorBidi"/>
            <w:noProof/>
            <w:kern w:val="2"/>
            <w:sz w:val="21"/>
            <w:szCs w:val="22"/>
            <w:lang w:val="en-US" w:eastAsia="zh-CN"/>
          </w:rPr>
          <w:tab/>
        </w:r>
        <w:r>
          <w:rPr>
            <w:noProof/>
          </w:rPr>
          <w:t>Throughput ~ SNR mapping</w:t>
        </w:r>
        <w:r>
          <w:rPr>
            <w:noProof/>
          </w:rPr>
          <w:tab/>
        </w:r>
        <w:r>
          <w:rPr>
            <w:noProof/>
          </w:rPr>
          <w:fldChar w:fldCharType="begin"/>
        </w:r>
        <w:r>
          <w:rPr>
            <w:noProof/>
          </w:rPr>
          <w:instrText xml:space="preserve"> PAGEREF _Toc87952000 \h </w:instrText>
        </w:r>
      </w:ins>
      <w:r>
        <w:rPr>
          <w:noProof/>
        </w:rPr>
      </w:r>
      <w:r>
        <w:rPr>
          <w:noProof/>
        </w:rPr>
        <w:fldChar w:fldCharType="separate"/>
      </w:r>
      <w:ins w:id="142" w:author="JIN Yiran" w:date="2021-11-16T10:45:00Z">
        <w:r>
          <w:rPr>
            <w:noProof/>
          </w:rPr>
          <w:t>21</w:t>
        </w:r>
        <w:r>
          <w:rPr>
            <w:noProof/>
          </w:rPr>
          <w:fldChar w:fldCharType="end"/>
        </w:r>
      </w:ins>
    </w:p>
    <w:p w:rsidR="00137C9E" w:rsidRDefault="00137C9E">
      <w:pPr>
        <w:pStyle w:val="20"/>
        <w:rPr>
          <w:ins w:id="143" w:author="JIN Yiran" w:date="2021-11-16T10:45:00Z"/>
          <w:rFonts w:asciiTheme="minorHAnsi" w:hAnsiTheme="minorHAnsi" w:cstheme="minorBidi"/>
          <w:noProof/>
          <w:kern w:val="2"/>
          <w:sz w:val="21"/>
          <w:szCs w:val="22"/>
          <w:lang w:val="en-US" w:eastAsia="zh-CN"/>
        </w:rPr>
      </w:pPr>
      <w:ins w:id="144" w:author="JIN Yiran" w:date="2021-11-16T10:45:00Z">
        <w:r>
          <w:rPr>
            <w:noProof/>
          </w:rPr>
          <w:t>6.3</w:t>
        </w:r>
        <w:r>
          <w:rPr>
            <w:rFonts w:asciiTheme="minorHAnsi" w:hAnsiTheme="minorHAnsi" w:cstheme="minorBidi"/>
            <w:noProof/>
            <w:kern w:val="2"/>
            <w:sz w:val="21"/>
            <w:szCs w:val="22"/>
            <w:lang w:val="en-US" w:eastAsia="zh-CN"/>
          </w:rPr>
          <w:tab/>
        </w:r>
        <w:r>
          <w:rPr>
            <w:noProof/>
          </w:rPr>
          <w:t>Co-existence simulation methodology</w:t>
        </w:r>
        <w:r>
          <w:rPr>
            <w:noProof/>
          </w:rPr>
          <w:tab/>
        </w:r>
        <w:r>
          <w:rPr>
            <w:noProof/>
          </w:rPr>
          <w:fldChar w:fldCharType="begin"/>
        </w:r>
        <w:r>
          <w:rPr>
            <w:noProof/>
          </w:rPr>
          <w:instrText xml:space="preserve"> PAGEREF _Toc87952001 \h </w:instrText>
        </w:r>
      </w:ins>
      <w:r>
        <w:rPr>
          <w:noProof/>
        </w:rPr>
      </w:r>
      <w:r>
        <w:rPr>
          <w:noProof/>
        </w:rPr>
        <w:fldChar w:fldCharType="separate"/>
      </w:r>
      <w:ins w:id="145" w:author="JIN Yiran" w:date="2021-11-16T10:45:00Z">
        <w:r>
          <w:rPr>
            <w:noProof/>
          </w:rPr>
          <w:t>21</w:t>
        </w:r>
        <w:r>
          <w:rPr>
            <w:noProof/>
          </w:rPr>
          <w:fldChar w:fldCharType="end"/>
        </w:r>
      </w:ins>
    </w:p>
    <w:p w:rsidR="00137C9E" w:rsidRDefault="00137C9E">
      <w:pPr>
        <w:pStyle w:val="20"/>
        <w:rPr>
          <w:ins w:id="146" w:author="JIN Yiran" w:date="2021-11-16T10:45:00Z"/>
          <w:rFonts w:asciiTheme="minorHAnsi" w:hAnsiTheme="minorHAnsi" w:cstheme="minorBidi"/>
          <w:noProof/>
          <w:kern w:val="2"/>
          <w:sz w:val="21"/>
          <w:szCs w:val="22"/>
          <w:lang w:val="en-US" w:eastAsia="zh-CN"/>
        </w:rPr>
      </w:pPr>
      <w:ins w:id="147" w:author="JIN Yiran" w:date="2021-11-16T10:45:00Z">
        <w:r>
          <w:rPr>
            <w:noProof/>
          </w:rPr>
          <w:t>6.4</w:t>
        </w:r>
        <w:r>
          <w:rPr>
            <w:rFonts w:asciiTheme="minorHAnsi" w:hAnsiTheme="minorHAnsi" w:cstheme="minorBidi"/>
            <w:noProof/>
            <w:kern w:val="2"/>
            <w:sz w:val="21"/>
            <w:szCs w:val="22"/>
            <w:lang w:val="en-US" w:eastAsia="zh-CN"/>
          </w:rPr>
          <w:tab/>
        </w:r>
        <w:r>
          <w:rPr>
            <w:noProof/>
          </w:rPr>
          <w:t>Co-existence simulation results</w:t>
        </w:r>
        <w:r>
          <w:rPr>
            <w:noProof/>
          </w:rPr>
          <w:tab/>
        </w:r>
        <w:r>
          <w:rPr>
            <w:noProof/>
          </w:rPr>
          <w:fldChar w:fldCharType="begin"/>
        </w:r>
        <w:r>
          <w:rPr>
            <w:noProof/>
          </w:rPr>
          <w:instrText xml:space="preserve"> PAGEREF _Toc87952002 \h </w:instrText>
        </w:r>
      </w:ins>
      <w:r>
        <w:rPr>
          <w:noProof/>
        </w:rPr>
      </w:r>
      <w:r>
        <w:rPr>
          <w:noProof/>
        </w:rPr>
        <w:fldChar w:fldCharType="separate"/>
      </w:r>
      <w:ins w:id="148" w:author="JIN Yiran" w:date="2021-11-16T10:45:00Z">
        <w:r>
          <w:rPr>
            <w:noProof/>
          </w:rPr>
          <w:t>22</w:t>
        </w:r>
        <w:r>
          <w:rPr>
            <w:noProof/>
          </w:rPr>
          <w:fldChar w:fldCharType="end"/>
        </w:r>
      </w:ins>
    </w:p>
    <w:p w:rsidR="00137C9E" w:rsidRDefault="00137C9E">
      <w:pPr>
        <w:pStyle w:val="20"/>
        <w:rPr>
          <w:ins w:id="149" w:author="JIN Yiran" w:date="2021-11-16T10:45:00Z"/>
          <w:rFonts w:asciiTheme="minorHAnsi" w:hAnsiTheme="minorHAnsi" w:cstheme="minorBidi"/>
          <w:noProof/>
          <w:kern w:val="2"/>
          <w:sz w:val="21"/>
          <w:szCs w:val="22"/>
          <w:lang w:val="en-US" w:eastAsia="zh-CN"/>
        </w:rPr>
      </w:pPr>
      <w:ins w:id="150" w:author="JIN Yiran" w:date="2021-11-16T10:45:00Z">
        <w:r>
          <w:rPr>
            <w:noProof/>
          </w:rPr>
          <w:t>6.5</w:t>
        </w:r>
        <w:r>
          <w:rPr>
            <w:rFonts w:asciiTheme="minorHAnsi" w:hAnsiTheme="minorHAnsi" w:cstheme="minorBidi"/>
            <w:noProof/>
            <w:kern w:val="2"/>
            <w:sz w:val="21"/>
            <w:szCs w:val="22"/>
            <w:lang w:val="en-US" w:eastAsia="zh-CN"/>
          </w:rPr>
          <w:tab/>
        </w:r>
        <w:r>
          <w:rPr>
            <w:noProof/>
          </w:rPr>
          <w:t>Summary of co-existence study</w:t>
        </w:r>
        <w:r>
          <w:rPr>
            <w:noProof/>
          </w:rPr>
          <w:tab/>
        </w:r>
        <w:r>
          <w:rPr>
            <w:noProof/>
          </w:rPr>
          <w:fldChar w:fldCharType="begin"/>
        </w:r>
        <w:r>
          <w:rPr>
            <w:noProof/>
          </w:rPr>
          <w:instrText xml:space="preserve"> PAGEREF _Toc87952003 \h </w:instrText>
        </w:r>
      </w:ins>
      <w:r>
        <w:rPr>
          <w:noProof/>
        </w:rPr>
      </w:r>
      <w:r>
        <w:rPr>
          <w:noProof/>
        </w:rPr>
        <w:fldChar w:fldCharType="separate"/>
      </w:r>
      <w:ins w:id="151" w:author="JIN Yiran" w:date="2021-11-16T10:45:00Z">
        <w:r>
          <w:rPr>
            <w:noProof/>
          </w:rPr>
          <w:t>22</w:t>
        </w:r>
        <w:r>
          <w:rPr>
            <w:noProof/>
          </w:rPr>
          <w:fldChar w:fldCharType="end"/>
        </w:r>
      </w:ins>
    </w:p>
    <w:p w:rsidR="00137C9E" w:rsidRDefault="00137C9E">
      <w:pPr>
        <w:pStyle w:val="10"/>
        <w:rPr>
          <w:ins w:id="152" w:author="JIN Yiran" w:date="2021-11-16T10:45:00Z"/>
          <w:rFonts w:asciiTheme="minorHAnsi" w:hAnsiTheme="minorHAnsi" w:cstheme="minorBidi"/>
          <w:noProof/>
          <w:kern w:val="2"/>
          <w:sz w:val="21"/>
          <w:szCs w:val="22"/>
          <w:lang w:val="en-US" w:eastAsia="zh-CN"/>
        </w:rPr>
      </w:pPr>
      <w:ins w:id="153" w:author="JIN Yiran" w:date="2021-11-16T10:45:00Z">
        <w:r>
          <w:rPr>
            <w:noProof/>
          </w:rPr>
          <w:t>7</w:t>
        </w:r>
        <w:r>
          <w:rPr>
            <w:rFonts w:asciiTheme="minorHAnsi" w:hAnsiTheme="minorHAnsi" w:cstheme="minorBidi"/>
            <w:noProof/>
            <w:kern w:val="2"/>
            <w:sz w:val="21"/>
            <w:szCs w:val="22"/>
            <w:lang w:val="en-US" w:eastAsia="zh-CN"/>
          </w:rPr>
          <w:tab/>
        </w:r>
        <w:r>
          <w:rPr>
            <w:noProof/>
          </w:rPr>
          <w:t>RF requirements</w:t>
        </w:r>
        <w:r>
          <w:rPr>
            <w:noProof/>
          </w:rPr>
          <w:tab/>
        </w:r>
        <w:r>
          <w:rPr>
            <w:noProof/>
          </w:rPr>
          <w:fldChar w:fldCharType="begin"/>
        </w:r>
        <w:r>
          <w:rPr>
            <w:noProof/>
          </w:rPr>
          <w:instrText xml:space="preserve"> PAGEREF _Toc87952004 \h </w:instrText>
        </w:r>
      </w:ins>
      <w:r>
        <w:rPr>
          <w:noProof/>
        </w:rPr>
      </w:r>
      <w:r>
        <w:rPr>
          <w:noProof/>
        </w:rPr>
        <w:fldChar w:fldCharType="separate"/>
      </w:r>
      <w:ins w:id="154" w:author="JIN Yiran" w:date="2021-11-16T10:45:00Z">
        <w:r>
          <w:rPr>
            <w:noProof/>
          </w:rPr>
          <w:t>22</w:t>
        </w:r>
        <w:r>
          <w:rPr>
            <w:noProof/>
          </w:rPr>
          <w:fldChar w:fldCharType="end"/>
        </w:r>
      </w:ins>
    </w:p>
    <w:p w:rsidR="00137C9E" w:rsidRDefault="00137C9E">
      <w:pPr>
        <w:pStyle w:val="20"/>
        <w:rPr>
          <w:ins w:id="155" w:author="JIN Yiran" w:date="2021-11-16T10:45:00Z"/>
          <w:rFonts w:asciiTheme="minorHAnsi" w:hAnsiTheme="minorHAnsi" w:cstheme="minorBidi"/>
          <w:noProof/>
          <w:kern w:val="2"/>
          <w:sz w:val="21"/>
          <w:szCs w:val="22"/>
          <w:lang w:val="en-US" w:eastAsia="zh-CN"/>
        </w:rPr>
      </w:pPr>
      <w:ins w:id="156" w:author="JIN Yiran" w:date="2021-11-16T10:45:00Z">
        <w:r>
          <w:rPr>
            <w:noProof/>
          </w:rPr>
          <w:t>7.1</w:t>
        </w:r>
        <w:r>
          <w:rPr>
            <w:rFonts w:asciiTheme="minorHAnsi" w:hAnsiTheme="minorHAnsi" w:cstheme="minorBidi"/>
            <w:noProof/>
            <w:kern w:val="2"/>
            <w:sz w:val="21"/>
            <w:szCs w:val="22"/>
            <w:lang w:val="en-US" w:eastAsia="zh-CN"/>
          </w:rPr>
          <w:tab/>
        </w:r>
        <w:r>
          <w:rPr>
            <w:noProof/>
          </w:rPr>
          <w:t>Reference points for RF requirements</w:t>
        </w:r>
        <w:r>
          <w:rPr>
            <w:noProof/>
          </w:rPr>
          <w:tab/>
        </w:r>
        <w:r>
          <w:rPr>
            <w:noProof/>
          </w:rPr>
          <w:fldChar w:fldCharType="begin"/>
        </w:r>
        <w:r>
          <w:rPr>
            <w:noProof/>
          </w:rPr>
          <w:instrText xml:space="preserve"> PAGEREF _Toc87952005 \h </w:instrText>
        </w:r>
      </w:ins>
      <w:r>
        <w:rPr>
          <w:noProof/>
        </w:rPr>
      </w:r>
      <w:r>
        <w:rPr>
          <w:noProof/>
        </w:rPr>
        <w:fldChar w:fldCharType="separate"/>
      </w:r>
      <w:ins w:id="157" w:author="JIN Yiran" w:date="2021-11-16T10:45:00Z">
        <w:r>
          <w:rPr>
            <w:noProof/>
          </w:rPr>
          <w:t>22</w:t>
        </w:r>
        <w:r>
          <w:rPr>
            <w:noProof/>
          </w:rPr>
          <w:fldChar w:fldCharType="end"/>
        </w:r>
      </w:ins>
    </w:p>
    <w:p w:rsidR="00137C9E" w:rsidRDefault="00137C9E">
      <w:pPr>
        <w:pStyle w:val="20"/>
        <w:rPr>
          <w:ins w:id="158" w:author="JIN Yiran" w:date="2021-11-16T10:45:00Z"/>
          <w:rFonts w:asciiTheme="minorHAnsi" w:hAnsiTheme="minorHAnsi" w:cstheme="minorBidi"/>
          <w:noProof/>
          <w:kern w:val="2"/>
          <w:sz w:val="21"/>
          <w:szCs w:val="22"/>
          <w:lang w:val="en-US" w:eastAsia="zh-CN"/>
        </w:rPr>
      </w:pPr>
      <w:ins w:id="159" w:author="JIN Yiran" w:date="2021-11-16T10:45:00Z">
        <w:r>
          <w:rPr>
            <w:noProof/>
          </w:rPr>
          <w:t>7.2</w:t>
        </w:r>
        <w:r>
          <w:rPr>
            <w:rFonts w:asciiTheme="minorHAnsi" w:hAnsiTheme="minorHAnsi" w:cstheme="minorBidi"/>
            <w:noProof/>
            <w:kern w:val="2"/>
            <w:sz w:val="21"/>
            <w:szCs w:val="22"/>
            <w:lang w:val="en-US" w:eastAsia="zh-CN"/>
          </w:rPr>
          <w:tab/>
        </w:r>
        <w:r>
          <w:rPr>
            <w:noProof/>
          </w:rPr>
          <w:t>Common issues for satellite access node and NTN UE</w:t>
        </w:r>
        <w:r>
          <w:rPr>
            <w:noProof/>
          </w:rPr>
          <w:tab/>
        </w:r>
        <w:r>
          <w:rPr>
            <w:noProof/>
          </w:rPr>
          <w:fldChar w:fldCharType="begin"/>
        </w:r>
        <w:r>
          <w:rPr>
            <w:noProof/>
          </w:rPr>
          <w:instrText xml:space="preserve"> PAGEREF _Toc87952006 \h </w:instrText>
        </w:r>
      </w:ins>
      <w:r>
        <w:rPr>
          <w:noProof/>
        </w:rPr>
      </w:r>
      <w:r>
        <w:rPr>
          <w:noProof/>
        </w:rPr>
        <w:fldChar w:fldCharType="separate"/>
      </w:r>
      <w:ins w:id="160" w:author="JIN Yiran" w:date="2021-11-16T10:45:00Z">
        <w:r>
          <w:rPr>
            <w:noProof/>
          </w:rPr>
          <w:t>22</w:t>
        </w:r>
        <w:r>
          <w:rPr>
            <w:noProof/>
          </w:rPr>
          <w:fldChar w:fldCharType="end"/>
        </w:r>
      </w:ins>
    </w:p>
    <w:p w:rsidR="00137C9E" w:rsidRDefault="00137C9E">
      <w:pPr>
        <w:pStyle w:val="30"/>
        <w:rPr>
          <w:ins w:id="161" w:author="JIN Yiran" w:date="2021-11-16T10:45:00Z"/>
          <w:rFonts w:asciiTheme="minorHAnsi" w:hAnsiTheme="minorHAnsi" w:cstheme="minorBidi"/>
          <w:noProof/>
          <w:kern w:val="2"/>
          <w:sz w:val="21"/>
          <w:szCs w:val="22"/>
          <w:lang w:val="en-US" w:eastAsia="zh-CN"/>
        </w:rPr>
      </w:pPr>
      <w:ins w:id="162" w:author="JIN Yiran" w:date="2021-11-16T10:45:00Z">
        <w:r>
          <w:rPr>
            <w:noProof/>
            <w:lang w:eastAsia="zh-CN"/>
          </w:rPr>
          <w:t>7.2.1</w:t>
        </w:r>
        <w:r>
          <w:rPr>
            <w:rFonts w:asciiTheme="minorHAnsi" w:hAnsiTheme="minorHAnsi" w:cstheme="minorBidi"/>
            <w:noProof/>
            <w:kern w:val="2"/>
            <w:sz w:val="21"/>
            <w:szCs w:val="22"/>
            <w:lang w:val="en-US" w:eastAsia="zh-CN"/>
          </w:rPr>
          <w:tab/>
        </w:r>
        <w:r>
          <w:rPr>
            <w:noProof/>
          </w:rPr>
          <w:t xml:space="preserve">Operating bands </w:t>
        </w:r>
        <w:r>
          <w:rPr>
            <w:noProof/>
          </w:rPr>
          <w:tab/>
        </w:r>
        <w:r>
          <w:rPr>
            <w:noProof/>
          </w:rPr>
          <w:fldChar w:fldCharType="begin"/>
        </w:r>
        <w:r>
          <w:rPr>
            <w:noProof/>
          </w:rPr>
          <w:instrText xml:space="preserve"> PAGEREF _Toc87952007 \h </w:instrText>
        </w:r>
      </w:ins>
      <w:r>
        <w:rPr>
          <w:noProof/>
        </w:rPr>
      </w:r>
      <w:r>
        <w:rPr>
          <w:noProof/>
        </w:rPr>
        <w:fldChar w:fldCharType="separate"/>
      </w:r>
      <w:ins w:id="163" w:author="JIN Yiran" w:date="2021-11-16T10:45:00Z">
        <w:r>
          <w:rPr>
            <w:noProof/>
          </w:rPr>
          <w:t>22</w:t>
        </w:r>
        <w:r>
          <w:rPr>
            <w:noProof/>
          </w:rPr>
          <w:fldChar w:fldCharType="end"/>
        </w:r>
      </w:ins>
    </w:p>
    <w:p w:rsidR="00137C9E" w:rsidRDefault="00137C9E">
      <w:pPr>
        <w:pStyle w:val="30"/>
        <w:rPr>
          <w:ins w:id="164" w:author="JIN Yiran" w:date="2021-11-16T10:45:00Z"/>
          <w:rFonts w:asciiTheme="minorHAnsi" w:hAnsiTheme="minorHAnsi" w:cstheme="minorBidi"/>
          <w:noProof/>
          <w:kern w:val="2"/>
          <w:sz w:val="21"/>
          <w:szCs w:val="22"/>
          <w:lang w:val="en-US" w:eastAsia="zh-CN"/>
        </w:rPr>
      </w:pPr>
      <w:ins w:id="165" w:author="JIN Yiran" w:date="2021-11-16T10:45:00Z">
        <w:r>
          <w:rPr>
            <w:noProof/>
            <w:lang w:eastAsia="zh-CN"/>
          </w:rPr>
          <w:t>7.2.2</w:t>
        </w:r>
        <w:r>
          <w:rPr>
            <w:rFonts w:asciiTheme="minorHAnsi" w:hAnsiTheme="minorHAnsi" w:cstheme="minorBidi"/>
            <w:noProof/>
            <w:kern w:val="2"/>
            <w:sz w:val="21"/>
            <w:szCs w:val="22"/>
            <w:lang w:val="en-US" w:eastAsia="zh-CN"/>
          </w:rPr>
          <w:tab/>
        </w:r>
        <w:r>
          <w:rPr>
            <w:noProof/>
          </w:rPr>
          <w:t>Channel bandwidth, SCS and spectral utilization</w:t>
        </w:r>
        <w:r>
          <w:rPr>
            <w:noProof/>
          </w:rPr>
          <w:tab/>
        </w:r>
        <w:r>
          <w:rPr>
            <w:noProof/>
          </w:rPr>
          <w:fldChar w:fldCharType="begin"/>
        </w:r>
        <w:r>
          <w:rPr>
            <w:noProof/>
          </w:rPr>
          <w:instrText xml:space="preserve"> PAGEREF _Toc87952008 \h </w:instrText>
        </w:r>
      </w:ins>
      <w:r>
        <w:rPr>
          <w:noProof/>
        </w:rPr>
      </w:r>
      <w:r>
        <w:rPr>
          <w:noProof/>
        </w:rPr>
        <w:fldChar w:fldCharType="separate"/>
      </w:r>
      <w:ins w:id="166" w:author="JIN Yiran" w:date="2021-11-16T10:45:00Z">
        <w:r>
          <w:rPr>
            <w:noProof/>
          </w:rPr>
          <w:t>22</w:t>
        </w:r>
        <w:r>
          <w:rPr>
            <w:noProof/>
          </w:rPr>
          <w:fldChar w:fldCharType="end"/>
        </w:r>
      </w:ins>
    </w:p>
    <w:p w:rsidR="00137C9E" w:rsidRDefault="00137C9E">
      <w:pPr>
        <w:pStyle w:val="30"/>
        <w:rPr>
          <w:ins w:id="167" w:author="JIN Yiran" w:date="2021-11-16T10:45:00Z"/>
          <w:rFonts w:asciiTheme="minorHAnsi" w:hAnsiTheme="minorHAnsi" w:cstheme="minorBidi"/>
          <w:noProof/>
          <w:kern w:val="2"/>
          <w:sz w:val="21"/>
          <w:szCs w:val="22"/>
          <w:lang w:val="en-US" w:eastAsia="zh-CN"/>
        </w:rPr>
      </w:pPr>
      <w:ins w:id="168" w:author="JIN Yiran" w:date="2021-11-16T10:45:00Z">
        <w:r>
          <w:rPr>
            <w:noProof/>
            <w:lang w:eastAsia="zh-CN"/>
          </w:rPr>
          <w:t>7.2.3</w:t>
        </w:r>
        <w:r>
          <w:rPr>
            <w:rFonts w:asciiTheme="minorHAnsi" w:hAnsiTheme="minorHAnsi" w:cstheme="minorBidi"/>
            <w:noProof/>
            <w:kern w:val="2"/>
            <w:sz w:val="21"/>
            <w:szCs w:val="22"/>
            <w:lang w:val="en-US" w:eastAsia="zh-CN"/>
          </w:rPr>
          <w:tab/>
        </w:r>
        <w:r>
          <w:rPr>
            <w:noProof/>
          </w:rPr>
          <w:t>Channel raster and sync raster</w:t>
        </w:r>
        <w:r>
          <w:rPr>
            <w:noProof/>
          </w:rPr>
          <w:tab/>
        </w:r>
        <w:r>
          <w:rPr>
            <w:noProof/>
          </w:rPr>
          <w:fldChar w:fldCharType="begin"/>
        </w:r>
        <w:r>
          <w:rPr>
            <w:noProof/>
          </w:rPr>
          <w:instrText xml:space="preserve"> PAGEREF _Toc87952009 \h </w:instrText>
        </w:r>
      </w:ins>
      <w:r>
        <w:rPr>
          <w:noProof/>
        </w:rPr>
      </w:r>
      <w:r>
        <w:rPr>
          <w:noProof/>
        </w:rPr>
        <w:fldChar w:fldCharType="separate"/>
      </w:r>
      <w:ins w:id="169" w:author="JIN Yiran" w:date="2021-11-16T10:45:00Z">
        <w:r>
          <w:rPr>
            <w:noProof/>
          </w:rPr>
          <w:t>23</w:t>
        </w:r>
        <w:r>
          <w:rPr>
            <w:noProof/>
          </w:rPr>
          <w:fldChar w:fldCharType="end"/>
        </w:r>
      </w:ins>
    </w:p>
    <w:p w:rsidR="00137C9E" w:rsidRDefault="00137C9E">
      <w:pPr>
        <w:pStyle w:val="40"/>
        <w:rPr>
          <w:ins w:id="170" w:author="JIN Yiran" w:date="2021-11-16T10:45:00Z"/>
          <w:rFonts w:asciiTheme="minorHAnsi" w:hAnsiTheme="minorHAnsi" w:cstheme="minorBidi"/>
          <w:noProof/>
          <w:kern w:val="2"/>
          <w:sz w:val="21"/>
          <w:szCs w:val="22"/>
          <w:lang w:val="en-US" w:eastAsia="zh-CN"/>
        </w:rPr>
      </w:pPr>
      <w:ins w:id="171" w:author="JIN Yiran" w:date="2021-11-16T10:45:00Z">
        <w:r>
          <w:rPr>
            <w:noProof/>
          </w:rPr>
          <w:t>7.2.3.1</w:t>
        </w:r>
        <w:r>
          <w:rPr>
            <w:rFonts w:asciiTheme="minorHAnsi" w:hAnsiTheme="minorHAnsi" w:cstheme="minorBidi"/>
            <w:noProof/>
            <w:kern w:val="2"/>
            <w:sz w:val="21"/>
            <w:szCs w:val="22"/>
            <w:lang w:val="en-US" w:eastAsia="zh-CN"/>
          </w:rPr>
          <w:tab/>
        </w:r>
        <w:r>
          <w:rPr>
            <w:noProof/>
          </w:rPr>
          <w:t>Analysis</w:t>
        </w:r>
        <w:r>
          <w:rPr>
            <w:noProof/>
          </w:rPr>
          <w:tab/>
        </w:r>
        <w:r>
          <w:rPr>
            <w:noProof/>
          </w:rPr>
          <w:fldChar w:fldCharType="begin"/>
        </w:r>
        <w:r>
          <w:rPr>
            <w:noProof/>
          </w:rPr>
          <w:instrText xml:space="preserve"> PAGEREF _Toc87952010 \h </w:instrText>
        </w:r>
      </w:ins>
      <w:r>
        <w:rPr>
          <w:noProof/>
        </w:rPr>
      </w:r>
      <w:r>
        <w:rPr>
          <w:noProof/>
        </w:rPr>
        <w:fldChar w:fldCharType="separate"/>
      </w:r>
      <w:ins w:id="172" w:author="JIN Yiran" w:date="2021-11-16T10:45:00Z">
        <w:r>
          <w:rPr>
            <w:noProof/>
          </w:rPr>
          <w:t>23</w:t>
        </w:r>
        <w:r>
          <w:rPr>
            <w:noProof/>
          </w:rPr>
          <w:fldChar w:fldCharType="end"/>
        </w:r>
      </w:ins>
    </w:p>
    <w:p w:rsidR="00137C9E" w:rsidRDefault="00137C9E">
      <w:pPr>
        <w:pStyle w:val="20"/>
        <w:rPr>
          <w:ins w:id="173" w:author="JIN Yiran" w:date="2021-11-16T10:45:00Z"/>
          <w:rFonts w:asciiTheme="minorHAnsi" w:hAnsiTheme="minorHAnsi" w:cstheme="minorBidi"/>
          <w:noProof/>
          <w:kern w:val="2"/>
          <w:sz w:val="21"/>
          <w:szCs w:val="22"/>
          <w:lang w:val="en-US" w:eastAsia="zh-CN"/>
        </w:rPr>
      </w:pPr>
      <w:ins w:id="174" w:author="JIN Yiran" w:date="2021-11-16T10:45:00Z">
        <w:r>
          <w:rPr>
            <w:noProof/>
          </w:rPr>
          <w:t>7.3</w:t>
        </w:r>
        <w:r>
          <w:rPr>
            <w:rFonts w:asciiTheme="minorHAnsi" w:hAnsiTheme="minorHAnsi" w:cstheme="minorBidi"/>
            <w:noProof/>
            <w:kern w:val="2"/>
            <w:sz w:val="21"/>
            <w:szCs w:val="22"/>
            <w:lang w:val="en-US" w:eastAsia="zh-CN"/>
          </w:rPr>
          <w:tab/>
        </w:r>
        <w:r>
          <w:rPr>
            <w:noProof/>
          </w:rPr>
          <w:t>Satellite access node requirements</w:t>
        </w:r>
        <w:r>
          <w:rPr>
            <w:noProof/>
          </w:rPr>
          <w:tab/>
        </w:r>
        <w:r>
          <w:rPr>
            <w:noProof/>
          </w:rPr>
          <w:fldChar w:fldCharType="begin"/>
        </w:r>
        <w:r>
          <w:rPr>
            <w:noProof/>
          </w:rPr>
          <w:instrText xml:space="preserve"> PAGEREF _Toc87952011 \h </w:instrText>
        </w:r>
      </w:ins>
      <w:r>
        <w:rPr>
          <w:noProof/>
        </w:rPr>
      </w:r>
      <w:r>
        <w:rPr>
          <w:noProof/>
        </w:rPr>
        <w:fldChar w:fldCharType="separate"/>
      </w:r>
      <w:ins w:id="175" w:author="JIN Yiran" w:date="2021-11-16T10:45:00Z">
        <w:r>
          <w:rPr>
            <w:noProof/>
          </w:rPr>
          <w:t>23</w:t>
        </w:r>
        <w:r>
          <w:rPr>
            <w:noProof/>
          </w:rPr>
          <w:fldChar w:fldCharType="end"/>
        </w:r>
      </w:ins>
    </w:p>
    <w:p w:rsidR="00137C9E" w:rsidRDefault="00137C9E">
      <w:pPr>
        <w:pStyle w:val="30"/>
        <w:rPr>
          <w:ins w:id="176" w:author="JIN Yiran" w:date="2021-11-16T10:45:00Z"/>
          <w:rFonts w:asciiTheme="minorHAnsi" w:hAnsiTheme="minorHAnsi" w:cstheme="minorBidi"/>
          <w:noProof/>
          <w:kern w:val="2"/>
          <w:sz w:val="21"/>
          <w:szCs w:val="22"/>
          <w:lang w:val="en-US" w:eastAsia="zh-CN"/>
        </w:rPr>
      </w:pPr>
      <w:ins w:id="177" w:author="JIN Yiran" w:date="2021-11-16T10:45:00Z">
        <w:r>
          <w:rPr>
            <w:noProof/>
            <w:lang w:eastAsia="zh-CN"/>
          </w:rPr>
          <w:t>7.3.1</w:t>
        </w:r>
        <w:r>
          <w:rPr>
            <w:rFonts w:asciiTheme="minorHAnsi" w:hAnsiTheme="minorHAnsi" w:cstheme="minorBidi"/>
            <w:noProof/>
            <w:kern w:val="2"/>
            <w:sz w:val="21"/>
            <w:szCs w:val="22"/>
            <w:lang w:val="en-US" w:eastAsia="zh-CN"/>
          </w:rPr>
          <w:tab/>
        </w:r>
        <w:r w:rsidRPr="00A25CC2">
          <w:rPr>
            <w:rFonts w:cs="Arial"/>
            <w:noProof/>
            <w:lang w:eastAsia="zh-CN"/>
          </w:rPr>
          <w:t>General</w:t>
        </w:r>
        <w:r>
          <w:rPr>
            <w:noProof/>
          </w:rPr>
          <w:tab/>
        </w:r>
        <w:r>
          <w:rPr>
            <w:noProof/>
          </w:rPr>
          <w:fldChar w:fldCharType="begin"/>
        </w:r>
        <w:r>
          <w:rPr>
            <w:noProof/>
          </w:rPr>
          <w:instrText xml:space="preserve"> PAGEREF _Toc87952012 \h </w:instrText>
        </w:r>
      </w:ins>
      <w:r>
        <w:rPr>
          <w:noProof/>
        </w:rPr>
      </w:r>
      <w:r>
        <w:rPr>
          <w:noProof/>
        </w:rPr>
        <w:fldChar w:fldCharType="separate"/>
      </w:r>
      <w:ins w:id="178" w:author="JIN Yiran" w:date="2021-11-16T10:45:00Z">
        <w:r>
          <w:rPr>
            <w:noProof/>
          </w:rPr>
          <w:t>23</w:t>
        </w:r>
        <w:r>
          <w:rPr>
            <w:noProof/>
          </w:rPr>
          <w:fldChar w:fldCharType="end"/>
        </w:r>
      </w:ins>
    </w:p>
    <w:p w:rsidR="00137C9E" w:rsidRDefault="00137C9E">
      <w:pPr>
        <w:pStyle w:val="40"/>
        <w:rPr>
          <w:ins w:id="179" w:author="JIN Yiran" w:date="2021-11-16T10:45:00Z"/>
          <w:rFonts w:asciiTheme="minorHAnsi" w:hAnsiTheme="minorHAnsi" w:cstheme="minorBidi"/>
          <w:noProof/>
          <w:kern w:val="2"/>
          <w:sz w:val="21"/>
          <w:szCs w:val="22"/>
          <w:lang w:val="en-US" w:eastAsia="zh-CN"/>
        </w:rPr>
      </w:pPr>
      <w:ins w:id="180" w:author="JIN Yiran" w:date="2021-11-16T10:45:00Z">
        <w:r w:rsidRPr="00A25CC2">
          <w:rPr>
            <w:rFonts w:cs="Arial"/>
            <w:noProof/>
          </w:rPr>
          <w:t>7.3.1.1</w:t>
        </w:r>
        <w:r>
          <w:rPr>
            <w:rFonts w:asciiTheme="minorHAnsi" w:hAnsiTheme="minorHAnsi" w:cstheme="minorBidi"/>
            <w:noProof/>
            <w:kern w:val="2"/>
            <w:sz w:val="21"/>
            <w:szCs w:val="22"/>
            <w:lang w:val="en-US" w:eastAsia="zh-CN"/>
          </w:rPr>
          <w:tab/>
        </w:r>
        <w:r w:rsidRPr="00A25CC2">
          <w:rPr>
            <w:rFonts w:cs="Arial"/>
            <w:noProof/>
          </w:rPr>
          <w:t>Satellite access node class</w:t>
        </w:r>
        <w:r>
          <w:rPr>
            <w:noProof/>
          </w:rPr>
          <w:tab/>
        </w:r>
        <w:r>
          <w:rPr>
            <w:noProof/>
          </w:rPr>
          <w:fldChar w:fldCharType="begin"/>
        </w:r>
        <w:r>
          <w:rPr>
            <w:noProof/>
          </w:rPr>
          <w:instrText xml:space="preserve"> PAGEREF _Toc87952013 \h </w:instrText>
        </w:r>
      </w:ins>
      <w:r>
        <w:rPr>
          <w:noProof/>
        </w:rPr>
      </w:r>
      <w:r>
        <w:rPr>
          <w:noProof/>
        </w:rPr>
        <w:fldChar w:fldCharType="separate"/>
      </w:r>
      <w:ins w:id="181" w:author="JIN Yiran" w:date="2021-11-16T10:45:00Z">
        <w:r>
          <w:rPr>
            <w:noProof/>
          </w:rPr>
          <w:t>23</w:t>
        </w:r>
        <w:r>
          <w:rPr>
            <w:noProof/>
          </w:rPr>
          <w:fldChar w:fldCharType="end"/>
        </w:r>
      </w:ins>
    </w:p>
    <w:p w:rsidR="00137C9E" w:rsidRDefault="00137C9E">
      <w:pPr>
        <w:pStyle w:val="30"/>
        <w:rPr>
          <w:ins w:id="182" w:author="JIN Yiran" w:date="2021-11-16T10:45:00Z"/>
          <w:rFonts w:asciiTheme="minorHAnsi" w:hAnsiTheme="minorHAnsi" w:cstheme="minorBidi"/>
          <w:noProof/>
          <w:kern w:val="2"/>
          <w:sz w:val="21"/>
          <w:szCs w:val="22"/>
          <w:lang w:val="en-US" w:eastAsia="zh-CN"/>
        </w:rPr>
      </w:pPr>
      <w:ins w:id="183" w:author="JIN Yiran" w:date="2021-11-16T10:45:00Z">
        <w:r>
          <w:rPr>
            <w:noProof/>
            <w:lang w:eastAsia="zh-CN"/>
          </w:rPr>
          <w:t>7.3.2</w:t>
        </w:r>
        <w:r>
          <w:rPr>
            <w:rFonts w:asciiTheme="minorHAnsi" w:hAnsiTheme="minorHAnsi" w:cstheme="minorBidi"/>
            <w:noProof/>
            <w:kern w:val="2"/>
            <w:sz w:val="21"/>
            <w:szCs w:val="22"/>
            <w:lang w:val="en-US" w:eastAsia="zh-CN"/>
          </w:rPr>
          <w:tab/>
        </w:r>
        <w:r w:rsidRPr="00A25CC2">
          <w:rPr>
            <w:rFonts w:cs="Arial"/>
            <w:noProof/>
            <w:lang w:eastAsia="zh-CN"/>
          </w:rPr>
          <w:t>Transmission characteristics</w:t>
        </w:r>
        <w:r>
          <w:rPr>
            <w:noProof/>
          </w:rPr>
          <w:tab/>
        </w:r>
        <w:r>
          <w:rPr>
            <w:noProof/>
          </w:rPr>
          <w:fldChar w:fldCharType="begin"/>
        </w:r>
        <w:r>
          <w:rPr>
            <w:noProof/>
          </w:rPr>
          <w:instrText xml:space="preserve"> PAGEREF _Toc87952014 \h </w:instrText>
        </w:r>
      </w:ins>
      <w:r>
        <w:rPr>
          <w:noProof/>
        </w:rPr>
      </w:r>
      <w:r>
        <w:rPr>
          <w:noProof/>
        </w:rPr>
        <w:fldChar w:fldCharType="separate"/>
      </w:r>
      <w:ins w:id="184" w:author="JIN Yiran" w:date="2021-11-16T10:45:00Z">
        <w:r>
          <w:rPr>
            <w:noProof/>
          </w:rPr>
          <w:t>23</w:t>
        </w:r>
        <w:r>
          <w:rPr>
            <w:noProof/>
          </w:rPr>
          <w:fldChar w:fldCharType="end"/>
        </w:r>
      </w:ins>
    </w:p>
    <w:p w:rsidR="00137C9E" w:rsidRDefault="00137C9E">
      <w:pPr>
        <w:pStyle w:val="30"/>
        <w:rPr>
          <w:ins w:id="185" w:author="JIN Yiran" w:date="2021-11-16T10:45:00Z"/>
          <w:rFonts w:asciiTheme="minorHAnsi" w:hAnsiTheme="minorHAnsi" w:cstheme="minorBidi"/>
          <w:noProof/>
          <w:kern w:val="2"/>
          <w:sz w:val="21"/>
          <w:szCs w:val="22"/>
          <w:lang w:val="en-US" w:eastAsia="zh-CN"/>
        </w:rPr>
      </w:pPr>
      <w:ins w:id="186" w:author="JIN Yiran" w:date="2021-11-16T10:45:00Z">
        <w:r>
          <w:rPr>
            <w:noProof/>
            <w:lang w:eastAsia="zh-CN"/>
          </w:rPr>
          <w:lastRenderedPageBreak/>
          <w:t>7.3.3</w:t>
        </w:r>
        <w:r>
          <w:rPr>
            <w:rFonts w:asciiTheme="minorHAnsi" w:hAnsiTheme="minorHAnsi" w:cstheme="minorBidi"/>
            <w:noProof/>
            <w:kern w:val="2"/>
            <w:sz w:val="21"/>
            <w:szCs w:val="22"/>
            <w:lang w:val="en-US" w:eastAsia="zh-CN"/>
          </w:rPr>
          <w:tab/>
        </w:r>
        <w:r w:rsidRPr="00A25CC2">
          <w:rPr>
            <w:rFonts w:cs="Arial"/>
            <w:noProof/>
            <w:lang w:eastAsia="zh-CN"/>
          </w:rPr>
          <w:t>Receiver characteristics</w:t>
        </w:r>
        <w:r>
          <w:rPr>
            <w:noProof/>
          </w:rPr>
          <w:tab/>
        </w:r>
        <w:r>
          <w:rPr>
            <w:noProof/>
          </w:rPr>
          <w:fldChar w:fldCharType="begin"/>
        </w:r>
        <w:r>
          <w:rPr>
            <w:noProof/>
          </w:rPr>
          <w:instrText xml:space="preserve"> PAGEREF _Toc87952015 \h </w:instrText>
        </w:r>
      </w:ins>
      <w:r>
        <w:rPr>
          <w:noProof/>
        </w:rPr>
      </w:r>
      <w:r>
        <w:rPr>
          <w:noProof/>
        </w:rPr>
        <w:fldChar w:fldCharType="separate"/>
      </w:r>
      <w:ins w:id="187" w:author="JIN Yiran" w:date="2021-11-16T10:45:00Z">
        <w:r>
          <w:rPr>
            <w:noProof/>
          </w:rPr>
          <w:t>23</w:t>
        </w:r>
        <w:r>
          <w:rPr>
            <w:noProof/>
          </w:rPr>
          <w:fldChar w:fldCharType="end"/>
        </w:r>
      </w:ins>
    </w:p>
    <w:p w:rsidR="00137C9E" w:rsidRDefault="00137C9E">
      <w:pPr>
        <w:pStyle w:val="40"/>
        <w:rPr>
          <w:ins w:id="188" w:author="JIN Yiran" w:date="2021-11-16T10:45:00Z"/>
          <w:rFonts w:asciiTheme="minorHAnsi" w:hAnsiTheme="minorHAnsi" w:cstheme="minorBidi"/>
          <w:noProof/>
          <w:kern w:val="2"/>
          <w:sz w:val="21"/>
          <w:szCs w:val="22"/>
          <w:lang w:val="en-US" w:eastAsia="zh-CN"/>
        </w:rPr>
      </w:pPr>
      <w:ins w:id="189" w:author="JIN Yiran" w:date="2021-11-16T10:45:00Z">
        <w:r>
          <w:rPr>
            <w:noProof/>
            <w:lang w:eastAsia="zh-CN"/>
          </w:rPr>
          <w:t>7.3.3.2</w:t>
        </w:r>
        <w:r>
          <w:rPr>
            <w:rFonts w:asciiTheme="minorHAnsi" w:hAnsiTheme="minorHAnsi" w:cstheme="minorBidi"/>
            <w:noProof/>
            <w:kern w:val="2"/>
            <w:sz w:val="21"/>
            <w:szCs w:val="22"/>
            <w:lang w:val="en-US" w:eastAsia="zh-CN"/>
          </w:rPr>
          <w:tab/>
        </w:r>
        <w:r>
          <w:rPr>
            <w:noProof/>
            <w:lang w:eastAsia="zh-CN"/>
          </w:rPr>
          <w:t>Conducted receiver characteristics</w:t>
        </w:r>
        <w:r>
          <w:rPr>
            <w:noProof/>
          </w:rPr>
          <w:tab/>
        </w:r>
        <w:r>
          <w:rPr>
            <w:noProof/>
          </w:rPr>
          <w:fldChar w:fldCharType="begin"/>
        </w:r>
        <w:r>
          <w:rPr>
            <w:noProof/>
          </w:rPr>
          <w:instrText xml:space="preserve"> PAGEREF _Toc87952016 \h </w:instrText>
        </w:r>
      </w:ins>
      <w:r>
        <w:rPr>
          <w:noProof/>
        </w:rPr>
      </w:r>
      <w:r>
        <w:rPr>
          <w:noProof/>
        </w:rPr>
        <w:fldChar w:fldCharType="separate"/>
      </w:r>
      <w:ins w:id="190" w:author="JIN Yiran" w:date="2021-11-16T10:45:00Z">
        <w:r>
          <w:rPr>
            <w:noProof/>
          </w:rPr>
          <w:t>24</w:t>
        </w:r>
        <w:r>
          <w:rPr>
            <w:noProof/>
          </w:rPr>
          <w:fldChar w:fldCharType="end"/>
        </w:r>
      </w:ins>
    </w:p>
    <w:p w:rsidR="00137C9E" w:rsidRDefault="00137C9E">
      <w:pPr>
        <w:pStyle w:val="50"/>
        <w:rPr>
          <w:ins w:id="191" w:author="JIN Yiran" w:date="2021-11-16T10:45:00Z"/>
          <w:rFonts w:asciiTheme="minorHAnsi" w:hAnsiTheme="minorHAnsi" w:cstheme="minorBidi"/>
          <w:noProof/>
          <w:kern w:val="2"/>
          <w:sz w:val="21"/>
          <w:szCs w:val="22"/>
          <w:lang w:val="en-US" w:eastAsia="zh-CN"/>
        </w:rPr>
      </w:pPr>
      <w:ins w:id="192" w:author="JIN Yiran" w:date="2021-11-16T10:45:00Z">
        <w:r>
          <w:rPr>
            <w:noProof/>
          </w:rPr>
          <w:t>7.3.3.2.1</w:t>
        </w:r>
        <w:r>
          <w:rPr>
            <w:rFonts w:asciiTheme="minorHAnsi" w:hAnsiTheme="minorHAnsi" w:cstheme="minorBidi"/>
            <w:noProof/>
            <w:kern w:val="2"/>
            <w:sz w:val="21"/>
            <w:szCs w:val="22"/>
            <w:lang w:val="en-US" w:eastAsia="zh-CN"/>
          </w:rPr>
          <w:tab/>
        </w:r>
        <w:r>
          <w:rPr>
            <w:noProof/>
          </w:rPr>
          <w:t>Reference sensitivity level</w:t>
        </w:r>
        <w:r>
          <w:rPr>
            <w:noProof/>
          </w:rPr>
          <w:tab/>
        </w:r>
        <w:r>
          <w:rPr>
            <w:noProof/>
          </w:rPr>
          <w:fldChar w:fldCharType="begin"/>
        </w:r>
        <w:r>
          <w:rPr>
            <w:noProof/>
          </w:rPr>
          <w:instrText xml:space="preserve"> PAGEREF _Toc87952017 \h </w:instrText>
        </w:r>
      </w:ins>
      <w:r>
        <w:rPr>
          <w:noProof/>
        </w:rPr>
      </w:r>
      <w:r>
        <w:rPr>
          <w:noProof/>
        </w:rPr>
        <w:fldChar w:fldCharType="separate"/>
      </w:r>
      <w:ins w:id="193" w:author="JIN Yiran" w:date="2021-11-16T10:45:00Z">
        <w:r>
          <w:rPr>
            <w:noProof/>
          </w:rPr>
          <w:t>24</w:t>
        </w:r>
        <w:r>
          <w:rPr>
            <w:noProof/>
          </w:rPr>
          <w:fldChar w:fldCharType="end"/>
        </w:r>
      </w:ins>
    </w:p>
    <w:p w:rsidR="00137C9E" w:rsidRDefault="00137C9E">
      <w:pPr>
        <w:pStyle w:val="50"/>
        <w:rPr>
          <w:ins w:id="194" w:author="JIN Yiran" w:date="2021-11-16T10:45:00Z"/>
          <w:rFonts w:asciiTheme="minorHAnsi" w:hAnsiTheme="minorHAnsi" w:cstheme="minorBidi"/>
          <w:noProof/>
          <w:kern w:val="2"/>
          <w:sz w:val="21"/>
          <w:szCs w:val="22"/>
          <w:lang w:val="en-US" w:eastAsia="zh-CN"/>
        </w:rPr>
      </w:pPr>
      <w:ins w:id="195" w:author="JIN Yiran" w:date="2021-11-16T10:45:00Z">
        <w:r>
          <w:rPr>
            <w:noProof/>
          </w:rPr>
          <w:t>7.3.3.2.2</w:t>
        </w:r>
        <w:r>
          <w:rPr>
            <w:rFonts w:asciiTheme="minorHAnsi" w:hAnsiTheme="minorHAnsi" w:cstheme="minorBidi"/>
            <w:noProof/>
            <w:kern w:val="2"/>
            <w:sz w:val="21"/>
            <w:szCs w:val="22"/>
            <w:lang w:val="en-US" w:eastAsia="zh-CN"/>
          </w:rPr>
          <w:tab/>
        </w:r>
        <w:r>
          <w:rPr>
            <w:noProof/>
          </w:rPr>
          <w:t>Dynamic range</w:t>
        </w:r>
        <w:r>
          <w:rPr>
            <w:noProof/>
          </w:rPr>
          <w:tab/>
        </w:r>
        <w:r>
          <w:rPr>
            <w:noProof/>
          </w:rPr>
          <w:fldChar w:fldCharType="begin"/>
        </w:r>
        <w:r>
          <w:rPr>
            <w:noProof/>
          </w:rPr>
          <w:instrText xml:space="preserve"> PAGEREF _Toc87952018 \h </w:instrText>
        </w:r>
      </w:ins>
      <w:r>
        <w:rPr>
          <w:noProof/>
        </w:rPr>
      </w:r>
      <w:r>
        <w:rPr>
          <w:noProof/>
        </w:rPr>
        <w:fldChar w:fldCharType="separate"/>
      </w:r>
      <w:ins w:id="196" w:author="JIN Yiran" w:date="2021-11-16T10:45:00Z">
        <w:r>
          <w:rPr>
            <w:noProof/>
          </w:rPr>
          <w:t>24</w:t>
        </w:r>
        <w:r>
          <w:rPr>
            <w:noProof/>
          </w:rPr>
          <w:fldChar w:fldCharType="end"/>
        </w:r>
      </w:ins>
    </w:p>
    <w:p w:rsidR="00137C9E" w:rsidRDefault="00137C9E">
      <w:pPr>
        <w:pStyle w:val="50"/>
        <w:rPr>
          <w:ins w:id="197" w:author="JIN Yiran" w:date="2021-11-16T10:45:00Z"/>
          <w:rFonts w:asciiTheme="minorHAnsi" w:hAnsiTheme="minorHAnsi" w:cstheme="minorBidi"/>
          <w:noProof/>
          <w:kern w:val="2"/>
          <w:sz w:val="21"/>
          <w:szCs w:val="22"/>
          <w:lang w:val="en-US" w:eastAsia="zh-CN"/>
        </w:rPr>
      </w:pPr>
      <w:ins w:id="198" w:author="JIN Yiran" w:date="2021-11-16T10:45:00Z">
        <w:r>
          <w:rPr>
            <w:noProof/>
          </w:rPr>
          <w:t>7.3.3.2.3</w:t>
        </w:r>
        <w:r>
          <w:rPr>
            <w:rFonts w:asciiTheme="minorHAnsi" w:hAnsiTheme="minorHAnsi" w:cstheme="minorBidi"/>
            <w:noProof/>
            <w:kern w:val="2"/>
            <w:sz w:val="21"/>
            <w:szCs w:val="22"/>
            <w:lang w:val="en-US" w:eastAsia="zh-CN"/>
          </w:rPr>
          <w:tab/>
        </w:r>
        <w:r>
          <w:rPr>
            <w:noProof/>
          </w:rPr>
          <w:t>In-band selectivity and blocking</w:t>
        </w:r>
        <w:r>
          <w:rPr>
            <w:noProof/>
          </w:rPr>
          <w:tab/>
        </w:r>
        <w:r>
          <w:rPr>
            <w:noProof/>
          </w:rPr>
          <w:fldChar w:fldCharType="begin"/>
        </w:r>
        <w:r>
          <w:rPr>
            <w:noProof/>
          </w:rPr>
          <w:instrText xml:space="preserve"> PAGEREF _Toc87952019 \h </w:instrText>
        </w:r>
      </w:ins>
      <w:r>
        <w:rPr>
          <w:noProof/>
        </w:rPr>
      </w:r>
      <w:r>
        <w:rPr>
          <w:noProof/>
        </w:rPr>
        <w:fldChar w:fldCharType="separate"/>
      </w:r>
      <w:ins w:id="199" w:author="JIN Yiran" w:date="2021-11-16T10:45:00Z">
        <w:r>
          <w:rPr>
            <w:noProof/>
          </w:rPr>
          <w:t>24</w:t>
        </w:r>
        <w:r>
          <w:rPr>
            <w:noProof/>
          </w:rPr>
          <w:fldChar w:fldCharType="end"/>
        </w:r>
      </w:ins>
    </w:p>
    <w:p w:rsidR="00137C9E" w:rsidRDefault="00137C9E">
      <w:pPr>
        <w:pStyle w:val="50"/>
        <w:rPr>
          <w:ins w:id="200" w:author="JIN Yiran" w:date="2021-11-16T10:45:00Z"/>
          <w:rFonts w:asciiTheme="minorHAnsi" w:hAnsiTheme="minorHAnsi" w:cstheme="minorBidi"/>
          <w:noProof/>
          <w:kern w:val="2"/>
          <w:sz w:val="21"/>
          <w:szCs w:val="22"/>
          <w:lang w:val="en-US" w:eastAsia="zh-CN"/>
        </w:rPr>
      </w:pPr>
      <w:ins w:id="201" w:author="JIN Yiran" w:date="2021-11-16T10:45:00Z">
        <w:r>
          <w:rPr>
            <w:noProof/>
          </w:rPr>
          <w:t>7.3.3.2.4</w:t>
        </w:r>
        <w:r>
          <w:rPr>
            <w:rFonts w:asciiTheme="minorHAnsi" w:hAnsiTheme="minorHAnsi" w:cstheme="minorBidi"/>
            <w:noProof/>
            <w:kern w:val="2"/>
            <w:sz w:val="21"/>
            <w:szCs w:val="22"/>
            <w:lang w:val="en-US" w:eastAsia="zh-CN"/>
          </w:rPr>
          <w:tab/>
        </w:r>
        <w:r>
          <w:rPr>
            <w:noProof/>
          </w:rPr>
          <w:t>Out-of-band blocking</w:t>
        </w:r>
        <w:r>
          <w:rPr>
            <w:noProof/>
          </w:rPr>
          <w:tab/>
        </w:r>
        <w:r>
          <w:rPr>
            <w:noProof/>
          </w:rPr>
          <w:fldChar w:fldCharType="begin"/>
        </w:r>
        <w:r>
          <w:rPr>
            <w:noProof/>
          </w:rPr>
          <w:instrText xml:space="preserve"> PAGEREF _Toc87952020 \h </w:instrText>
        </w:r>
      </w:ins>
      <w:r>
        <w:rPr>
          <w:noProof/>
        </w:rPr>
      </w:r>
      <w:r>
        <w:rPr>
          <w:noProof/>
        </w:rPr>
        <w:fldChar w:fldCharType="separate"/>
      </w:r>
      <w:ins w:id="202" w:author="JIN Yiran" w:date="2021-11-16T10:45:00Z">
        <w:r>
          <w:rPr>
            <w:noProof/>
          </w:rPr>
          <w:t>24</w:t>
        </w:r>
        <w:r>
          <w:rPr>
            <w:noProof/>
          </w:rPr>
          <w:fldChar w:fldCharType="end"/>
        </w:r>
      </w:ins>
    </w:p>
    <w:p w:rsidR="00137C9E" w:rsidRDefault="00137C9E">
      <w:pPr>
        <w:pStyle w:val="50"/>
        <w:rPr>
          <w:ins w:id="203" w:author="JIN Yiran" w:date="2021-11-16T10:45:00Z"/>
          <w:rFonts w:asciiTheme="minorHAnsi" w:hAnsiTheme="minorHAnsi" w:cstheme="minorBidi"/>
          <w:noProof/>
          <w:kern w:val="2"/>
          <w:sz w:val="21"/>
          <w:szCs w:val="22"/>
          <w:lang w:val="en-US" w:eastAsia="zh-CN"/>
        </w:rPr>
      </w:pPr>
      <w:ins w:id="204" w:author="JIN Yiran" w:date="2021-11-16T10:45:00Z">
        <w:r>
          <w:rPr>
            <w:noProof/>
          </w:rPr>
          <w:t>7.3.3.2.5</w:t>
        </w:r>
        <w:r>
          <w:rPr>
            <w:rFonts w:asciiTheme="minorHAnsi" w:hAnsiTheme="minorHAnsi" w:cstheme="minorBidi"/>
            <w:noProof/>
            <w:kern w:val="2"/>
            <w:sz w:val="21"/>
            <w:szCs w:val="22"/>
            <w:lang w:val="en-US" w:eastAsia="zh-CN"/>
          </w:rPr>
          <w:tab/>
        </w:r>
        <w:r>
          <w:rPr>
            <w:noProof/>
          </w:rPr>
          <w:t>Receiver spurious emissions</w:t>
        </w:r>
        <w:r>
          <w:rPr>
            <w:noProof/>
          </w:rPr>
          <w:tab/>
        </w:r>
        <w:r>
          <w:rPr>
            <w:noProof/>
          </w:rPr>
          <w:fldChar w:fldCharType="begin"/>
        </w:r>
        <w:r>
          <w:rPr>
            <w:noProof/>
          </w:rPr>
          <w:instrText xml:space="preserve"> PAGEREF _Toc87952021 \h </w:instrText>
        </w:r>
      </w:ins>
      <w:r>
        <w:rPr>
          <w:noProof/>
        </w:rPr>
      </w:r>
      <w:r>
        <w:rPr>
          <w:noProof/>
        </w:rPr>
        <w:fldChar w:fldCharType="separate"/>
      </w:r>
      <w:ins w:id="205" w:author="JIN Yiran" w:date="2021-11-16T10:45:00Z">
        <w:r>
          <w:rPr>
            <w:noProof/>
          </w:rPr>
          <w:t>24</w:t>
        </w:r>
        <w:r>
          <w:rPr>
            <w:noProof/>
          </w:rPr>
          <w:fldChar w:fldCharType="end"/>
        </w:r>
      </w:ins>
    </w:p>
    <w:p w:rsidR="00137C9E" w:rsidRDefault="00137C9E">
      <w:pPr>
        <w:pStyle w:val="50"/>
        <w:rPr>
          <w:ins w:id="206" w:author="JIN Yiran" w:date="2021-11-16T10:45:00Z"/>
          <w:rFonts w:asciiTheme="minorHAnsi" w:hAnsiTheme="minorHAnsi" w:cstheme="minorBidi"/>
          <w:noProof/>
          <w:kern w:val="2"/>
          <w:sz w:val="21"/>
          <w:szCs w:val="22"/>
          <w:lang w:val="en-US" w:eastAsia="zh-CN"/>
        </w:rPr>
      </w:pPr>
      <w:ins w:id="207" w:author="JIN Yiran" w:date="2021-11-16T10:45:00Z">
        <w:r>
          <w:rPr>
            <w:noProof/>
          </w:rPr>
          <w:t>7.3.3.2.6</w:t>
        </w:r>
        <w:r>
          <w:rPr>
            <w:rFonts w:asciiTheme="minorHAnsi" w:hAnsiTheme="minorHAnsi" w:cstheme="minorBidi"/>
            <w:noProof/>
            <w:kern w:val="2"/>
            <w:sz w:val="21"/>
            <w:szCs w:val="22"/>
            <w:lang w:val="en-US" w:eastAsia="zh-CN"/>
          </w:rPr>
          <w:tab/>
        </w:r>
        <w:r>
          <w:rPr>
            <w:noProof/>
          </w:rPr>
          <w:t>Receiver intermodulation</w:t>
        </w:r>
        <w:r>
          <w:rPr>
            <w:noProof/>
          </w:rPr>
          <w:tab/>
        </w:r>
        <w:r>
          <w:rPr>
            <w:noProof/>
          </w:rPr>
          <w:fldChar w:fldCharType="begin"/>
        </w:r>
        <w:r>
          <w:rPr>
            <w:noProof/>
          </w:rPr>
          <w:instrText xml:space="preserve"> PAGEREF _Toc87952022 \h </w:instrText>
        </w:r>
      </w:ins>
      <w:r>
        <w:rPr>
          <w:noProof/>
        </w:rPr>
      </w:r>
      <w:r>
        <w:rPr>
          <w:noProof/>
        </w:rPr>
        <w:fldChar w:fldCharType="separate"/>
      </w:r>
      <w:ins w:id="208" w:author="JIN Yiran" w:date="2021-11-16T10:45:00Z">
        <w:r>
          <w:rPr>
            <w:noProof/>
          </w:rPr>
          <w:t>24</w:t>
        </w:r>
        <w:r>
          <w:rPr>
            <w:noProof/>
          </w:rPr>
          <w:fldChar w:fldCharType="end"/>
        </w:r>
      </w:ins>
    </w:p>
    <w:p w:rsidR="00137C9E" w:rsidRDefault="00137C9E">
      <w:pPr>
        <w:pStyle w:val="50"/>
        <w:rPr>
          <w:ins w:id="209" w:author="JIN Yiran" w:date="2021-11-16T10:45:00Z"/>
          <w:rFonts w:asciiTheme="minorHAnsi" w:hAnsiTheme="minorHAnsi" w:cstheme="minorBidi"/>
          <w:noProof/>
          <w:kern w:val="2"/>
          <w:sz w:val="21"/>
          <w:szCs w:val="22"/>
          <w:lang w:val="en-US" w:eastAsia="zh-CN"/>
        </w:rPr>
      </w:pPr>
      <w:ins w:id="210" w:author="JIN Yiran" w:date="2021-11-16T10:45:00Z">
        <w:r>
          <w:rPr>
            <w:noProof/>
          </w:rPr>
          <w:t>7.3.3.2.7</w:t>
        </w:r>
        <w:r>
          <w:rPr>
            <w:rFonts w:asciiTheme="minorHAnsi" w:hAnsiTheme="minorHAnsi" w:cstheme="minorBidi"/>
            <w:noProof/>
            <w:kern w:val="2"/>
            <w:sz w:val="21"/>
            <w:szCs w:val="22"/>
            <w:lang w:val="en-US" w:eastAsia="zh-CN"/>
          </w:rPr>
          <w:tab/>
        </w:r>
        <w:r>
          <w:rPr>
            <w:noProof/>
          </w:rPr>
          <w:t>In-channel selectivity</w:t>
        </w:r>
        <w:r>
          <w:rPr>
            <w:noProof/>
          </w:rPr>
          <w:tab/>
        </w:r>
        <w:r>
          <w:rPr>
            <w:noProof/>
          </w:rPr>
          <w:fldChar w:fldCharType="begin"/>
        </w:r>
        <w:r>
          <w:rPr>
            <w:noProof/>
          </w:rPr>
          <w:instrText xml:space="preserve"> PAGEREF _Toc87952023 \h </w:instrText>
        </w:r>
      </w:ins>
      <w:r>
        <w:rPr>
          <w:noProof/>
        </w:rPr>
      </w:r>
      <w:r>
        <w:rPr>
          <w:noProof/>
        </w:rPr>
        <w:fldChar w:fldCharType="separate"/>
      </w:r>
      <w:ins w:id="211" w:author="JIN Yiran" w:date="2021-11-16T10:45:00Z">
        <w:r>
          <w:rPr>
            <w:noProof/>
          </w:rPr>
          <w:t>24</w:t>
        </w:r>
        <w:r>
          <w:rPr>
            <w:noProof/>
          </w:rPr>
          <w:fldChar w:fldCharType="end"/>
        </w:r>
      </w:ins>
    </w:p>
    <w:p w:rsidR="00137C9E" w:rsidRDefault="00137C9E">
      <w:pPr>
        <w:pStyle w:val="40"/>
        <w:rPr>
          <w:ins w:id="212" w:author="JIN Yiran" w:date="2021-11-16T10:45:00Z"/>
          <w:rFonts w:asciiTheme="minorHAnsi" w:hAnsiTheme="minorHAnsi" w:cstheme="minorBidi"/>
          <w:noProof/>
          <w:kern w:val="2"/>
          <w:sz w:val="21"/>
          <w:szCs w:val="22"/>
          <w:lang w:val="en-US" w:eastAsia="zh-CN"/>
        </w:rPr>
      </w:pPr>
      <w:ins w:id="213" w:author="JIN Yiran" w:date="2021-11-16T10:45:00Z">
        <w:r>
          <w:rPr>
            <w:noProof/>
          </w:rPr>
          <w:t>7.3.3.3</w:t>
        </w:r>
        <w:r>
          <w:rPr>
            <w:rFonts w:asciiTheme="minorHAnsi" w:hAnsiTheme="minorHAnsi" w:cstheme="minorBidi"/>
            <w:noProof/>
            <w:kern w:val="2"/>
            <w:sz w:val="21"/>
            <w:szCs w:val="22"/>
            <w:lang w:val="en-US" w:eastAsia="zh-CN"/>
          </w:rPr>
          <w:tab/>
        </w:r>
        <w:r>
          <w:rPr>
            <w:noProof/>
          </w:rPr>
          <w:t>Radiated receiver characteristics</w:t>
        </w:r>
        <w:r>
          <w:rPr>
            <w:noProof/>
          </w:rPr>
          <w:tab/>
        </w:r>
        <w:r>
          <w:rPr>
            <w:noProof/>
          </w:rPr>
          <w:fldChar w:fldCharType="begin"/>
        </w:r>
        <w:r>
          <w:rPr>
            <w:noProof/>
          </w:rPr>
          <w:instrText xml:space="preserve"> PAGEREF _Toc87952024 \h </w:instrText>
        </w:r>
      </w:ins>
      <w:r>
        <w:rPr>
          <w:noProof/>
        </w:rPr>
      </w:r>
      <w:r>
        <w:rPr>
          <w:noProof/>
        </w:rPr>
        <w:fldChar w:fldCharType="separate"/>
      </w:r>
      <w:ins w:id="214" w:author="JIN Yiran" w:date="2021-11-16T10:45:00Z">
        <w:r>
          <w:rPr>
            <w:noProof/>
          </w:rPr>
          <w:t>24</w:t>
        </w:r>
        <w:r>
          <w:rPr>
            <w:noProof/>
          </w:rPr>
          <w:fldChar w:fldCharType="end"/>
        </w:r>
      </w:ins>
    </w:p>
    <w:p w:rsidR="00137C9E" w:rsidRDefault="00137C9E">
      <w:pPr>
        <w:pStyle w:val="50"/>
        <w:rPr>
          <w:ins w:id="215" w:author="JIN Yiran" w:date="2021-11-16T10:45:00Z"/>
          <w:rFonts w:asciiTheme="minorHAnsi" w:hAnsiTheme="minorHAnsi" w:cstheme="minorBidi"/>
          <w:noProof/>
          <w:kern w:val="2"/>
          <w:sz w:val="21"/>
          <w:szCs w:val="22"/>
          <w:lang w:val="en-US" w:eastAsia="zh-CN"/>
        </w:rPr>
      </w:pPr>
      <w:ins w:id="216" w:author="JIN Yiran" w:date="2021-11-16T10:45:00Z">
        <w:r>
          <w:rPr>
            <w:noProof/>
          </w:rPr>
          <w:t>7.3.3.3.1</w:t>
        </w:r>
        <w:r>
          <w:rPr>
            <w:rFonts w:asciiTheme="minorHAnsi" w:hAnsiTheme="minorHAnsi" w:cstheme="minorBidi"/>
            <w:noProof/>
            <w:kern w:val="2"/>
            <w:sz w:val="21"/>
            <w:szCs w:val="22"/>
            <w:lang w:val="en-US" w:eastAsia="zh-CN"/>
          </w:rPr>
          <w:tab/>
        </w:r>
        <w:r>
          <w:rPr>
            <w:noProof/>
          </w:rPr>
          <w:t>OTA sensitivity</w:t>
        </w:r>
        <w:r>
          <w:rPr>
            <w:noProof/>
          </w:rPr>
          <w:tab/>
        </w:r>
        <w:r>
          <w:rPr>
            <w:noProof/>
          </w:rPr>
          <w:fldChar w:fldCharType="begin"/>
        </w:r>
        <w:r>
          <w:rPr>
            <w:noProof/>
          </w:rPr>
          <w:instrText xml:space="preserve"> PAGEREF _Toc87952025 \h </w:instrText>
        </w:r>
      </w:ins>
      <w:r>
        <w:rPr>
          <w:noProof/>
        </w:rPr>
      </w:r>
      <w:r>
        <w:rPr>
          <w:noProof/>
        </w:rPr>
        <w:fldChar w:fldCharType="separate"/>
      </w:r>
      <w:ins w:id="217" w:author="JIN Yiran" w:date="2021-11-16T10:45:00Z">
        <w:r>
          <w:rPr>
            <w:noProof/>
          </w:rPr>
          <w:t>24</w:t>
        </w:r>
        <w:r>
          <w:rPr>
            <w:noProof/>
          </w:rPr>
          <w:fldChar w:fldCharType="end"/>
        </w:r>
      </w:ins>
    </w:p>
    <w:p w:rsidR="00137C9E" w:rsidRDefault="00137C9E">
      <w:pPr>
        <w:pStyle w:val="50"/>
        <w:rPr>
          <w:ins w:id="218" w:author="JIN Yiran" w:date="2021-11-16T10:45:00Z"/>
          <w:rFonts w:asciiTheme="minorHAnsi" w:hAnsiTheme="minorHAnsi" w:cstheme="minorBidi"/>
          <w:noProof/>
          <w:kern w:val="2"/>
          <w:sz w:val="21"/>
          <w:szCs w:val="22"/>
          <w:lang w:val="en-US" w:eastAsia="zh-CN"/>
        </w:rPr>
      </w:pPr>
      <w:ins w:id="219" w:author="JIN Yiran" w:date="2021-11-16T10:45:00Z">
        <w:r>
          <w:rPr>
            <w:noProof/>
          </w:rPr>
          <w:t>7.3.3.3.2</w:t>
        </w:r>
        <w:r>
          <w:rPr>
            <w:rFonts w:asciiTheme="minorHAnsi" w:hAnsiTheme="minorHAnsi" w:cstheme="minorBidi"/>
            <w:noProof/>
            <w:kern w:val="2"/>
            <w:sz w:val="21"/>
            <w:szCs w:val="22"/>
            <w:lang w:val="en-US" w:eastAsia="zh-CN"/>
          </w:rPr>
          <w:tab/>
        </w:r>
        <w:r>
          <w:rPr>
            <w:noProof/>
          </w:rPr>
          <w:t>OTA reference sensitivity level</w:t>
        </w:r>
        <w:r>
          <w:rPr>
            <w:noProof/>
          </w:rPr>
          <w:tab/>
        </w:r>
        <w:r>
          <w:rPr>
            <w:noProof/>
          </w:rPr>
          <w:fldChar w:fldCharType="begin"/>
        </w:r>
        <w:r>
          <w:rPr>
            <w:noProof/>
          </w:rPr>
          <w:instrText xml:space="preserve"> PAGEREF _Toc87952026 \h </w:instrText>
        </w:r>
      </w:ins>
      <w:r>
        <w:rPr>
          <w:noProof/>
        </w:rPr>
      </w:r>
      <w:r>
        <w:rPr>
          <w:noProof/>
        </w:rPr>
        <w:fldChar w:fldCharType="separate"/>
      </w:r>
      <w:ins w:id="220" w:author="JIN Yiran" w:date="2021-11-16T10:45:00Z">
        <w:r>
          <w:rPr>
            <w:noProof/>
          </w:rPr>
          <w:t>24</w:t>
        </w:r>
        <w:r>
          <w:rPr>
            <w:noProof/>
          </w:rPr>
          <w:fldChar w:fldCharType="end"/>
        </w:r>
      </w:ins>
    </w:p>
    <w:p w:rsidR="00137C9E" w:rsidRDefault="00137C9E">
      <w:pPr>
        <w:pStyle w:val="50"/>
        <w:rPr>
          <w:ins w:id="221" w:author="JIN Yiran" w:date="2021-11-16T10:45:00Z"/>
          <w:rFonts w:asciiTheme="minorHAnsi" w:hAnsiTheme="minorHAnsi" w:cstheme="minorBidi"/>
          <w:noProof/>
          <w:kern w:val="2"/>
          <w:sz w:val="21"/>
          <w:szCs w:val="22"/>
          <w:lang w:val="en-US" w:eastAsia="zh-CN"/>
        </w:rPr>
      </w:pPr>
      <w:ins w:id="222" w:author="JIN Yiran" w:date="2021-11-16T10:45:00Z">
        <w:r>
          <w:rPr>
            <w:noProof/>
          </w:rPr>
          <w:t>7.3.3.3.3</w:t>
        </w:r>
        <w:r>
          <w:rPr>
            <w:rFonts w:asciiTheme="minorHAnsi" w:hAnsiTheme="minorHAnsi" w:cstheme="minorBidi"/>
            <w:noProof/>
            <w:kern w:val="2"/>
            <w:sz w:val="21"/>
            <w:szCs w:val="22"/>
            <w:lang w:val="en-US" w:eastAsia="zh-CN"/>
          </w:rPr>
          <w:tab/>
        </w:r>
        <w:r>
          <w:rPr>
            <w:noProof/>
          </w:rPr>
          <w:t>OTA dynamic range</w:t>
        </w:r>
        <w:r>
          <w:rPr>
            <w:noProof/>
          </w:rPr>
          <w:tab/>
        </w:r>
        <w:r>
          <w:rPr>
            <w:noProof/>
          </w:rPr>
          <w:fldChar w:fldCharType="begin"/>
        </w:r>
        <w:r>
          <w:rPr>
            <w:noProof/>
          </w:rPr>
          <w:instrText xml:space="preserve"> PAGEREF _Toc87952027 \h </w:instrText>
        </w:r>
      </w:ins>
      <w:r>
        <w:rPr>
          <w:noProof/>
        </w:rPr>
      </w:r>
      <w:r>
        <w:rPr>
          <w:noProof/>
        </w:rPr>
        <w:fldChar w:fldCharType="separate"/>
      </w:r>
      <w:ins w:id="223" w:author="JIN Yiran" w:date="2021-11-16T10:45:00Z">
        <w:r>
          <w:rPr>
            <w:noProof/>
          </w:rPr>
          <w:t>24</w:t>
        </w:r>
        <w:r>
          <w:rPr>
            <w:noProof/>
          </w:rPr>
          <w:fldChar w:fldCharType="end"/>
        </w:r>
      </w:ins>
    </w:p>
    <w:p w:rsidR="00137C9E" w:rsidRDefault="00137C9E">
      <w:pPr>
        <w:pStyle w:val="50"/>
        <w:rPr>
          <w:ins w:id="224" w:author="JIN Yiran" w:date="2021-11-16T10:45:00Z"/>
          <w:rFonts w:asciiTheme="minorHAnsi" w:hAnsiTheme="minorHAnsi" w:cstheme="minorBidi"/>
          <w:noProof/>
          <w:kern w:val="2"/>
          <w:sz w:val="21"/>
          <w:szCs w:val="22"/>
          <w:lang w:val="en-US" w:eastAsia="zh-CN"/>
        </w:rPr>
      </w:pPr>
      <w:ins w:id="225" w:author="JIN Yiran" w:date="2021-11-16T10:45:00Z">
        <w:r>
          <w:rPr>
            <w:noProof/>
          </w:rPr>
          <w:t>7.3.3.3.4</w:t>
        </w:r>
        <w:r>
          <w:rPr>
            <w:rFonts w:asciiTheme="minorHAnsi" w:hAnsiTheme="minorHAnsi" w:cstheme="minorBidi"/>
            <w:noProof/>
            <w:kern w:val="2"/>
            <w:sz w:val="21"/>
            <w:szCs w:val="22"/>
            <w:lang w:val="en-US" w:eastAsia="zh-CN"/>
          </w:rPr>
          <w:tab/>
        </w:r>
        <w:r>
          <w:rPr>
            <w:noProof/>
          </w:rPr>
          <w:t>OTA in-band selectivity and blocking</w:t>
        </w:r>
        <w:r>
          <w:rPr>
            <w:noProof/>
          </w:rPr>
          <w:tab/>
        </w:r>
        <w:r>
          <w:rPr>
            <w:noProof/>
          </w:rPr>
          <w:fldChar w:fldCharType="begin"/>
        </w:r>
        <w:r>
          <w:rPr>
            <w:noProof/>
          </w:rPr>
          <w:instrText xml:space="preserve"> PAGEREF _Toc87952028 \h </w:instrText>
        </w:r>
      </w:ins>
      <w:r>
        <w:rPr>
          <w:noProof/>
        </w:rPr>
      </w:r>
      <w:r>
        <w:rPr>
          <w:noProof/>
        </w:rPr>
        <w:fldChar w:fldCharType="separate"/>
      </w:r>
      <w:ins w:id="226" w:author="JIN Yiran" w:date="2021-11-16T10:45:00Z">
        <w:r>
          <w:rPr>
            <w:noProof/>
          </w:rPr>
          <w:t>24</w:t>
        </w:r>
        <w:r>
          <w:rPr>
            <w:noProof/>
          </w:rPr>
          <w:fldChar w:fldCharType="end"/>
        </w:r>
      </w:ins>
    </w:p>
    <w:p w:rsidR="00137C9E" w:rsidRDefault="00137C9E">
      <w:pPr>
        <w:pStyle w:val="50"/>
        <w:rPr>
          <w:ins w:id="227" w:author="JIN Yiran" w:date="2021-11-16T10:45:00Z"/>
          <w:rFonts w:asciiTheme="minorHAnsi" w:hAnsiTheme="minorHAnsi" w:cstheme="minorBidi"/>
          <w:noProof/>
          <w:kern w:val="2"/>
          <w:sz w:val="21"/>
          <w:szCs w:val="22"/>
          <w:lang w:val="en-US" w:eastAsia="zh-CN"/>
        </w:rPr>
      </w:pPr>
      <w:ins w:id="228" w:author="JIN Yiran" w:date="2021-11-16T10:45:00Z">
        <w:r>
          <w:rPr>
            <w:noProof/>
          </w:rPr>
          <w:t>7.3.3.3.5</w:t>
        </w:r>
        <w:r>
          <w:rPr>
            <w:rFonts w:asciiTheme="minorHAnsi" w:hAnsiTheme="minorHAnsi" w:cstheme="minorBidi"/>
            <w:noProof/>
            <w:kern w:val="2"/>
            <w:sz w:val="21"/>
            <w:szCs w:val="22"/>
            <w:lang w:val="en-US" w:eastAsia="zh-CN"/>
          </w:rPr>
          <w:tab/>
        </w:r>
        <w:r>
          <w:rPr>
            <w:noProof/>
          </w:rPr>
          <w:t>OTA out-of-band blocking</w:t>
        </w:r>
        <w:r>
          <w:rPr>
            <w:noProof/>
          </w:rPr>
          <w:tab/>
        </w:r>
        <w:r>
          <w:rPr>
            <w:noProof/>
          </w:rPr>
          <w:fldChar w:fldCharType="begin"/>
        </w:r>
        <w:r>
          <w:rPr>
            <w:noProof/>
          </w:rPr>
          <w:instrText xml:space="preserve"> PAGEREF _Toc87952029 \h </w:instrText>
        </w:r>
      </w:ins>
      <w:r>
        <w:rPr>
          <w:noProof/>
        </w:rPr>
      </w:r>
      <w:r>
        <w:rPr>
          <w:noProof/>
        </w:rPr>
        <w:fldChar w:fldCharType="separate"/>
      </w:r>
      <w:ins w:id="229" w:author="JIN Yiran" w:date="2021-11-16T10:45:00Z">
        <w:r>
          <w:rPr>
            <w:noProof/>
          </w:rPr>
          <w:t>24</w:t>
        </w:r>
        <w:r>
          <w:rPr>
            <w:noProof/>
          </w:rPr>
          <w:fldChar w:fldCharType="end"/>
        </w:r>
      </w:ins>
    </w:p>
    <w:p w:rsidR="00137C9E" w:rsidRDefault="00137C9E">
      <w:pPr>
        <w:pStyle w:val="50"/>
        <w:rPr>
          <w:ins w:id="230" w:author="JIN Yiran" w:date="2021-11-16T10:45:00Z"/>
          <w:rFonts w:asciiTheme="minorHAnsi" w:hAnsiTheme="minorHAnsi" w:cstheme="minorBidi"/>
          <w:noProof/>
          <w:kern w:val="2"/>
          <w:sz w:val="21"/>
          <w:szCs w:val="22"/>
          <w:lang w:val="en-US" w:eastAsia="zh-CN"/>
        </w:rPr>
      </w:pPr>
      <w:ins w:id="231" w:author="JIN Yiran" w:date="2021-11-16T10:45:00Z">
        <w:r>
          <w:rPr>
            <w:noProof/>
          </w:rPr>
          <w:t>7.3.3.3.6</w:t>
        </w:r>
        <w:r>
          <w:rPr>
            <w:rFonts w:asciiTheme="minorHAnsi" w:hAnsiTheme="minorHAnsi" w:cstheme="minorBidi"/>
            <w:noProof/>
            <w:kern w:val="2"/>
            <w:sz w:val="21"/>
            <w:szCs w:val="22"/>
            <w:lang w:val="en-US" w:eastAsia="zh-CN"/>
          </w:rPr>
          <w:tab/>
        </w:r>
        <w:r>
          <w:rPr>
            <w:noProof/>
          </w:rPr>
          <w:t>OTA receiver spurious emissions</w:t>
        </w:r>
        <w:r>
          <w:rPr>
            <w:noProof/>
          </w:rPr>
          <w:tab/>
        </w:r>
        <w:r>
          <w:rPr>
            <w:noProof/>
          </w:rPr>
          <w:fldChar w:fldCharType="begin"/>
        </w:r>
        <w:r>
          <w:rPr>
            <w:noProof/>
          </w:rPr>
          <w:instrText xml:space="preserve"> PAGEREF _Toc87952030 \h </w:instrText>
        </w:r>
      </w:ins>
      <w:r>
        <w:rPr>
          <w:noProof/>
        </w:rPr>
      </w:r>
      <w:r>
        <w:rPr>
          <w:noProof/>
        </w:rPr>
        <w:fldChar w:fldCharType="separate"/>
      </w:r>
      <w:ins w:id="232" w:author="JIN Yiran" w:date="2021-11-16T10:45:00Z">
        <w:r>
          <w:rPr>
            <w:noProof/>
          </w:rPr>
          <w:t>24</w:t>
        </w:r>
        <w:r>
          <w:rPr>
            <w:noProof/>
          </w:rPr>
          <w:fldChar w:fldCharType="end"/>
        </w:r>
      </w:ins>
    </w:p>
    <w:p w:rsidR="00137C9E" w:rsidRDefault="00137C9E">
      <w:pPr>
        <w:pStyle w:val="50"/>
        <w:rPr>
          <w:ins w:id="233" w:author="JIN Yiran" w:date="2021-11-16T10:45:00Z"/>
          <w:rFonts w:asciiTheme="minorHAnsi" w:hAnsiTheme="minorHAnsi" w:cstheme="minorBidi"/>
          <w:noProof/>
          <w:kern w:val="2"/>
          <w:sz w:val="21"/>
          <w:szCs w:val="22"/>
          <w:lang w:val="en-US" w:eastAsia="zh-CN"/>
        </w:rPr>
      </w:pPr>
      <w:ins w:id="234" w:author="JIN Yiran" w:date="2021-11-16T10:45:00Z">
        <w:r>
          <w:rPr>
            <w:noProof/>
          </w:rPr>
          <w:t>7.3.3.3.7</w:t>
        </w:r>
        <w:r>
          <w:rPr>
            <w:rFonts w:asciiTheme="minorHAnsi" w:hAnsiTheme="minorHAnsi" w:cstheme="minorBidi"/>
            <w:noProof/>
            <w:kern w:val="2"/>
            <w:sz w:val="21"/>
            <w:szCs w:val="22"/>
            <w:lang w:val="en-US" w:eastAsia="zh-CN"/>
          </w:rPr>
          <w:tab/>
        </w:r>
        <w:r>
          <w:rPr>
            <w:noProof/>
          </w:rPr>
          <w:t>OTA receiver intermodulation</w:t>
        </w:r>
        <w:r>
          <w:rPr>
            <w:noProof/>
          </w:rPr>
          <w:tab/>
        </w:r>
        <w:r>
          <w:rPr>
            <w:noProof/>
          </w:rPr>
          <w:fldChar w:fldCharType="begin"/>
        </w:r>
        <w:r>
          <w:rPr>
            <w:noProof/>
          </w:rPr>
          <w:instrText xml:space="preserve"> PAGEREF _Toc87952031 \h </w:instrText>
        </w:r>
      </w:ins>
      <w:r>
        <w:rPr>
          <w:noProof/>
        </w:rPr>
      </w:r>
      <w:r>
        <w:rPr>
          <w:noProof/>
        </w:rPr>
        <w:fldChar w:fldCharType="separate"/>
      </w:r>
      <w:ins w:id="235" w:author="JIN Yiran" w:date="2021-11-16T10:45:00Z">
        <w:r>
          <w:rPr>
            <w:noProof/>
          </w:rPr>
          <w:t>25</w:t>
        </w:r>
        <w:r>
          <w:rPr>
            <w:noProof/>
          </w:rPr>
          <w:fldChar w:fldCharType="end"/>
        </w:r>
      </w:ins>
    </w:p>
    <w:p w:rsidR="00137C9E" w:rsidRDefault="00137C9E">
      <w:pPr>
        <w:pStyle w:val="50"/>
        <w:rPr>
          <w:ins w:id="236" w:author="JIN Yiran" w:date="2021-11-16T10:45:00Z"/>
          <w:rFonts w:asciiTheme="minorHAnsi" w:hAnsiTheme="minorHAnsi" w:cstheme="minorBidi"/>
          <w:noProof/>
          <w:kern w:val="2"/>
          <w:sz w:val="21"/>
          <w:szCs w:val="22"/>
          <w:lang w:val="en-US" w:eastAsia="zh-CN"/>
        </w:rPr>
      </w:pPr>
      <w:ins w:id="237" w:author="JIN Yiran" w:date="2021-11-16T10:45:00Z">
        <w:r>
          <w:rPr>
            <w:noProof/>
          </w:rPr>
          <w:t xml:space="preserve">7.3.3.3.8 </w:t>
        </w:r>
        <w:r>
          <w:rPr>
            <w:rFonts w:asciiTheme="minorHAnsi" w:hAnsiTheme="minorHAnsi" w:cstheme="minorBidi"/>
            <w:noProof/>
            <w:kern w:val="2"/>
            <w:sz w:val="21"/>
            <w:szCs w:val="22"/>
            <w:lang w:val="en-US" w:eastAsia="zh-CN"/>
          </w:rPr>
          <w:tab/>
        </w:r>
        <w:r>
          <w:rPr>
            <w:noProof/>
          </w:rPr>
          <w:t>OTA in-channel selectivity</w:t>
        </w:r>
        <w:r>
          <w:rPr>
            <w:noProof/>
          </w:rPr>
          <w:tab/>
        </w:r>
        <w:r>
          <w:rPr>
            <w:noProof/>
          </w:rPr>
          <w:fldChar w:fldCharType="begin"/>
        </w:r>
        <w:r>
          <w:rPr>
            <w:noProof/>
          </w:rPr>
          <w:instrText xml:space="preserve"> PAGEREF _Toc87952032 \h </w:instrText>
        </w:r>
      </w:ins>
      <w:r>
        <w:rPr>
          <w:noProof/>
        </w:rPr>
      </w:r>
      <w:r>
        <w:rPr>
          <w:noProof/>
        </w:rPr>
        <w:fldChar w:fldCharType="separate"/>
      </w:r>
      <w:ins w:id="238" w:author="JIN Yiran" w:date="2021-11-16T10:45:00Z">
        <w:r>
          <w:rPr>
            <w:noProof/>
          </w:rPr>
          <w:t>25</w:t>
        </w:r>
        <w:r>
          <w:rPr>
            <w:noProof/>
          </w:rPr>
          <w:fldChar w:fldCharType="end"/>
        </w:r>
      </w:ins>
    </w:p>
    <w:p w:rsidR="00137C9E" w:rsidRDefault="00137C9E">
      <w:pPr>
        <w:pStyle w:val="30"/>
        <w:rPr>
          <w:ins w:id="239" w:author="JIN Yiran" w:date="2021-11-16T10:45:00Z"/>
          <w:rFonts w:asciiTheme="minorHAnsi" w:hAnsiTheme="minorHAnsi" w:cstheme="minorBidi"/>
          <w:noProof/>
          <w:kern w:val="2"/>
          <w:sz w:val="21"/>
          <w:szCs w:val="22"/>
          <w:lang w:val="en-US" w:eastAsia="zh-CN"/>
        </w:rPr>
      </w:pPr>
      <w:ins w:id="240" w:author="JIN Yiran" w:date="2021-11-16T10:45:00Z">
        <w:r>
          <w:rPr>
            <w:noProof/>
            <w:lang w:eastAsia="zh-CN"/>
          </w:rPr>
          <w:t>7.3.4</w:t>
        </w:r>
        <w:r>
          <w:rPr>
            <w:rFonts w:asciiTheme="minorHAnsi" w:hAnsiTheme="minorHAnsi" w:cstheme="minorBidi"/>
            <w:noProof/>
            <w:kern w:val="2"/>
            <w:sz w:val="21"/>
            <w:szCs w:val="22"/>
            <w:lang w:val="en-US" w:eastAsia="zh-CN"/>
          </w:rPr>
          <w:tab/>
        </w:r>
        <w:r w:rsidRPr="00A25CC2">
          <w:rPr>
            <w:rFonts w:cs="Arial"/>
            <w:noProof/>
            <w:lang w:eastAsia="zh-CN"/>
          </w:rPr>
          <w:t>Others</w:t>
        </w:r>
        <w:r>
          <w:rPr>
            <w:noProof/>
          </w:rPr>
          <w:tab/>
        </w:r>
        <w:r>
          <w:rPr>
            <w:noProof/>
          </w:rPr>
          <w:fldChar w:fldCharType="begin"/>
        </w:r>
        <w:r>
          <w:rPr>
            <w:noProof/>
          </w:rPr>
          <w:instrText xml:space="preserve"> PAGEREF _Toc87952033 \h </w:instrText>
        </w:r>
      </w:ins>
      <w:r>
        <w:rPr>
          <w:noProof/>
        </w:rPr>
      </w:r>
      <w:r>
        <w:rPr>
          <w:noProof/>
        </w:rPr>
        <w:fldChar w:fldCharType="separate"/>
      </w:r>
      <w:ins w:id="241" w:author="JIN Yiran" w:date="2021-11-16T10:45:00Z">
        <w:r>
          <w:rPr>
            <w:noProof/>
          </w:rPr>
          <w:t>25</w:t>
        </w:r>
        <w:r>
          <w:rPr>
            <w:noProof/>
          </w:rPr>
          <w:fldChar w:fldCharType="end"/>
        </w:r>
      </w:ins>
    </w:p>
    <w:p w:rsidR="00137C9E" w:rsidRDefault="00137C9E">
      <w:pPr>
        <w:pStyle w:val="20"/>
        <w:rPr>
          <w:ins w:id="242" w:author="JIN Yiran" w:date="2021-11-16T10:45:00Z"/>
          <w:rFonts w:asciiTheme="minorHAnsi" w:hAnsiTheme="minorHAnsi" w:cstheme="minorBidi"/>
          <w:noProof/>
          <w:kern w:val="2"/>
          <w:sz w:val="21"/>
          <w:szCs w:val="22"/>
          <w:lang w:val="en-US" w:eastAsia="zh-CN"/>
        </w:rPr>
      </w:pPr>
      <w:ins w:id="243" w:author="JIN Yiran" w:date="2021-11-16T10:45:00Z">
        <w:r>
          <w:rPr>
            <w:noProof/>
          </w:rPr>
          <w:t>7.4</w:t>
        </w:r>
        <w:r>
          <w:rPr>
            <w:rFonts w:asciiTheme="minorHAnsi" w:hAnsiTheme="minorHAnsi" w:cstheme="minorBidi"/>
            <w:noProof/>
            <w:kern w:val="2"/>
            <w:sz w:val="21"/>
            <w:szCs w:val="22"/>
            <w:lang w:val="en-US" w:eastAsia="zh-CN"/>
          </w:rPr>
          <w:tab/>
        </w:r>
        <w:r>
          <w:rPr>
            <w:noProof/>
          </w:rPr>
          <w:t>NTN UE requirements</w:t>
        </w:r>
        <w:r>
          <w:rPr>
            <w:noProof/>
          </w:rPr>
          <w:tab/>
        </w:r>
        <w:r>
          <w:rPr>
            <w:noProof/>
          </w:rPr>
          <w:fldChar w:fldCharType="begin"/>
        </w:r>
        <w:r>
          <w:rPr>
            <w:noProof/>
          </w:rPr>
          <w:instrText xml:space="preserve"> PAGEREF _Toc87952034 \h </w:instrText>
        </w:r>
      </w:ins>
      <w:r>
        <w:rPr>
          <w:noProof/>
        </w:rPr>
      </w:r>
      <w:r>
        <w:rPr>
          <w:noProof/>
        </w:rPr>
        <w:fldChar w:fldCharType="separate"/>
      </w:r>
      <w:ins w:id="244" w:author="JIN Yiran" w:date="2021-11-16T10:45:00Z">
        <w:r>
          <w:rPr>
            <w:noProof/>
          </w:rPr>
          <w:t>25</w:t>
        </w:r>
        <w:r>
          <w:rPr>
            <w:noProof/>
          </w:rPr>
          <w:fldChar w:fldCharType="end"/>
        </w:r>
      </w:ins>
    </w:p>
    <w:p w:rsidR="00137C9E" w:rsidRDefault="00137C9E">
      <w:pPr>
        <w:pStyle w:val="30"/>
        <w:rPr>
          <w:ins w:id="245" w:author="JIN Yiran" w:date="2021-11-16T10:45:00Z"/>
          <w:rFonts w:asciiTheme="minorHAnsi" w:hAnsiTheme="minorHAnsi" w:cstheme="minorBidi"/>
          <w:noProof/>
          <w:kern w:val="2"/>
          <w:sz w:val="21"/>
          <w:szCs w:val="22"/>
          <w:lang w:val="en-US" w:eastAsia="zh-CN"/>
        </w:rPr>
      </w:pPr>
      <w:ins w:id="246" w:author="JIN Yiran" w:date="2021-11-16T10:45:00Z">
        <w:r>
          <w:rPr>
            <w:noProof/>
            <w:lang w:eastAsia="zh-CN"/>
          </w:rPr>
          <w:t>7.4.1</w:t>
        </w:r>
        <w:r>
          <w:rPr>
            <w:rFonts w:asciiTheme="minorHAnsi" w:hAnsiTheme="minorHAnsi" w:cstheme="minorBidi"/>
            <w:noProof/>
            <w:kern w:val="2"/>
            <w:sz w:val="21"/>
            <w:szCs w:val="22"/>
            <w:lang w:val="en-US" w:eastAsia="zh-CN"/>
          </w:rPr>
          <w:tab/>
        </w:r>
        <w:r w:rsidRPr="00A25CC2">
          <w:rPr>
            <w:rFonts w:cs="Arial"/>
            <w:noProof/>
            <w:lang w:eastAsia="zh-CN"/>
          </w:rPr>
          <w:t>General</w:t>
        </w:r>
        <w:r>
          <w:rPr>
            <w:noProof/>
          </w:rPr>
          <w:tab/>
        </w:r>
        <w:r>
          <w:rPr>
            <w:noProof/>
          </w:rPr>
          <w:fldChar w:fldCharType="begin"/>
        </w:r>
        <w:r>
          <w:rPr>
            <w:noProof/>
          </w:rPr>
          <w:instrText xml:space="preserve"> PAGEREF _Toc87952035 \h </w:instrText>
        </w:r>
      </w:ins>
      <w:r>
        <w:rPr>
          <w:noProof/>
        </w:rPr>
      </w:r>
      <w:r>
        <w:rPr>
          <w:noProof/>
        </w:rPr>
        <w:fldChar w:fldCharType="separate"/>
      </w:r>
      <w:ins w:id="247" w:author="JIN Yiran" w:date="2021-11-16T10:45:00Z">
        <w:r>
          <w:rPr>
            <w:noProof/>
          </w:rPr>
          <w:t>25</w:t>
        </w:r>
        <w:r>
          <w:rPr>
            <w:noProof/>
          </w:rPr>
          <w:fldChar w:fldCharType="end"/>
        </w:r>
      </w:ins>
    </w:p>
    <w:p w:rsidR="00137C9E" w:rsidRDefault="00137C9E">
      <w:pPr>
        <w:pStyle w:val="30"/>
        <w:rPr>
          <w:ins w:id="248" w:author="JIN Yiran" w:date="2021-11-16T10:45:00Z"/>
          <w:rFonts w:asciiTheme="minorHAnsi" w:hAnsiTheme="minorHAnsi" w:cstheme="minorBidi"/>
          <w:noProof/>
          <w:kern w:val="2"/>
          <w:sz w:val="21"/>
          <w:szCs w:val="22"/>
          <w:lang w:val="en-US" w:eastAsia="zh-CN"/>
        </w:rPr>
      </w:pPr>
      <w:ins w:id="249" w:author="JIN Yiran" w:date="2021-11-16T10:45:00Z">
        <w:r>
          <w:rPr>
            <w:noProof/>
            <w:lang w:eastAsia="zh-CN"/>
          </w:rPr>
          <w:t>7.4.2</w:t>
        </w:r>
        <w:r>
          <w:rPr>
            <w:rFonts w:asciiTheme="minorHAnsi" w:hAnsiTheme="minorHAnsi" w:cstheme="minorBidi"/>
            <w:noProof/>
            <w:kern w:val="2"/>
            <w:sz w:val="21"/>
            <w:szCs w:val="22"/>
            <w:lang w:val="en-US" w:eastAsia="zh-CN"/>
          </w:rPr>
          <w:tab/>
        </w:r>
        <w:r w:rsidRPr="00A25CC2">
          <w:rPr>
            <w:rFonts w:cs="Arial"/>
            <w:noProof/>
            <w:lang w:eastAsia="zh-CN"/>
          </w:rPr>
          <w:t>NTN UE Transmission characteristics</w:t>
        </w:r>
        <w:r>
          <w:rPr>
            <w:noProof/>
          </w:rPr>
          <w:tab/>
        </w:r>
        <w:r>
          <w:rPr>
            <w:noProof/>
          </w:rPr>
          <w:fldChar w:fldCharType="begin"/>
        </w:r>
        <w:r>
          <w:rPr>
            <w:noProof/>
          </w:rPr>
          <w:instrText xml:space="preserve"> PAGEREF _Toc87952036 \h </w:instrText>
        </w:r>
      </w:ins>
      <w:r>
        <w:rPr>
          <w:noProof/>
        </w:rPr>
      </w:r>
      <w:r>
        <w:rPr>
          <w:noProof/>
        </w:rPr>
        <w:fldChar w:fldCharType="separate"/>
      </w:r>
      <w:ins w:id="250" w:author="JIN Yiran" w:date="2021-11-16T10:45:00Z">
        <w:r>
          <w:rPr>
            <w:noProof/>
          </w:rPr>
          <w:t>25</w:t>
        </w:r>
        <w:r>
          <w:rPr>
            <w:noProof/>
          </w:rPr>
          <w:fldChar w:fldCharType="end"/>
        </w:r>
      </w:ins>
    </w:p>
    <w:p w:rsidR="00137C9E" w:rsidRDefault="00137C9E">
      <w:pPr>
        <w:pStyle w:val="40"/>
        <w:rPr>
          <w:ins w:id="251" w:author="JIN Yiran" w:date="2021-11-16T10:45:00Z"/>
          <w:rFonts w:asciiTheme="minorHAnsi" w:hAnsiTheme="minorHAnsi" w:cstheme="minorBidi"/>
          <w:noProof/>
          <w:kern w:val="2"/>
          <w:sz w:val="21"/>
          <w:szCs w:val="22"/>
          <w:lang w:val="en-US" w:eastAsia="zh-CN"/>
        </w:rPr>
      </w:pPr>
      <w:ins w:id="252" w:author="JIN Yiran" w:date="2021-11-16T10:45:00Z">
        <w:r>
          <w:rPr>
            <w:noProof/>
          </w:rPr>
          <w:t>7</w:t>
        </w:r>
        <w:r>
          <w:rPr>
            <w:noProof/>
            <w:lang w:eastAsia="zh-CN"/>
          </w:rPr>
          <w:t>.4.2.1</w:t>
        </w:r>
        <w:r>
          <w:rPr>
            <w:noProof/>
          </w:rPr>
          <w:t xml:space="preserve"> </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_Toc87952037 \h </w:instrText>
        </w:r>
      </w:ins>
      <w:r>
        <w:rPr>
          <w:noProof/>
        </w:rPr>
      </w:r>
      <w:r>
        <w:rPr>
          <w:noProof/>
        </w:rPr>
        <w:fldChar w:fldCharType="separate"/>
      </w:r>
      <w:ins w:id="253" w:author="JIN Yiran" w:date="2021-11-16T10:45:00Z">
        <w:r>
          <w:rPr>
            <w:noProof/>
          </w:rPr>
          <w:t>25</w:t>
        </w:r>
        <w:r>
          <w:rPr>
            <w:noProof/>
          </w:rPr>
          <w:fldChar w:fldCharType="end"/>
        </w:r>
      </w:ins>
    </w:p>
    <w:p w:rsidR="00137C9E" w:rsidRDefault="00137C9E">
      <w:pPr>
        <w:pStyle w:val="40"/>
        <w:rPr>
          <w:ins w:id="254" w:author="JIN Yiran" w:date="2021-11-16T10:45:00Z"/>
          <w:rFonts w:asciiTheme="minorHAnsi" w:hAnsiTheme="minorHAnsi" w:cstheme="minorBidi"/>
          <w:noProof/>
          <w:kern w:val="2"/>
          <w:sz w:val="21"/>
          <w:szCs w:val="22"/>
          <w:lang w:val="en-US" w:eastAsia="zh-CN"/>
        </w:rPr>
      </w:pPr>
      <w:ins w:id="255" w:author="JIN Yiran" w:date="2021-11-16T10:45:00Z">
        <w:r>
          <w:rPr>
            <w:noProof/>
          </w:rPr>
          <w:t>7</w:t>
        </w:r>
        <w:r>
          <w:rPr>
            <w:noProof/>
            <w:lang w:eastAsia="zh-CN"/>
          </w:rPr>
          <w:t>.4.2.2</w:t>
        </w:r>
        <w:r>
          <w:rPr>
            <w:rFonts w:asciiTheme="minorHAnsi" w:hAnsiTheme="minorHAnsi" w:cstheme="minorBidi"/>
            <w:noProof/>
            <w:kern w:val="2"/>
            <w:sz w:val="21"/>
            <w:szCs w:val="22"/>
            <w:lang w:val="en-US" w:eastAsia="zh-CN"/>
          </w:rPr>
          <w:tab/>
        </w:r>
        <w:r>
          <w:rPr>
            <w:noProof/>
          </w:rPr>
          <w:t>Maximum output power</w:t>
        </w:r>
        <w:r>
          <w:rPr>
            <w:noProof/>
          </w:rPr>
          <w:tab/>
        </w:r>
        <w:r>
          <w:rPr>
            <w:noProof/>
          </w:rPr>
          <w:fldChar w:fldCharType="begin"/>
        </w:r>
        <w:r>
          <w:rPr>
            <w:noProof/>
          </w:rPr>
          <w:instrText xml:space="preserve"> PAGEREF _Toc87952038 \h </w:instrText>
        </w:r>
      </w:ins>
      <w:r>
        <w:rPr>
          <w:noProof/>
        </w:rPr>
      </w:r>
      <w:r>
        <w:rPr>
          <w:noProof/>
        </w:rPr>
        <w:fldChar w:fldCharType="separate"/>
      </w:r>
      <w:ins w:id="256" w:author="JIN Yiran" w:date="2021-11-16T10:45:00Z">
        <w:r>
          <w:rPr>
            <w:noProof/>
          </w:rPr>
          <w:t>25</w:t>
        </w:r>
        <w:r>
          <w:rPr>
            <w:noProof/>
          </w:rPr>
          <w:fldChar w:fldCharType="end"/>
        </w:r>
      </w:ins>
    </w:p>
    <w:p w:rsidR="00137C9E" w:rsidRDefault="00137C9E">
      <w:pPr>
        <w:pStyle w:val="40"/>
        <w:rPr>
          <w:ins w:id="257" w:author="JIN Yiran" w:date="2021-11-16T10:45:00Z"/>
          <w:rFonts w:asciiTheme="minorHAnsi" w:hAnsiTheme="minorHAnsi" w:cstheme="minorBidi"/>
          <w:noProof/>
          <w:kern w:val="2"/>
          <w:sz w:val="21"/>
          <w:szCs w:val="22"/>
          <w:lang w:val="en-US" w:eastAsia="zh-CN"/>
        </w:rPr>
      </w:pPr>
      <w:ins w:id="258" w:author="JIN Yiran" w:date="2021-11-16T10:45:00Z">
        <w:r>
          <w:rPr>
            <w:noProof/>
          </w:rPr>
          <w:t>7</w:t>
        </w:r>
        <w:r>
          <w:rPr>
            <w:noProof/>
            <w:lang w:eastAsia="zh-CN"/>
          </w:rPr>
          <w:t>.4.2.3</w:t>
        </w:r>
        <w:r>
          <w:rPr>
            <w:noProof/>
          </w:rPr>
          <w:t xml:space="preserve"> </w:t>
        </w:r>
        <w:r>
          <w:rPr>
            <w:rFonts w:asciiTheme="minorHAnsi" w:hAnsiTheme="minorHAnsi" w:cstheme="minorBidi"/>
            <w:noProof/>
            <w:kern w:val="2"/>
            <w:sz w:val="21"/>
            <w:szCs w:val="22"/>
            <w:lang w:val="en-US" w:eastAsia="zh-CN"/>
          </w:rPr>
          <w:tab/>
        </w:r>
        <w:r>
          <w:rPr>
            <w:noProof/>
          </w:rPr>
          <w:t>MPR/AMPR</w:t>
        </w:r>
        <w:r>
          <w:rPr>
            <w:noProof/>
          </w:rPr>
          <w:tab/>
        </w:r>
        <w:r>
          <w:rPr>
            <w:noProof/>
          </w:rPr>
          <w:fldChar w:fldCharType="begin"/>
        </w:r>
        <w:r>
          <w:rPr>
            <w:noProof/>
          </w:rPr>
          <w:instrText xml:space="preserve"> PAGEREF _Toc87952039 \h </w:instrText>
        </w:r>
      </w:ins>
      <w:r>
        <w:rPr>
          <w:noProof/>
        </w:rPr>
      </w:r>
      <w:r>
        <w:rPr>
          <w:noProof/>
        </w:rPr>
        <w:fldChar w:fldCharType="separate"/>
      </w:r>
      <w:ins w:id="259" w:author="JIN Yiran" w:date="2021-11-16T10:45:00Z">
        <w:r>
          <w:rPr>
            <w:noProof/>
          </w:rPr>
          <w:t>25</w:t>
        </w:r>
        <w:r>
          <w:rPr>
            <w:noProof/>
          </w:rPr>
          <w:fldChar w:fldCharType="end"/>
        </w:r>
      </w:ins>
    </w:p>
    <w:p w:rsidR="00137C9E" w:rsidRDefault="00137C9E">
      <w:pPr>
        <w:pStyle w:val="40"/>
        <w:rPr>
          <w:ins w:id="260" w:author="JIN Yiran" w:date="2021-11-16T10:45:00Z"/>
          <w:rFonts w:asciiTheme="minorHAnsi" w:hAnsiTheme="minorHAnsi" w:cstheme="minorBidi"/>
          <w:noProof/>
          <w:kern w:val="2"/>
          <w:sz w:val="21"/>
          <w:szCs w:val="22"/>
          <w:lang w:val="en-US" w:eastAsia="zh-CN"/>
        </w:rPr>
      </w:pPr>
      <w:ins w:id="261" w:author="JIN Yiran" w:date="2021-11-16T10:45:00Z">
        <w:r>
          <w:rPr>
            <w:noProof/>
            <w:lang w:eastAsia="zh-CN"/>
          </w:rPr>
          <w:t>7.4.2.4</w:t>
        </w:r>
        <w:r>
          <w:rPr>
            <w:noProof/>
          </w:rPr>
          <w:t xml:space="preserve"> </w:t>
        </w:r>
        <w:r>
          <w:rPr>
            <w:rFonts w:asciiTheme="minorHAnsi" w:hAnsiTheme="minorHAnsi" w:cstheme="minorBidi"/>
            <w:noProof/>
            <w:kern w:val="2"/>
            <w:sz w:val="21"/>
            <w:szCs w:val="22"/>
            <w:lang w:val="en-US" w:eastAsia="zh-CN"/>
          </w:rPr>
          <w:tab/>
        </w:r>
        <w:r>
          <w:rPr>
            <w:noProof/>
          </w:rPr>
          <w:t>Output power dynamics</w:t>
        </w:r>
        <w:r>
          <w:rPr>
            <w:noProof/>
          </w:rPr>
          <w:tab/>
        </w:r>
        <w:r>
          <w:rPr>
            <w:noProof/>
          </w:rPr>
          <w:fldChar w:fldCharType="begin"/>
        </w:r>
        <w:r>
          <w:rPr>
            <w:noProof/>
          </w:rPr>
          <w:instrText xml:space="preserve"> PAGEREF _Toc87952040 \h </w:instrText>
        </w:r>
      </w:ins>
      <w:r>
        <w:rPr>
          <w:noProof/>
        </w:rPr>
      </w:r>
      <w:r>
        <w:rPr>
          <w:noProof/>
        </w:rPr>
        <w:fldChar w:fldCharType="separate"/>
      </w:r>
      <w:ins w:id="262" w:author="JIN Yiran" w:date="2021-11-16T10:45:00Z">
        <w:r>
          <w:rPr>
            <w:noProof/>
          </w:rPr>
          <w:t>25</w:t>
        </w:r>
        <w:r>
          <w:rPr>
            <w:noProof/>
          </w:rPr>
          <w:fldChar w:fldCharType="end"/>
        </w:r>
      </w:ins>
    </w:p>
    <w:p w:rsidR="00137C9E" w:rsidRDefault="00137C9E">
      <w:pPr>
        <w:pStyle w:val="40"/>
        <w:rPr>
          <w:ins w:id="263" w:author="JIN Yiran" w:date="2021-11-16T10:45:00Z"/>
          <w:rFonts w:asciiTheme="minorHAnsi" w:hAnsiTheme="minorHAnsi" w:cstheme="minorBidi"/>
          <w:noProof/>
          <w:kern w:val="2"/>
          <w:sz w:val="21"/>
          <w:szCs w:val="22"/>
          <w:lang w:val="en-US" w:eastAsia="zh-CN"/>
        </w:rPr>
      </w:pPr>
      <w:ins w:id="264" w:author="JIN Yiran" w:date="2021-11-16T10:45:00Z">
        <w:r>
          <w:rPr>
            <w:noProof/>
            <w:lang w:eastAsia="zh-CN"/>
          </w:rPr>
          <w:t>7.4.2.5</w:t>
        </w:r>
        <w:r>
          <w:rPr>
            <w:noProof/>
          </w:rPr>
          <w:t xml:space="preserve"> </w:t>
        </w:r>
        <w:r>
          <w:rPr>
            <w:rFonts w:asciiTheme="minorHAnsi" w:hAnsiTheme="minorHAnsi" w:cstheme="minorBidi"/>
            <w:noProof/>
            <w:kern w:val="2"/>
            <w:sz w:val="21"/>
            <w:szCs w:val="22"/>
            <w:lang w:val="en-US" w:eastAsia="zh-CN"/>
          </w:rPr>
          <w:tab/>
        </w:r>
        <w:r>
          <w:rPr>
            <w:noProof/>
          </w:rPr>
          <w:t>Frequency error</w:t>
        </w:r>
        <w:r>
          <w:rPr>
            <w:noProof/>
          </w:rPr>
          <w:tab/>
        </w:r>
        <w:r>
          <w:rPr>
            <w:noProof/>
          </w:rPr>
          <w:fldChar w:fldCharType="begin"/>
        </w:r>
        <w:r>
          <w:rPr>
            <w:noProof/>
          </w:rPr>
          <w:instrText xml:space="preserve"> PAGEREF _Toc87952041 \h </w:instrText>
        </w:r>
      </w:ins>
      <w:r>
        <w:rPr>
          <w:noProof/>
        </w:rPr>
      </w:r>
      <w:r>
        <w:rPr>
          <w:noProof/>
        </w:rPr>
        <w:fldChar w:fldCharType="separate"/>
      </w:r>
      <w:ins w:id="265" w:author="JIN Yiran" w:date="2021-11-16T10:45:00Z">
        <w:r>
          <w:rPr>
            <w:noProof/>
          </w:rPr>
          <w:t>25</w:t>
        </w:r>
        <w:r>
          <w:rPr>
            <w:noProof/>
          </w:rPr>
          <w:fldChar w:fldCharType="end"/>
        </w:r>
      </w:ins>
    </w:p>
    <w:p w:rsidR="00137C9E" w:rsidRDefault="00137C9E">
      <w:pPr>
        <w:pStyle w:val="40"/>
        <w:rPr>
          <w:ins w:id="266" w:author="JIN Yiran" w:date="2021-11-16T10:45:00Z"/>
          <w:rFonts w:asciiTheme="minorHAnsi" w:hAnsiTheme="minorHAnsi" w:cstheme="minorBidi"/>
          <w:noProof/>
          <w:kern w:val="2"/>
          <w:sz w:val="21"/>
          <w:szCs w:val="22"/>
          <w:lang w:val="en-US" w:eastAsia="zh-CN"/>
        </w:rPr>
      </w:pPr>
      <w:ins w:id="267" w:author="JIN Yiran" w:date="2021-11-16T10:45:00Z">
        <w:r>
          <w:rPr>
            <w:noProof/>
            <w:lang w:eastAsia="zh-CN"/>
          </w:rPr>
          <w:t>7.4.2.6</w:t>
        </w:r>
        <w:r>
          <w:rPr>
            <w:noProof/>
          </w:rPr>
          <w:t xml:space="preserve"> </w:t>
        </w:r>
        <w:r>
          <w:rPr>
            <w:rFonts w:asciiTheme="minorHAnsi" w:hAnsiTheme="minorHAnsi" w:cstheme="minorBidi"/>
            <w:noProof/>
            <w:kern w:val="2"/>
            <w:sz w:val="21"/>
            <w:szCs w:val="22"/>
            <w:lang w:val="en-US" w:eastAsia="zh-CN"/>
          </w:rPr>
          <w:tab/>
        </w:r>
        <w:r>
          <w:rPr>
            <w:noProof/>
          </w:rPr>
          <w:t>Transmit modulation quality</w:t>
        </w:r>
        <w:r>
          <w:rPr>
            <w:noProof/>
          </w:rPr>
          <w:tab/>
        </w:r>
        <w:r>
          <w:rPr>
            <w:noProof/>
          </w:rPr>
          <w:fldChar w:fldCharType="begin"/>
        </w:r>
        <w:r>
          <w:rPr>
            <w:noProof/>
          </w:rPr>
          <w:instrText xml:space="preserve"> PAGEREF _Toc87952042 \h </w:instrText>
        </w:r>
      </w:ins>
      <w:r>
        <w:rPr>
          <w:noProof/>
        </w:rPr>
      </w:r>
      <w:r>
        <w:rPr>
          <w:noProof/>
        </w:rPr>
        <w:fldChar w:fldCharType="separate"/>
      </w:r>
      <w:ins w:id="268" w:author="JIN Yiran" w:date="2021-11-16T10:45:00Z">
        <w:r>
          <w:rPr>
            <w:noProof/>
          </w:rPr>
          <w:t>26</w:t>
        </w:r>
        <w:r>
          <w:rPr>
            <w:noProof/>
          </w:rPr>
          <w:fldChar w:fldCharType="end"/>
        </w:r>
      </w:ins>
    </w:p>
    <w:p w:rsidR="00137C9E" w:rsidRDefault="00137C9E">
      <w:pPr>
        <w:pStyle w:val="40"/>
        <w:rPr>
          <w:ins w:id="269" w:author="JIN Yiran" w:date="2021-11-16T10:45:00Z"/>
          <w:rFonts w:asciiTheme="minorHAnsi" w:hAnsiTheme="minorHAnsi" w:cstheme="minorBidi"/>
          <w:noProof/>
          <w:kern w:val="2"/>
          <w:sz w:val="21"/>
          <w:szCs w:val="22"/>
          <w:lang w:val="en-US" w:eastAsia="zh-CN"/>
        </w:rPr>
      </w:pPr>
      <w:ins w:id="270" w:author="JIN Yiran" w:date="2021-11-16T10:45:00Z">
        <w:r>
          <w:rPr>
            <w:noProof/>
            <w:lang w:eastAsia="zh-CN"/>
          </w:rPr>
          <w:t>7.4.2.7</w:t>
        </w:r>
        <w:r>
          <w:rPr>
            <w:noProof/>
          </w:rPr>
          <w:t xml:space="preserve"> </w:t>
        </w:r>
        <w:r>
          <w:rPr>
            <w:rFonts w:asciiTheme="minorHAnsi" w:hAnsiTheme="minorHAnsi" w:cstheme="minorBidi"/>
            <w:noProof/>
            <w:kern w:val="2"/>
            <w:sz w:val="21"/>
            <w:szCs w:val="22"/>
            <w:lang w:val="en-US" w:eastAsia="zh-CN"/>
          </w:rPr>
          <w:tab/>
        </w:r>
        <w:r>
          <w:rPr>
            <w:noProof/>
          </w:rPr>
          <w:t>Spectrum emission mask</w:t>
        </w:r>
        <w:r>
          <w:rPr>
            <w:noProof/>
          </w:rPr>
          <w:tab/>
        </w:r>
        <w:r>
          <w:rPr>
            <w:noProof/>
          </w:rPr>
          <w:fldChar w:fldCharType="begin"/>
        </w:r>
        <w:r>
          <w:rPr>
            <w:noProof/>
          </w:rPr>
          <w:instrText xml:space="preserve"> PAGEREF _Toc87952043 \h </w:instrText>
        </w:r>
      </w:ins>
      <w:r>
        <w:rPr>
          <w:noProof/>
        </w:rPr>
      </w:r>
      <w:r>
        <w:rPr>
          <w:noProof/>
        </w:rPr>
        <w:fldChar w:fldCharType="separate"/>
      </w:r>
      <w:ins w:id="271" w:author="JIN Yiran" w:date="2021-11-16T10:45:00Z">
        <w:r>
          <w:rPr>
            <w:noProof/>
          </w:rPr>
          <w:t>26</w:t>
        </w:r>
        <w:r>
          <w:rPr>
            <w:noProof/>
          </w:rPr>
          <w:fldChar w:fldCharType="end"/>
        </w:r>
      </w:ins>
    </w:p>
    <w:p w:rsidR="00137C9E" w:rsidRDefault="00137C9E">
      <w:pPr>
        <w:pStyle w:val="40"/>
        <w:rPr>
          <w:ins w:id="272" w:author="JIN Yiran" w:date="2021-11-16T10:45:00Z"/>
          <w:rFonts w:asciiTheme="minorHAnsi" w:hAnsiTheme="minorHAnsi" w:cstheme="minorBidi"/>
          <w:noProof/>
          <w:kern w:val="2"/>
          <w:sz w:val="21"/>
          <w:szCs w:val="22"/>
          <w:lang w:val="en-US" w:eastAsia="zh-CN"/>
        </w:rPr>
      </w:pPr>
      <w:ins w:id="273" w:author="JIN Yiran" w:date="2021-11-16T10:45:00Z">
        <w:r>
          <w:rPr>
            <w:noProof/>
            <w:lang w:eastAsia="zh-CN"/>
          </w:rPr>
          <w:t>7.4.2.8</w:t>
        </w:r>
        <w:r>
          <w:rPr>
            <w:noProof/>
          </w:rPr>
          <w:t xml:space="preserve"> </w:t>
        </w:r>
        <w:r>
          <w:rPr>
            <w:rFonts w:asciiTheme="minorHAnsi" w:hAnsiTheme="minorHAnsi" w:cstheme="minorBidi"/>
            <w:noProof/>
            <w:kern w:val="2"/>
            <w:sz w:val="21"/>
            <w:szCs w:val="22"/>
            <w:lang w:val="en-US" w:eastAsia="zh-CN"/>
          </w:rPr>
          <w:tab/>
        </w:r>
        <w:r>
          <w:rPr>
            <w:noProof/>
          </w:rPr>
          <w:t>ACLR</w:t>
        </w:r>
        <w:r>
          <w:rPr>
            <w:noProof/>
          </w:rPr>
          <w:tab/>
        </w:r>
        <w:r>
          <w:rPr>
            <w:noProof/>
          </w:rPr>
          <w:fldChar w:fldCharType="begin"/>
        </w:r>
        <w:r>
          <w:rPr>
            <w:noProof/>
          </w:rPr>
          <w:instrText xml:space="preserve"> PAGEREF _Toc87952044 \h </w:instrText>
        </w:r>
      </w:ins>
      <w:r>
        <w:rPr>
          <w:noProof/>
        </w:rPr>
      </w:r>
      <w:r>
        <w:rPr>
          <w:noProof/>
        </w:rPr>
        <w:fldChar w:fldCharType="separate"/>
      </w:r>
      <w:ins w:id="274" w:author="JIN Yiran" w:date="2021-11-16T10:45:00Z">
        <w:r>
          <w:rPr>
            <w:noProof/>
          </w:rPr>
          <w:t>26</w:t>
        </w:r>
        <w:r>
          <w:rPr>
            <w:noProof/>
          </w:rPr>
          <w:fldChar w:fldCharType="end"/>
        </w:r>
      </w:ins>
    </w:p>
    <w:p w:rsidR="00137C9E" w:rsidRDefault="00137C9E">
      <w:pPr>
        <w:pStyle w:val="40"/>
        <w:rPr>
          <w:ins w:id="275" w:author="JIN Yiran" w:date="2021-11-16T10:45:00Z"/>
          <w:rFonts w:asciiTheme="minorHAnsi" w:hAnsiTheme="minorHAnsi" w:cstheme="minorBidi"/>
          <w:noProof/>
          <w:kern w:val="2"/>
          <w:sz w:val="21"/>
          <w:szCs w:val="22"/>
          <w:lang w:val="en-US" w:eastAsia="zh-CN"/>
        </w:rPr>
      </w:pPr>
      <w:ins w:id="276" w:author="JIN Yiran" w:date="2021-11-16T10:45:00Z">
        <w:r>
          <w:rPr>
            <w:noProof/>
            <w:lang w:eastAsia="zh-CN"/>
          </w:rPr>
          <w:t>7.4.2.9</w:t>
        </w:r>
        <w:r>
          <w:rPr>
            <w:noProof/>
          </w:rPr>
          <w:t xml:space="preserve"> </w:t>
        </w:r>
        <w:r>
          <w:rPr>
            <w:rFonts w:asciiTheme="minorHAnsi" w:hAnsiTheme="minorHAnsi" w:cstheme="minorBidi"/>
            <w:noProof/>
            <w:kern w:val="2"/>
            <w:sz w:val="21"/>
            <w:szCs w:val="22"/>
            <w:lang w:val="en-US" w:eastAsia="zh-CN"/>
          </w:rPr>
          <w:tab/>
        </w:r>
        <w:r>
          <w:rPr>
            <w:noProof/>
          </w:rPr>
          <w:t>Spurious emissions</w:t>
        </w:r>
        <w:r>
          <w:rPr>
            <w:noProof/>
          </w:rPr>
          <w:tab/>
        </w:r>
        <w:r>
          <w:rPr>
            <w:noProof/>
          </w:rPr>
          <w:fldChar w:fldCharType="begin"/>
        </w:r>
        <w:r>
          <w:rPr>
            <w:noProof/>
          </w:rPr>
          <w:instrText xml:space="preserve"> PAGEREF _Toc87952045 \h </w:instrText>
        </w:r>
      </w:ins>
      <w:r>
        <w:rPr>
          <w:noProof/>
        </w:rPr>
      </w:r>
      <w:r>
        <w:rPr>
          <w:noProof/>
        </w:rPr>
        <w:fldChar w:fldCharType="separate"/>
      </w:r>
      <w:ins w:id="277" w:author="JIN Yiran" w:date="2021-11-16T10:45:00Z">
        <w:r>
          <w:rPr>
            <w:noProof/>
          </w:rPr>
          <w:t>26</w:t>
        </w:r>
        <w:r>
          <w:rPr>
            <w:noProof/>
          </w:rPr>
          <w:fldChar w:fldCharType="end"/>
        </w:r>
      </w:ins>
    </w:p>
    <w:p w:rsidR="00137C9E" w:rsidRDefault="00137C9E">
      <w:pPr>
        <w:pStyle w:val="30"/>
        <w:rPr>
          <w:ins w:id="278" w:author="JIN Yiran" w:date="2021-11-16T10:45:00Z"/>
          <w:rFonts w:asciiTheme="minorHAnsi" w:hAnsiTheme="minorHAnsi" w:cstheme="minorBidi"/>
          <w:noProof/>
          <w:kern w:val="2"/>
          <w:sz w:val="21"/>
          <w:szCs w:val="22"/>
          <w:lang w:val="en-US" w:eastAsia="zh-CN"/>
        </w:rPr>
      </w:pPr>
      <w:ins w:id="279" w:author="JIN Yiran" w:date="2021-11-16T10:45:00Z">
        <w:r>
          <w:rPr>
            <w:noProof/>
            <w:lang w:eastAsia="zh-CN"/>
          </w:rPr>
          <w:t>7.4.3</w:t>
        </w:r>
        <w:r>
          <w:rPr>
            <w:rFonts w:asciiTheme="minorHAnsi" w:hAnsiTheme="minorHAnsi" w:cstheme="minorBidi"/>
            <w:noProof/>
            <w:kern w:val="2"/>
            <w:sz w:val="21"/>
            <w:szCs w:val="22"/>
            <w:lang w:val="en-US" w:eastAsia="zh-CN"/>
          </w:rPr>
          <w:tab/>
        </w:r>
        <w:r w:rsidRPr="00A25CC2">
          <w:rPr>
            <w:rFonts w:cs="Arial"/>
            <w:noProof/>
            <w:lang w:eastAsia="zh-CN"/>
          </w:rPr>
          <w:t>Receiver characteristics</w:t>
        </w:r>
        <w:r>
          <w:rPr>
            <w:noProof/>
          </w:rPr>
          <w:tab/>
        </w:r>
        <w:r>
          <w:rPr>
            <w:noProof/>
          </w:rPr>
          <w:fldChar w:fldCharType="begin"/>
        </w:r>
        <w:r>
          <w:rPr>
            <w:noProof/>
          </w:rPr>
          <w:instrText xml:space="preserve"> PAGEREF _Toc87952046 \h </w:instrText>
        </w:r>
      </w:ins>
      <w:r>
        <w:rPr>
          <w:noProof/>
        </w:rPr>
      </w:r>
      <w:r>
        <w:rPr>
          <w:noProof/>
        </w:rPr>
        <w:fldChar w:fldCharType="separate"/>
      </w:r>
      <w:ins w:id="280" w:author="JIN Yiran" w:date="2021-11-16T10:45:00Z">
        <w:r>
          <w:rPr>
            <w:noProof/>
          </w:rPr>
          <w:t>26</w:t>
        </w:r>
        <w:r>
          <w:rPr>
            <w:noProof/>
          </w:rPr>
          <w:fldChar w:fldCharType="end"/>
        </w:r>
      </w:ins>
    </w:p>
    <w:p w:rsidR="00137C9E" w:rsidRDefault="00137C9E">
      <w:pPr>
        <w:pStyle w:val="30"/>
        <w:rPr>
          <w:ins w:id="281" w:author="JIN Yiran" w:date="2021-11-16T10:45:00Z"/>
          <w:rFonts w:asciiTheme="minorHAnsi" w:hAnsiTheme="minorHAnsi" w:cstheme="minorBidi"/>
          <w:noProof/>
          <w:kern w:val="2"/>
          <w:sz w:val="21"/>
          <w:szCs w:val="22"/>
          <w:lang w:val="en-US" w:eastAsia="zh-CN"/>
        </w:rPr>
      </w:pPr>
      <w:ins w:id="282" w:author="JIN Yiran" w:date="2021-11-16T10:45:00Z">
        <w:r>
          <w:rPr>
            <w:noProof/>
            <w:lang w:eastAsia="zh-CN"/>
          </w:rPr>
          <w:t>7.4.4</w:t>
        </w:r>
        <w:r>
          <w:rPr>
            <w:rFonts w:asciiTheme="minorHAnsi" w:hAnsiTheme="minorHAnsi" w:cstheme="minorBidi"/>
            <w:noProof/>
            <w:kern w:val="2"/>
            <w:sz w:val="21"/>
            <w:szCs w:val="22"/>
            <w:lang w:val="en-US" w:eastAsia="zh-CN"/>
          </w:rPr>
          <w:tab/>
        </w:r>
        <w:r w:rsidRPr="00A25CC2">
          <w:rPr>
            <w:rFonts w:cs="Arial"/>
            <w:noProof/>
            <w:lang w:eastAsia="zh-CN"/>
          </w:rPr>
          <w:t>Others</w:t>
        </w:r>
        <w:r>
          <w:rPr>
            <w:noProof/>
          </w:rPr>
          <w:tab/>
        </w:r>
        <w:r>
          <w:rPr>
            <w:noProof/>
          </w:rPr>
          <w:fldChar w:fldCharType="begin"/>
        </w:r>
        <w:r>
          <w:rPr>
            <w:noProof/>
          </w:rPr>
          <w:instrText xml:space="preserve"> PAGEREF _Toc87952047 \h </w:instrText>
        </w:r>
      </w:ins>
      <w:r>
        <w:rPr>
          <w:noProof/>
        </w:rPr>
      </w:r>
      <w:r>
        <w:rPr>
          <w:noProof/>
        </w:rPr>
        <w:fldChar w:fldCharType="separate"/>
      </w:r>
      <w:ins w:id="283" w:author="JIN Yiran" w:date="2021-11-16T10:45:00Z">
        <w:r>
          <w:rPr>
            <w:noProof/>
          </w:rPr>
          <w:t>26</w:t>
        </w:r>
        <w:r>
          <w:rPr>
            <w:noProof/>
          </w:rPr>
          <w:fldChar w:fldCharType="end"/>
        </w:r>
      </w:ins>
    </w:p>
    <w:p w:rsidR="00137C9E" w:rsidRDefault="00137C9E">
      <w:pPr>
        <w:pStyle w:val="90"/>
        <w:rPr>
          <w:ins w:id="284" w:author="JIN Yiran" w:date="2021-11-16T10:45:00Z"/>
          <w:rFonts w:asciiTheme="minorHAnsi" w:hAnsiTheme="minorHAnsi" w:cstheme="minorBidi"/>
          <w:b w:val="0"/>
          <w:noProof/>
          <w:kern w:val="2"/>
          <w:sz w:val="21"/>
          <w:szCs w:val="22"/>
          <w:lang w:val="en-US" w:eastAsia="zh-CN"/>
        </w:rPr>
      </w:pPr>
      <w:ins w:id="285" w:author="JIN Yiran" w:date="2021-11-16T10:45:00Z">
        <w:r>
          <w:rPr>
            <w:noProof/>
          </w:rPr>
          <w:t xml:space="preserve">Annex A: </w:t>
        </w:r>
        <w:r>
          <w:rPr>
            <w:noProof/>
            <w:lang w:eastAsia="zh-CN"/>
          </w:rPr>
          <w:t xml:space="preserve">Calibration </w:t>
        </w:r>
        <w:r>
          <w:rPr>
            <w:noProof/>
          </w:rPr>
          <w:t>results of NTN components</w:t>
        </w:r>
        <w:r>
          <w:rPr>
            <w:noProof/>
          </w:rPr>
          <w:tab/>
        </w:r>
        <w:r>
          <w:rPr>
            <w:noProof/>
          </w:rPr>
          <w:fldChar w:fldCharType="begin"/>
        </w:r>
        <w:r>
          <w:rPr>
            <w:noProof/>
          </w:rPr>
          <w:instrText xml:space="preserve"> PAGEREF _Toc87952048 \h </w:instrText>
        </w:r>
      </w:ins>
      <w:r>
        <w:rPr>
          <w:noProof/>
        </w:rPr>
      </w:r>
      <w:r>
        <w:rPr>
          <w:noProof/>
        </w:rPr>
        <w:fldChar w:fldCharType="separate"/>
      </w:r>
      <w:ins w:id="286" w:author="JIN Yiran" w:date="2021-11-16T10:45:00Z">
        <w:r>
          <w:rPr>
            <w:noProof/>
          </w:rPr>
          <w:t>27</w:t>
        </w:r>
        <w:r>
          <w:rPr>
            <w:noProof/>
          </w:rPr>
          <w:fldChar w:fldCharType="end"/>
        </w:r>
      </w:ins>
    </w:p>
    <w:p w:rsidR="00137C9E" w:rsidRDefault="00137C9E">
      <w:pPr>
        <w:pStyle w:val="20"/>
        <w:rPr>
          <w:ins w:id="287" w:author="JIN Yiran" w:date="2021-11-16T10:45:00Z"/>
          <w:rFonts w:asciiTheme="minorHAnsi" w:hAnsiTheme="minorHAnsi" w:cstheme="minorBidi"/>
          <w:noProof/>
          <w:kern w:val="2"/>
          <w:sz w:val="21"/>
          <w:szCs w:val="22"/>
          <w:lang w:val="en-US" w:eastAsia="zh-CN"/>
        </w:rPr>
      </w:pPr>
      <w:ins w:id="288" w:author="JIN Yiran" w:date="2021-11-16T10:45:00Z">
        <w:r>
          <w:rPr>
            <w:noProof/>
          </w:rPr>
          <w:t>A.1 Calibration assumptions</w:t>
        </w:r>
        <w:r>
          <w:rPr>
            <w:noProof/>
          </w:rPr>
          <w:tab/>
        </w:r>
        <w:r>
          <w:rPr>
            <w:noProof/>
          </w:rPr>
          <w:fldChar w:fldCharType="begin"/>
        </w:r>
        <w:r>
          <w:rPr>
            <w:noProof/>
          </w:rPr>
          <w:instrText xml:space="preserve"> PAGEREF _Toc87952049 \h </w:instrText>
        </w:r>
      </w:ins>
      <w:r>
        <w:rPr>
          <w:noProof/>
        </w:rPr>
      </w:r>
      <w:r>
        <w:rPr>
          <w:noProof/>
        </w:rPr>
        <w:fldChar w:fldCharType="separate"/>
      </w:r>
      <w:ins w:id="289" w:author="JIN Yiran" w:date="2021-11-16T10:45:00Z">
        <w:r>
          <w:rPr>
            <w:noProof/>
          </w:rPr>
          <w:t>27</w:t>
        </w:r>
        <w:r>
          <w:rPr>
            <w:noProof/>
          </w:rPr>
          <w:fldChar w:fldCharType="end"/>
        </w:r>
      </w:ins>
    </w:p>
    <w:p w:rsidR="00137C9E" w:rsidRDefault="00137C9E">
      <w:pPr>
        <w:pStyle w:val="20"/>
        <w:rPr>
          <w:ins w:id="290" w:author="JIN Yiran" w:date="2021-11-16T10:45:00Z"/>
          <w:rFonts w:asciiTheme="minorHAnsi" w:hAnsiTheme="minorHAnsi" w:cstheme="minorBidi"/>
          <w:noProof/>
          <w:kern w:val="2"/>
          <w:sz w:val="21"/>
          <w:szCs w:val="22"/>
          <w:lang w:val="en-US" w:eastAsia="zh-CN"/>
        </w:rPr>
      </w:pPr>
      <w:ins w:id="291" w:author="JIN Yiran" w:date="2021-11-16T10:45:00Z">
        <w:r>
          <w:rPr>
            <w:noProof/>
          </w:rPr>
          <w:t>A.2 Calibration results</w:t>
        </w:r>
        <w:r>
          <w:rPr>
            <w:noProof/>
          </w:rPr>
          <w:tab/>
        </w:r>
        <w:r>
          <w:rPr>
            <w:noProof/>
          </w:rPr>
          <w:fldChar w:fldCharType="begin"/>
        </w:r>
        <w:r>
          <w:rPr>
            <w:noProof/>
          </w:rPr>
          <w:instrText xml:space="preserve"> PAGEREF _Toc87952050 \h </w:instrText>
        </w:r>
      </w:ins>
      <w:r>
        <w:rPr>
          <w:noProof/>
        </w:rPr>
      </w:r>
      <w:r>
        <w:rPr>
          <w:noProof/>
        </w:rPr>
        <w:fldChar w:fldCharType="separate"/>
      </w:r>
      <w:ins w:id="292" w:author="JIN Yiran" w:date="2021-11-16T10:45:00Z">
        <w:r>
          <w:rPr>
            <w:noProof/>
          </w:rPr>
          <w:t>27</w:t>
        </w:r>
        <w:r>
          <w:rPr>
            <w:noProof/>
          </w:rPr>
          <w:fldChar w:fldCharType="end"/>
        </w:r>
      </w:ins>
    </w:p>
    <w:p w:rsidR="00137C9E" w:rsidRDefault="00137C9E">
      <w:pPr>
        <w:pStyle w:val="90"/>
        <w:rPr>
          <w:ins w:id="293" w:author="JIN Yiran" w:date="2021-11-16T10:45:00Z"/>
          <w:rFonts w:asciiTheme="minorHAnsi" w:hAnsiTheme="minorHAnsi" w:cstheme="minorBidi"/>
          <w:b w:val="0"/>
          <w:noProof/>
          <w:kern w:val="2"/>
          <w:sz w:val="21"/>
          <w:szCs w:val="22"/>
          <w:lang w:val="en-US" w:eastAsia="zh-CN"/>
        </w:rPr>
      </w:pPr>
      <w:ins w:id="294" w:author="JIN Yiran" w:date="2021-11-16T10:45:00Z">
        <w:r>
          <w:rPr>
            <w:noProof/>
          </w:rPr>
          <w:t xml:space="preserve">Annex B: </w:t>
        </w:r>
        <w:r>
          <w:rPr>
            <w:noProof/>
            <w:lang w:eastAsia="zh-CN"/>
          </w:rPr>
          <w:t>Calibration</w:t>
        </w:r>
        <w:r>
          <w:rPr>
            <w:noProof/>
          </w:rPr>
          <w:t xml:space="preserve"> results of TN components</w:t>
        </w:r>
        <w:r>
          <w:rPr>
            <w:noProof/>
          </w:rPr>
          <w:tab/>
        </w:r>
        <w:r>
          <w:rPr>
            <w:noProof/>
          </w:rPr>
          <w:fldChar w:fldCharType="begin"/>
        </w:r>
        <w:r>
          <w:rPr>
            <w:noProof/>
          </w:rPr>
          <w:instrText xml:space="preserve"> PAGEREF _Toc87952051 \h </w:instrText>
        </w:r>
      </w:ins>
      <w:r>
        <w:rPr>
          <w:noProof/>
        </w:rPr>
      </w:r>
      <w:r>
        <w:rPr>
          <w:noProof/>
        </w:rPr>
        <w:fldChar w:fldCharType="separate"/>
      </w:r>
      <w:ins w:id="295" w:author="JIN Yiran" w:date="2021-11-16T10:45:00Z">
        <w:r>
          <w:rPr>
            <w:noProof/>
          </w:rPr>
          <w:t>33</w:t>
        </w:r>
        <w:r>
          <w:rPr>
            <w:noProof/>
          </w:rPr>
          <w:fldChar w:fldCharType="end"/>
        </w:r>
      </w:ins>
    </w:p>
    <w:p w:rsidR="00137C9E" w:rsidRDefault="00137C9E">
      <w:pPr>
        <w:pStyle w:val="20"/>
        <w:rPr>
          <w:ins w:id="296" w:author="JIN Yiran" w:date="2021-11-16T10:45:00Z"/>
          <w:rFonts w:asciiTheme="minorHAnsi" w:hAnsiTheme="minorHAnsi" w:cstheme="minorBidi"/>
          <w:noProof/>
          <w:kern w:val="2"/>
          <w:sz w:val="21"/>
          <w:szCs w:val="22"/>
          <w:lang w:val="en-US" w:eastAsia="zh-CN"/>
        </w:rPr>
      </w:pPr>
      <w:ins w:id="297" w:author="JIN Yiran" w:date="2021-11-16T10:45:00Z">
        <w:r>
          <w:rPr>
            <w:noProof/>
          </w:rPr>
          <w:t>B.1 Calibration assumptions</w:t>
        </w:r>
        <w:r>
          <w:rPr>
            <w:noProof/>
          </w:rPr>
          <w:tab/>
        </w:r>
        <w:r>
          <w:rPr>
            <w:noProof/>
          </w:rPr>
          <w:fldChar w:fldCharType="begin"/>
        </w:r>
        <w:r>
          <w:rPr>
            <w:noProof/>
          </w:rPr>
          <w:instrText xml:space="preserve"> PAGEREF _Toc87952052 \h </w:instrText>
        </w:r>
      </w:ins>
      <w:r>
        <w:rPr>
          <w:noProof/>
        </w:rPr>
      </w:r>
      <w:r>
        <w:rPr>
          <w:noProof/>
        </w:rPr>
        <w:fldChar w:fldCharType="separate"/>
      </w:r>
      <w:ins w:id="298" w:author="JIN Yiran" w:date="2021-11-16T10:45:00Z">
        <w:r>
          <w:rPr>
            <w:noProof/>
          </w:rPr>
          <w:t>33</w:t>
        </w:r>
        <w:r>
          <w:rPr>
            <w:noProof/>
          </w:rPr>
          <w:fldChar w:fldCharType="end"/>
        </w:r>
      </w:ins>
    </w:p>
    <w:p w:rsidR="00137C9E" w:rsidRDefault="00137C9E">
      <w:pPr>
        <w:pStyle w:val="20"/>
        <w:rPr>
          <w:ins w:id="299" w:author="JIN Yiran" w:date="2021-11-16T10:45:00Z"/>
          <w:rFonts w:asciiTheme="minorHAnsi" w:hAnsiTheme="minorHAnsi" w:cstheme="minorBidi"/>
          <w:noProof/>
          <w:kern w:val="2"/>
          <w:sz w:val="21"/>
          <w:szCs w:val="22"/>
          <w:lang w:val="en-US" w:eastAsia="zh-CN"/>
        </w:rPr>
      </w:pPr>
      <w:ins w:id="300" w:author="JIN Yiran" w:date="2021-11-16T10:45:00Z">
        <w:r>
          <w:rPr>
            <w:noProof/>
          </w:rPr>
          <w:t>B.2 Calibration results</w:t>
        </w:r>
        <w:r>
          <w:rPr>
            <w:noProof/>
          </w:rPr>
          <w:tab/>
        </w:r>
        <w:r>
          <w:rPr>
            <w:noProof/>
          </w:rPr>
          <w:fldChar w:fldCharType="begin"/>
        </w:r>
        <w:r>
          <w:rPr>
            <w:noProof/>
          </w:rPr>
          <w:instrText xml:space="preserve"> PAGEREF _Toc87952053 \h </w:instrText>
        </w:r>
      </w:ins>
      <w:r>
        <w:rPr>
          <w:noProof/>
        </w:rPr>
      </w:r>
      <w:r>
        <w:rPr>
          <w:noProof/>
        </w:rPr>
        <w:fldChar w:fldCharType="separate"/>
      </w:r>
      <w:ins w:id="301" w:author="JIN Yiran" w:date="2021-11-16T10:45:00Z">
        <w:r>
          <w:rPr>
            <w:noProof/>
          </w:rPr>
          <w:t>34</w:t>
        </w:r>
        <w:r>
          <w:rPr>
            <w:noProof/>
          </w:rPr>
          <w:fldChar w:fldCharType="end"/>
        </w:r>
      </w:ins>
    </w:p>
    <w:p w:rsidR="00137C9E" w:rsidRDefault="00137C9E">
      <w:pPr>
        <w:pStyle w:val="90"/>
        <w:rPr>
          <w:ins w:id="302" w:author="JIN Yiran" w:date="2021-11-16T10:45:00Z"/>
          <w:rFonts w:asciiTheme="minorHAnsi" w:hAnsiTheme="minorHAnsi" w:cstheme="minorBidi"/>
          <w:b w:val="0"/>
          <w:noProof/>
          <w:kern w:val="2"/>
          <w:sz w:val="21"/>
          <w:szCs w:val="22"/>
          <w:lang w:val="en-US" w:eastAsia="zh-CN"/>
        </w:rPr>
      </w:pPr>
      <w:ins w:id="303" w:author="JIN Yiran" w:date="2021-11-16T10:45:00Z">
        <w:r>
          <w:rPr>
            <w:noProof/>
          </w:rPr>
          <w:t>Annex C: To be added.</w:t>
        </w:r>
        <w:r>
          <w:rPr>
            <w:noProof/>
          </w:rPr>
          <w:tab/>
        </w:r>
        <w:r>
          <w:rPr>
            <w:noProof/>
          </w:rPr>
          <w:fldChar w:fldCharType="begin"/>
        </w:r>
        <w:r>
          <w:rPr>
            <w:noProof/>
          </w:rPr>
          <w:instrText xml:space="preserve"> PAGEREF _Toc87952054 \h </w:instrText>
        </w:r>
      </w:ins>
      <w:r>
        <w:rPr>
          <w:noProof/>
        </w:rPr>
      </w:r>
      <w:r>
        <w:rPr>
          <w:noProof/>
        </w:rPr>
        <w:fldChar w:fldCharType="separate"/>
      </w:r>
      <w:ins w:id="304" w:author="JIN Yiran" w:date="2021-11-16T10:45:00Z">
        <w:r>
          <w:rPr>
            <w:noProof/>
          </w:rPr>
          <w:t>36</w:t>
        </w:r>
        <w:r>
          <w:rPr>
            <w:noProof/>
          </w:rPr>
          <w:fldChar w:fldCharType="end"/>
        </w:r>
      </w:ins>
    </w:p>
    <w:p w:rsidR="00137C9E" w:rsidRDefault="00137C9E">
      <w:pPr>
        <w:pStyle w:val="90"/>
        <w:rPr>
          <w:ins w:id="305" w:author="JIN Yiran" w:date="2021-11-16T10:45:00Z"/>
          <w:rFonts w:asciiTheme="minorHAnsi" w:hAnsiTheme="minorHAnsi" w:cstheme="minorBidi"/>
          <w:b w:val="0"/>
          <w:noProof/>
          <w:kern w:val="2"/>
          <w:sz w:val="21"/>
          <w:szCs w:val="22"/>
          <w:lang w:val="en-US" w:eastAsia="zh-CN"/>
        </w:rPr>
      </w:pPr>
      <w:ins w:id="306" w:author="JIN Yiran" w:date="2021-11-16T10:45:00Z">
        <w:r>
          <w:rPr>
            <w:noProof/>
          </w:rPr>
          <w:t>Annex D: Change history</w:t>
        </w:r>
        <w:r>
          <w:rPr>
            <w:noProof/>
          </w:rPr>
          <w:tab/>
        </w:r>
        <w:r>
          <w:rPr>
            <w:noProof/>
          </w:rPr>
          <w:fldChar w:fldCharType="begin"/>
        </w:r>
        <w:r>
          <w:rPr>
            <w:noProof/>
          </w:rPr>
          <w:instrText xml:space="preserve"> PAGEREF _Toc87952055 \h </w:instrText>
        </w:r>
      </w:ins>
      <w:r>
        <w:rPr>
          <w:noProof/>
        </w:rPr>
      </w:r>
      <w:r>
        <w:rPr>
          <w:noProof/>
        </w:rPr>
        <w:fldChar w:fldCharType="separate"/>
      </w:r>
      <w:ins w:id="307" w:author="JIN Yiran" w:date="2021-11-16T10:45:00Z">
        <w:r>
          <w:rPr>
            <w:noProof/>
          </w:rPr>
          <w:t>37</w:t>
        </w:r>
        <w:r>
          <w:rPr>
            <w:noProof/>
          </w:rPr>
          <w:fldChar w:fldCharType="end"/>
        </w:r>
      </w:ins>
    </w:p>
    <w:p w:rsidR="004211E7" w:rsidDel="00137C9E" w:rsidRDefault="004211E7">
      <w:pPr>
        <w:pStyle w:val="10"/>
        <w:rPr>
          <w:del w:id="308" w:author="JIN Yiran" w:date="2021-11-16T10:45:00Z"/>
          <w:rFonts w:asciiTheme="minorHAnsi" w:hAnsiTheme="minorHAnsi" w:cstheme="minorBidi"/>
          <w:noProof/>
          <w:kern w:val="2"/>
          <w:sz w:val="21"/>
          <w:szCs w:val="22"/>
          <w:lang w:val="en-US" w:eastAsia="zh-CN"/>
        </w:rPr>
      </w:pPr>
      <w:del w:id="309" w:author="JIN Yiran" w:date="2021-11-16T10:45:00Z">
        <w:r w:rsidDel="00137C9E">
          <w:rPr>
            <w:noProof/>
          </w:rPr>
          <w:delText>Foreword</w:delText>
        </w:r>
        <w:r w:rsidDel="00137C9E">
          <w:rPr>
            <w:noProof/>
          </w:rPr>
          <w:tab/>
          <w:delText>4</w:delText>
        </w:r>
      </w:del>
    </w:p>
    <w:p w:rsidR="004211E7" w:rsidDel="00137C9E" w:rsidRDefault="004211E7">
      <w:pPr>
        <w:pStyle w:val="90"/>
        <w:rPr>
          <w:del w:id="310" w:author="JIN Yiran" w:date="2021-11-16T10:45:00Z"/>
          <w:rFonts w:asciiTheme="minorHAnsi" w:hAnsiTheme="minorHAnsi" w:cstheme="minorBidi"/>
          <w:b w:val="0"/>
          <w:noProof/>
          <w:kern w:val="2"/>
          <w:sz w:val="21"/>
          <w:szCs w:val="22"/>
          <w:lang w:val="en-US" w:eastAsia="zh-CN"/>
        </w:rPr>
      </w:pPr>
      <w:del w:id="311" w:author="JIN Yiran" w:date="2021-11-16T10:45:00Z">
        <w:r w:rsidDel="00137C9E">
          <w:rPr>
            <w:noProof/>
          </w:rPr>
          <w:delText>Annex A:</w:delText>
        </w:r>
        <w:r w:rsidDel="00137C9E">
          <w:rPr>
            <w:noProof/>
          </w:rPr>
          <w:tab/>
          <w:delText>6</w:delText>
        </w:r>
      </w:del>
    </w:p>
    <w:p w:rsidR="004211E7" w:rsidDel="00137C9E" w:rsidRDefault="004211E7">
      <w:pPr>
        <w:pStyle w:val="90"/>
        <w:rPr>
          <w:del w:id="312" w:author="JIN Yiran" w:date="2021-11-16T10:45:00Z"/>
          <w:rFonts w:asciiTheme="minorHAnsi" w:hAnsiTheme="minorHAnsi" w:cstheme="minorBidi"/>
          <w:b w:val="0"/>
          <w:noProof/>
          <w:kern w:val="2"/>
          <w:sz w:val="21"/>
          <w:szCs w:val="22"/>
          <w:lang w:val="en-US" w:eastAsia="zh-CN"/>
        </w:rPr>
      </w:pPr>
      <w:del w:id="313" w:author="JIN Yiran" w:date="2021-11-16T10:45:00Z">
        <w:r w:rsidDel="00137C9E">
          <w:rPr>
            <w:noProof/>
          </w:rPr>
          <w:delText>Annex B:</w:delText>
        </w:r>
        <w:r w:rsidDel="00137C9E">
          <w:rPr>
            <w:noProof/>
          </w:rPr>
          <w:tab/>
          <w:delText>7</w:delText>
        </w:r>
      </w:del>
    </w:p>
    <w:p w:rsidR="004211E7" w:rsidDel="00137C9E" w:rsidRDefault="004211E7">
      <w:pPr>
        <w:pStyle w:val="90"/>
        <w:rPr>
          <w:del w:id="314" w:author="JIN Yiran" w:date="2021-11-16T10:45:00Z"/>
          <w:rFonts w:asciiTheme="minorHAnsi" w:hAnsiTheme="minorHAnsi" w:cstheme="minorBidi"/>
          <w:b w:val="0"/>
          <w:noProof/>
          <w:kern w:val="2"/>
          <w:sz w:val="21"/>
          <w:szCs w:val="22"/>
          <w:lang w:val="en-US" w:eastAsia="zh-CN"/>
        </w:rPr>
      </w:pPr>
      <w:del w:id="315" w:author="JIN Yiran" w:date="2021-11-16T10:45:00Z">
        <w:r w:rsidDel="00137C9E">
          <w:rPr>
            <w:noProof/>
          </w:rPr>
          <w:delText>Annex C: To be added.</w:delText>
        </w:r>
        <w:r w:rsidDel="00137C9E">
          <w:rPr>
            <w:noProof/>
          </w:rPr>
          <w:tab/>
          <w:delText>8</w:delText>
        </w:r>
      </w:del>
    </w:p>
    <w:p w:rsidR="004211E7" w:rsidDel="00137C9E" w:rsidRDefault="004211E7">
      <w:pPr>
        <w:pStyle w:val="90"/>
        <w:rPr>
          <w:del w:id="316" w:author="JIN Yiran" w:date="2021-11-16T10:45:00Z"/>
          <w:rFonts w:asciiTheme="minorHAnsi" w:hAnsiTheme="minorHAnsi" w:cstheme="minorBidi"/>
          <w:b w:val="0"/>
          <w:noProof/>
          <w:kern w:val="2"/>
          <w:sz w:val="21"/>
          <w:szCs w:val="22"/>
          <w:lang w:val="en-US" w:eastAsia="zh-CN"/>
        </w:rPr>
      </w:pPr>
      <w:del w:id="317" w:author="JIN Yiran" w:date="2021-11-16T10:45:00Z">
        <w:r w:rsidDel="00137C9E">
          <w:rPr>
            <w:noProof/>
          </w:rPr>
          <w:delText>Annex D: Change history</w:delText>
        </w:r>
        <w:r w:rsidDel="00137C9E">
          <w:rPr>
            <w:noProof/>
          </w:rPr>
          <w:tab/>
          <w:delText>9</w:delText>
        </w:r>
      </w:del>
    </w:p>
    <w:p w:rsidR="00D84F72" w:rsidRDefault="00783A88">
      <w:r>
        <w:rPr>
          <w:sz w:val="22"/>
        </w:rPr>
        <w:fldChar w:fldCharType="end"/>
      </w:r>
    </w:p>
    <w:p w:rsidR="00D84F72" w:rsidDel="00137C9E" w:rsidRDefault="00783A88" w:rsidP="00137C9E">
      <w:pPr>
        <w:pStyle w:val="Guidance"/>
        <w:rPr>
          <w:del w:id="318" w:author="JIN Yiran" w:date="2021-11-16T10:38:00Z"/>
        </w:rPr>
      </w:pPr>
      <w:del w:id="319" w:author="JIN Yiran" w:date="2021-11-16T10:44:00Z">
        <w:r w:rsidDel="00137C9E">
          <w:br w:type="page"/>
        </w:r>
      </w:del>
      <w:del w:id="320" w:author="JIN Yiran" w:date="2021-11-16T10:38:00Z">
        <w:r w:rsidDel="00137C9E">
          <w:lastRenderedPageBreak/>
          <w:delText xml:space="preserve">For definitive guidance on drafting 3GPP TSs and TRs, see </w:delText>
        </w:r>
        <w:r w:rsidR="000D243C" w:rsidDel="00137C9E">
          <w:rPr>
            <w:rStyle w:val="aa"/>
            <w:i w:val="0"/>
          </w:rPr>
          <w:fldChar w:fldCharType="begin"/>
        </w:r>
        <w:r w:rsidR="000D243C" w:rsidDel="00137C9E">
          <w:rPr>
            <w:rStyle w:val="aa"/>
          </w:rPr>
          <w:delInstrText xml:space="preserve"> HYPERLINK "http://www.3gpp.org/DynaReport/21801.htm" </w:delInstrText>
        </w:r>
        <w:r w:rsidR="000D243C" w:rsidDel="00137C9E">
          <w:rPr>
            <w:rStyle w:val="aa"/>
            <w:i w:val="0"/>
          </w:rPr>
          <w:fldChar w:fldCharType="separate"/>
        </w:r>
        <w:r w:rsidDel="00137C9E">
          <w:rPr>
            <w:rStyle w:val="aa"/>
          </w:rPr>
          <w:delText>3GPP TS 21.801</w:delText>
        </w:r>
        <w:r w:rsidR="000D243C" w:rsidDel="00137C9E">
          <w:rPr>
            <w:rStyle w:val="aa"/>
            <w:i w:val="0"/>
          </w:rPr>
          <w:fldChar w:fldCharType="end"/>
        </w:r>
        <w:r w:rsidDel="00137C9E">
          <w:delText xml:space="preserve"> supplemented by the 3GPP web page </w:delText>
        </w:r>
        <w:r w:rsidR="000D243C" w:rsidDel="00137C9E">
          <w:rPr>
            <w:rStyle w:val="aa"/>
            <w:i w:val="0"/>
          </w:rPr>
          <w:fldChar w:fldCharType="begin"/>
        </w:r>
        <w:r w:rsidR="000D243C" w:rsidDel="00137C9E">
          <w:rPr>
            <w:rStyle w:val="aa"/>
          </w:rPr>
          <w:delInstrText xml:space="preserve"> HYPERLINK "http://www.3gpp.org/specifications-groups/delegates-corner/writing-a-new-spec" </w:delInstrText>
        </w:r>
        <w:r w:rsidR="000D243C" w:rsidDel="00137C9E">
          <w:rPr>
            <w:rStyle w:val="aa"/>
            <w:i w:val="0"/>
          </w:rPr>
          <w:fldChar w:fldCharType="separate"/>
        </w:r>
        <w:r w:rsidDel="00137C9E">
          <w:rPr>
            <w:rStyle w:val="aa"/>
          </w:rPr>
          <w:delText>http://www.3gpp.org/specifications-groups/delegates-corner/writing-a-new-spec</w:delText>
        </w:r>
        <w:r w:rsidR="000D243C" w:rsidDel="00137C9E">
          <w:rPr>
            <w:rStyle w:val="aa"/>
            <w:i w:val="0"/>
          </w:rPr>
          <w:fldChar w:fldCharType="end"/>
        </w:r>
        <w:r w:rsidDel="00137C9E">
          <w:delText xml:space="preserve">. </w:delText>
        </w:r>
      </w:del>
    </w:p>
    <w:p w:rsidR="00D84F72" w:rsidRDefault="00783A88" w:rsidP="00137C9E">
      <w:pPr>
        <w:pStyle w:val="Guidance"/>
      </w:pPr>
      <w:del w:id="321" w:author="JIN Yiran" w:date="2021-11-16T10:38:00Z">
        <w:r w:rsidDel="00137C9E">
          <w:delText>Ensure all blue guidance text is removed before submitting the TS/TR to the TSG for approval.</w:delText>
        </w:r>
      </w:del>
    </w:p>
    <w:p w:rsidR="00137C9E" w:rsidRDefault="00137C9E">
      <w:pPr>
        <w:spacing w:after="0"/>
        <w:rPr>
          <w:ins w:id="322" w:author="JIN Yiran" w:date="2021-11-16T10:44:00Z"/>
          <w:rFonts w:ascii="Arial" w:hAnsi="Arial"/>
          <w:sz w:val="36"/>
        </w:rPr>
      </w:pPr>
      <w:bookmarkStart w:id="323" w:name="foreword"/>
      <w:bookmarkStart w:id="324" w:name="_Toc87889224"/>
      <w:bookmarkEnd w:id="323"/>
      <w:ins w:id="325" w:author="JIN Yiran" w:date="2021-11-16T10:44:00Z">
        <w:r>
          <w:br w:type="page"/>
        </w:r>
      </w:ins>
    </w:p>
    <w:p w:rsidR="00D84F72" w:rsidRDefault="00783A88">
      <w:pPr>
        <w:pStyle w:val="1"/>
        <w:ind w:left="0" w:firstLine="0"/>
        <w:pPrChange w:id="326" w:author="JIN Yiran" w:date="2021-11-16T10:38:00Z">
          <w:pPr>
            <w:pStyle w:val="1"/>
          </w:pPr>
        </w:pPrChange>
      </w:pPr>
      <w:bookmarkStart w:id="327" w:name="_Toc87951961"/>
      <w:r>
        <w:lastRenderedPageBreak/>
        <w:t>Foreword</w:t>
      </w:r>
      <w:bookmarkEnd w:id="324"/>
      <w:bookmarkEnd w:id="327"/>
    </w:p>
    <w:p w:rsidR="00D84F72" w:rsidDel="00137C9E" w:rsidRDefault="00783A88">
      <w:pPr>
        <w:pStyle w:val="Guidance"/>
        <w:rPr>
          <w:del w:id="328" w:author="JIN Yiran" w:date="2021-11-16T10:38:00Z"/>
        </w:rPr>
      </w:pPr>
      <w:del w:id="329" w:author="JIN Yiran" w:date="2021-11-16T10:38:00Z">
        <w:r w:rsidDel="00137C9E">
          <w:delText xml:space="preserve">This clause is mandatory; do not alter the text in any way other than to choose between "Specification" and "Report". </w:delText>
        </w:r>
      </w:del>
    </w:p>
    <w:p w:rsidR="00D84F72" w:rsidRDefault="00783A88">
      <w:r>
        <w:t xml:space="preserve">This Technical </w:t>
      </w:r>
      <w:bookmarkStart w:id="330" w:name="spectype3"/>
      <w:r>
        <w:t>Report</w:t>
      </w:r>
      <w:bookmarkEnd w:id="330"/>
      <w:r>
        <w:t xml:space="preserve"> has been produced by the 3rd Generation Partnership Project (3GPP).</w:t>
      </w:r>
    </w:p>
    <w:p w:rsidR="00D84F72" w:rsidRDefault="00783A8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D84F72" w:rsidRDefault="00783A88">
      <w:pPr>
        <w:pStyle w:val="B1"/>
      </w:pPr>
      <w:r>
        <w:t>Version x.y.z</w:t>
      </w:r>
    </w:p>
    <w:p w:rsidR="00D84F72" w:rsidRDefault="00783A88">
      <w:pPr>
        <w:pStyle w:val="B1"/>
      </w:pPr>
      <w:r>
        <w:t>where:</w:t>
      </w:r>
    </w:p>
    <w:p w:rsidR="00D84F72" w:rsidRDefault="00783A88">
      <w:pPr>
        <w:pStyle w:val="B20"/>
      </w:pPr>
      <w:r>
        <w:t>x</w:t>
      </w:r>
      <w:r>
        <w:tab/>
        <w:t>the first digit:</w:t>
      </w:r>
    </w:p>
    <w:p w:rsidR="00D84F72" w:rsidRDefault="00783A88">
      <w:pPr>
        <w:pStyle w:val="B3"/>
      </w:pPr>
      <w:r>
        <w:t>1</w:t>
      </w:r>
      <w:r>
        <w:tab/>
        <w:t>presented to TSG for information;</w:t>
      </w:r>
    </w:p>
    <w:p w:rsidR="00D84F72" w:rsidRDefault="00783A88">
      <w:pPr>
        <w:pStyle w:val="B3"/>
      </w:pPr>
      <w:r>
        <w:t>2</w:t>
      </w:r>
      <w:r>
        <w:tab/>
        <w:t>presented to TSG for approval;</w:t>
      </w:r>
    </w:p>
    <w:p w:rsidR="00D84F72" w:rsidRDefault="00783A88">
      <w:pPr>
        <w:pStyle w:val="B3"/>
      </w:pPr>
      <w:r>
        <w:t>3</w:t>
      </w:r>
      <w:r>
        <w:tab/>
        <w:t>or greater indicates TSG approved document under change control.</w:t>
      </w:r>
    </w:p>
    <w:p w:rsidR="00D84F72" w:rsidRDefault="00783A88">
      <w:pPr>
        <w:pStyle w:val="B20"/>
      </w:pPr>
      <w:r>
        <w:t>y</w:t>
      </w:r>
      <w:r>
        <w:tab/>
        <w:t>the second digit is incremented for all changes of substance, i.e. technical enhancements, corrections, updates, etc.</w:t>
      </w:r>
    </w:p>
    <w:p w:rsidR="00D84F72" w:rsidRDefault="00783A88">
      <w:pPr>
        <w:pStyle w:val="B20"/>
      </w:pPr>
      <w:r>
        <w:t>z</w:t>
      </w:r>
      <w:r>
        <w:tab/>
        <w:t>the third digit is incremented when editorial only changes have been incorporated in the document.</w:t>
      </w:r>
    </w:p>
    <w:p w:rsidR="00D84F72" w:rsidDel="00137C9E" w:rsidRDefault="00783A88">
      <w:pPr>
        <w:pStyle w:val="Guidance"/>
        <w:rPr>
          <w:del w:id="331" w:author="JIN Yiran" w:date="2021-11-16T10:39:00Z"/>
        </w:rPr>
      </w:pPr>
      <w:del w:id="332" w:author="JIN Yiran" w:date="2021-11-16T10:39:00Z">
        <w:r w:rsidDel="00137C9E">
          <w:delText>In drafting the TS/TR, pay particular attention to the use of modal auxiliary verbs! TRs shall not contain any normative provisions.</w:delText>
        </w:r>
      </w:del>
    </w:p>
    <w:p w:rsidR="00D84F72" w:rsidRDefault="00783A88">
      <w:r>
        <w:t>In the present document, modal verbs have the following meanings:</w:t>
      </w:r>
    </w:p>
    <w:p w:rsidR="00D84F72" w:rsidRDefault="00783A88">
      <w:pPr>
        <w:pStyle w:val="EX"/>
      </w:pPr>
      <w:r>
        <w:rPr>
          <w:b/>
        </w:rPr>
        <w:t>shall</w:t>
      </w:r>
      <w:r>
        <w:tab/>
      </w:r>
      <w:r>
        <w:tab/>
        <w:t>indicates a mandatory requirement to do something</w:t>
      </w:r>
    </w:p>
    <w:p w:rsidR="00D84F72" w:rsidRDefault="00783A88">
      <w:pPr>
        <w:pStyle w:val="EX"/>
      </w:pPr>
      <w:r>
        <w:rPr>
          <w:b/>
        </w:rPr>
        <w:t>shall not</w:t>
      </w:r>
      <w:r>
        <w:tab/>
        <w:t>indicates an interdiction (prohibition) to do something</w:t>
      </w:r>
    </w:p>
    <w:p w:rsidR="00D84F72" w:rsidRDefault="00783A88">
      <w:r>
        <w:t>The constructions "shall" and "shall not" are confined to the context of normative provisions, and do not appear in Technical Reports.</w:t>
      </w:r>
    </w:p>
    <w:p w:rsidR="00D84F72" w:rsidRDefault="00783A8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D84F72" w:rsidRDefault="00783A88">
      <w:pPr>
        <w:pStyle w:val="EX"/>
      </w:pPr>
      <w:r>
        <w:rPr>
          <w:b/>
        </w:rPr>
        <w:t>should</w:t>
      </w:r>
      <w:r>
        <w:tab/>
      </w:r>
      <w:r>
        <w:tab/>
        <w:t>indicates a recommendation to do something</w:t>
      </w:r>
    </w:p>
    <w:p w:rsidR="00D84F72" w:rsidRDefault="00783A88">
      <w:pPr>
        <w:pStyle w:val="EX"/>
      </w:pPr>
      <w:r>
        <w:rPr>
          <w:b/>
        </w:rPr>
        <w:t>should not</w:t>
      </w:r>
      <w:r>
        <w:tab/>
        <w:t>indicates a recommendation not to do something</w:t>
      </w:r>
    </w:p>
    <w:p w:rsidR="00D84F72" w:rsidRDefault="00783A88">
      <w:pPr>
        <w:pStyle w:val="EX"/>
      </w:pPr>
      <w:r>
        <w:rPr>
          <w:b/>
        </w:rPr>
        <w:t>may</w:t>
      </w:r>
      <w:r>
        <w:tab/>
      </w:r>
      <w:r>
        <w:tab/>
        <w:t>indicates permission to do something</w:t>
      </w:r>
    </w:p>
    <w:p w:rsidR="00D84F72" w:rsidRDefault="00783A88">
      <w:pPr>
        <w:pStyle w:val="EX"/>
      </w:pPr>
      <w:r>
        <w:rPr>
          <w:b/>
        </w:rPr>
        <w:t>need not</w:t>
      </w:r>
      <w:r>
        <w:tab/>
        <w:t>indicates permission not to do something</w:t>
      </w:r>
    </w:p>
    <w:p w:rsidR="00D84F72" w:rsidRDefault="00783A88">
      <w:r>
        <w:t>The construction "may not" is ambiguous and is not used in normative elements. The unambiguous constructions "might not" or "shall not" are used instead, depending upon the meaning intended.</w:t>
      </w:r>
    </w:p>
    <w:p w:rsidR="00D84F72" w:rsidRDefault="00783A88">
      <w:pPr>
        <w:pStyle w:val="EX"/>
      </w:pPr>
      <w:r>
        <w:rPr>
          <w:b/>
        </w:rPr>
        <w:t>can</w:t>
      </w:r>
      <w:r>
        <w:tab/>
      </w:r>
      <w:r>
        <w:tab/>
        <w:t>indicates that something is possible</w:t>
      </w:r>
    </w:p>
    <w:p w:rsidR="00D84F72" w:rsidRDefault="00783A88">
      <w:pPr>
        <w:pStyle w:val="EX"/>
      </w:pPr>
      <w:r>
        <w:rPr>
          <w:b/>
        </w:rPr>
        <w:t>cannot</w:t>
      </w:r>
      <w:r>
        <w:tab/>
      </w:r>
      <w:r>
        <w:tab/>
        <w:t>indicates that something is impossible</w:t>
      </w:r>
    </w:p>
    <w:p w:rsidR="00D84F72" w:rsidRDefault="00783A88">
      <w:r>
        <w:t>The constructions "can" and "cannot" are not substitutes for "may" and "need not".</w:t>
      </w:r>
    </w:p>
    <w:p w:rsidR="00D84F72" w:rsidRDefault="00783A88">
      <w:pPr>
        <w:pStyle w:val="EX"/>
      </w:pPr>
      <w:r>
        <w:rPr>
          <w:b/>
        </w:rPr>
        <w:t>will</w:t>
      </w:r>
      <w:r>
        <w:tab/>
      </w:r>
      <w:r>
        <w:tab/>
        <w:t>indicates that something is certain or expected to happen as a result of action taken by an agency the behaviour of which is outside the scope of the present document</w:t>
      </w:r>
    </w:p>
    <w:p w:rsidR="00D84F72" w:rsidRDefault="00783A88">
      <w:pPr>
        <w:pStyle w:val="EX"/>
      </w:pPr>
      <w:r>
        <w:rPr>
          <w:b/>
        </w:rPr>
        <w:t>will not</w:t>
      </w:r>
      <w:r>
        <w:tab/>
      </w:r>
      <w:r>
        <w:tab/>
        <w:t>indicates that something is certain or expected not to happen as a result of action taken by an agency the behaviour of which is outside the scope of the present document</w:t>
      </w:r>
    </w:p>
    <w:p w:rsidR="00D84F72" w:rsidRDefault="00783A88">
      <w:pPr>
        <w:pStyle w:val="EX"/>
      </w:pPr>
      <w:r>
        <w:rPr>
          <w:b/>
        </w:rPr>
        <w:lastRenderedPageBreak/>
        <w:t>might</w:t>
      </w:r>
      <w:r>
        <w:tab/>
        <w:t>indicates a likelihood that something will happen as a result of action taken by some agency the behaviour of which is outside the scope of the present document</w:t>
      </w:r>
    </w:p>
    <w:p w:rsidR="00D84F72" w:rsidRDefault="00783A88">
      <w:pPr>
        <w:pStyle w:val="EX"/>
      </w:pPr>
      <w:r>
        <w:rPr>
          <w:b/>
        </w:rPr>
        <w:t>might not</w:t>
      </w:r>
      <w:r>
        <w:tab/>
        <w:t>indicates a likelihood that something will not happen as a result of action taken by some agency the behaviour of which is outside the scope of the present document</w:t>
      </w:r>
    </w:p>
    <w:p w:rsidR="00D84F72" w:rsidRDefault="00783A88">
      <w:r>
        <w:t>In addition:</w:t>
      </w:r>
    </w:p>
    <w:p w:rsidR="00D84F72" w:rsidRDefault="00783A88">
      <w:pPr>
        <w:pStyle w:val="EX"/>
      </w:pPr>
      <w:r>
        <w:rPr>
          <w:b/>
        </w:rPr>
        <w:t>is</w:t>
      </w:r>
      <w:r>
        <w:tab/>
        <w:t>(or any other verb in the indicative mood) indicates a statement of fact</w:t>
      </w:r>
    </w:p>
    <w:p w:rsidR="00D84F72" w:rsidRDefault="00783A88">
      <w:pPr>
        <w:pStyle w:val="EX"/>
      </w:pPr>
      <w:r>
        <w:rPr>
          <w:b/>
        </w:rPr>
        <w:t>is not</w:t>
      </w:r>
      <w:r>
        <w:tab/>
        <w:t>(or any other negative verb in the indicative mood) indicates a statement of fact</w:t>
      </w:r>
    </w:p>
    <w:p w:rsidR="00D84F72" w:rsidRDefault="00783A88">
      <w:r>
        <w:t>The constructions "is" and "is not" do not indicate requirements.</w:t>
      </w:r>
    </w:p>
    <w:p w:rsidR="002B0907" w:rsidRDefault="002B0907" w:rsidP="002B0907">
      <w:pPr>
        <w:pStyle w:val="1"/>
        <w:ind w:leftChars="-2" w:left="428" w:hangingChars="120" w:hanging="432"/>
        <w:rPr>
          <w:ins w:id="333" w:author="R4-2120772" w:date="2021-11-15T15:09:00Z"/>
        </w:rPr>
      </w:pPr>
      <w:bookmarkStart w:id="334" w:name="introduction"/>
      <w:bookmarkStart w:id="335" w:name="_Toc87889225"/>
      <w:bookmarkStart w:id="336" w:name="_Toc87951962"/>
      <w:bookmarkEnd w:id="334"/>
      <w:ins w:id="337" w:author="R4-2120772" w:date="2021-11-15T15:09:00Z">
        <w:r>
          <w:rPr>
            <w:rFonts w:hint="eastAsia"/>
          </w:rPr>
          <w:t>1</w:t>
        </w:r>
        <w:r>
          <w:tab/>
          <w:t>Scope</w:t>
        </w:r>
        <w:bookmarkEnd w:id="335"/>
        <w:bookmarkEnd w:id="336"/>
      </w:ins>
    </w:p>
    <w:p w:rsidR="002B0907" w:rsidRDefault="002B0907" w:rsidP="002B0907">
      <w:pPr>
        <w:rPr>
          <w:ins w:id="338" w:author="R4-2120772" w:date="2021-11-15T15:09:00Z"/>
          <w:rFonts w:eastAsia="等线"/>
        </w:rPr>
      </w:pPr>
      <w:ins w:id="339" w:author="R4-2120772" w:date="2021-11-15T15:09:00Z">
        <w:r>
          <w:rPr>
            <w:rFonts w:eastAsia="等线"/>
          </w:rPr>
          <w:t>The present document covers the RF and co-existence aspects of the work item “Solutions for NR to support non-terrestrial networks (NTN)” [2]</w:t>
        </w:r>
      </w:ins>
    </w:p>
    <w:p w:rsidR="002B0907" w:rsidRDefault="002B0907" w:rsidP="002B0907">
      <w:pPr>
        <w:rPr>
          <w:ins w:id="340" w:author="R4-2120772" w:date="2021-11-15T15:09:00Z"/>
          <w:rFonts w:eastAsia="等线"/>
        </w:rPr>
      </w:pPr>
      <w:ins w:id="341" w:author="R4-2120772" w:date="2021-11-15T15:09:00Z">
        <w:r>
          <w:rPr>
            <w:rFonts w:eastAsia="等线"/>
          </w:rPr>
          <w:t xml:space="preserve">The objectives for the study are the following: </w:t>
        </w:r>
      </w:ins>
    </w:p>
    <w:p w:rsidR="002B0907" w:rsidRDefault="002B0907" w:rsidP="002B0907">
      <w:pPr>
        <w:numPr>
          <w:ilvl w:val="0"/>
          <w:numId w:val="1"/>
        </w:numPr>
        <w:ind w:left="567" w:hanging="283"/>
        <w:rPr>
          <w:ins w:id="342" w:author="R4-2120772" w:date="2021-11-15T15:09:00Z"/>
          <w:rFonts w:eastAsia="等线"/>
        </w:rPr>
      </w:pPr>
      <w:ins w:id="343" w:author="R4-2120772" w:date="2021-11-15T15:09:00Z">
        <w:r>
          <w:rPr>
            <w:rFonts w:eastAsia="等线"/>
          </w:rPr>
          <w:t>Study and specify adjacent channel co-existence scenarios of Non-terrestrial networks (NTN).</w:t>
        </w:r>
      </w:ins>
    </w:p>
    <w:p w:rsidR="002B0907" w:rsidRDefault="002B0907" w:rsidP="002B0907">
      <w:pPr>
        <w:numPr>
          <w:ilvl w:val="0"/>
          <w:numId w:val="1"/>
        </w:numPr>
        <w:ind w:left="567" w:hanging="283"/>
        <w:rPr>
          <w:ins w:id="344" w:author="R4-2120772" w:date="2021-11-15T15:09:00Z"/>
          <w:rFonts w:eastAsia="等线"/>
        </w:rPr>
      </w:pPr>
      <w:ins w:id="345" w:author="R4-2120772" w:date="2021-11-15T15:09:00Z">
        <w:r>
          <w:rPr>
            <w:rFonts w:eastAsia="等线"/>
          </w:rPr>
          <w:t xml:space="preserve">Study and specify needed generic RF core requirements for the network and the UE such that adjacent channel co-existence scenarios are met. </w:t>
        </w:r>
      </w:ins>
    </w:p>
    <w:p w:rsidR="002B0907" w:rsidRDefault="002B0907" w:rsidP="002B0907">
      <w:pPr>
        <w:pStyle w:val="1"/>
        <w:ind w:leftChars="-2" w:left="428" w:hangingChars="120" w:hanging="432"/>
        <w:rPr>
          <w:ins w:id="346" w:author="R4-2120772" w:date="2021-11-15T15:09:00Z"/>
        </w:rPr>
      </w:pPr>
      <w:bookmarkStart w:id="347" w:name="_Toc87889226"/>
      <w:bookmarkStart w:id="348" w:name="_Toc87951963"/>
      <w:ins w:id="349" w:author="R4-2120772" w:date="2021-11-15T15:09:00Z">
        <w:r>
          <w:t>2</w:t>
        </w:r>
        <w:r>
          <w:tab/>
          <w:t>Reference</w:t>
        </w:r>
        <w:bookmarkEnd w:id="347"/>
        <w:bookmarkEnd w:id="348"/>
      </w:ins>
    </w:p>
    <w:p w:rsidR="002B0907" w:rsidRDefault="002B0907" w:rsidP="002B0907">
      <w:pPr>
        <w:rPr>
          <w:ins w:id="350" w:author="R4-2120772" w:date="2021-11-15T15:09:00Z"/>
          <w:rFonts w:eastAsia="等线"/>
        </w:rPr>
      </w:pPr>
      <w:ins w:id="351" w:author="R4-2120772" w:date="2021-11-15T15:09:00Z">
        <w:r>
          <w:rPr>
            <w:rFonts w:eastAsia="等线"/>
          </w:rPr>
          <w:t>The following documents contain provisions which, through reference in this text, constitute provisions of the present document.</w:t>
        </w:r>
      </w:ins>
    </w:p>
    <w:p w:rsidR="002B0907" w:rsidRDefault="002B0907" w:rsidP="002B0907">
      <w:pPr>
        <w:ind w:left="568" w:hanging="284"/>
        <w:rPr>
          <w:ins w:id="352" w:author="R4-2120772" w:date="2021-11-15T15:09:00Z"/>
          <w:rFonts w:eastAsia="等线"/>
        </w:rPr>
      </w:pPr>
      <w:ins w:id="353" w:author="R4-2120772" w:date="2021-11-15T15:09:00Z">
        <w:r>
          <w:rPr>
            <w:rFonts w:eastAsia="等线"/>
          </w:rPr>
          <w:t>-</w:t>
        </w:r>
        <w:r>
          <w:rPr>
            <w:rFonts w:eastAsia="等线"/>
          </w:rPr>
          <w:tab/>
          <w:t>References are either specific (identified by date of publication, edition number, version number, etc.) or non</w:t>
        </w:r>
        <w:r>
          <w:rPr>
            <w:rFonts w:eastAsia="等线"/>
          </w:rPr>
          <w:noBreakHyphen/>
          <w:t>specific.</w:t>
        </w:r>
      </w:ins>
    </w:p>
    <w:p w:rsidR="002B0907" w:rsidRDefault="002B0907" w:rsidP="002B0907">
      <w:pPr>
        <w:ind w:left="568" w:hanging="284"/>
        <w:rPr>
          <w:ins w:id="354" w:author="R4-2120772" w:date="2021-11-15T15:09:00Z"/>
          <w:rFonts w:eastAsia="等线"/>
        </w:rPr>
      </w:pPr>
      <w:ins w:id="355" w:author="R4-2120772" w:date="2021-11-15T15:09:00Z">
        <w:r>
          <w:rPr>
            <w:rFonts w:eastAsia="等线"/>
          </w:rPr>
          <w:t>-</w:t>
        </w:r>
        <w:r>
          <w:rPr>
            <w:rFonts w:eastAsia="等线"/>
          </w:rPr>
          <w:tab/>
          <w:t>For a specific reference, subsequent revisions do not apply.</w:t>
        </w:r>
      </w:ins>
    </w:p>
    <w:p w:rsidR="002B0907" w:rsidRDefault="002B0907" w:rsidP="002B0907">
      <w:pPr>
        <w:ind w:left="568" w:hanging="284"/>
        <w:rPr>
          <w:ins w:id="356" w:author="R4-2120772" w:date="2021-11-15T15:09:00Z"/>
          <w:rFonts w:eastAsia="等线"/>
        </w:rPr>
      </w:pPr>
      <w:ins w:id="357" w:author="R4-2120772" w:date="2021-11-15T15:09:00Z">
        <w:r>
          <w:rPr>
            <w:rFonts w:eastAsia="等线"/>
          </w:rPr>
          <w:t>-</w:t>
        </w:r>
        <w:r>
          <w:rPr>
            <w:rFonts w:eastAsia="等线"/>
          </w:rPr>
          <w:tab/>
          <w:t>For a non-specific reference, the latest version applies. In the case of a reference to a 3GPP document (including a GSM document), a non-specific reference implicitly refers to the latest version of that document</w:t>
        </w:r>
        <w:r>
          <w:rPr>
            <w:rFonts w:eastAsia="等线"/>
            <w:i/>
          </w:rPr>
          <w:t xml:space="preserve"> in the same Release as the present document</w:t>
        </w:r>
        <w:r>
          <w:rPr>
            <w:rFonts w:eastAsia="等线"/>
          </w:rPr>
          <w:t>.</w:t>
        </w:r>
      </w:ins>
    </w:p>
    <w:p w:rsidR="002B0907" w:rsidRDefault="002B0907" w:rsidP="002B0907">
      <w:pPr>
        <w:keepLines/>
        <w:ind w:left="1702" w:hanging="1418"/>
        <w:rPr>
          <w:ins w:id="358" w:author="R4-2120772" w:date="2021-11-15T15:09:00Z"/>
          <w:rFonts w:eastAsia="等线"/>
        </w:rPr>
      </w:pPr>
      <w:ins w:id="359" w:author="R4-2120772" w:date="2021-11-15T15:09:00Z">
        <w:r>
          <w:rPr>
            <w:rFonts w:eastAsia="等线"/>
          </w:rPr>
          <w:t>[1]</w:t>
        </w:r>
        <w:r>
          <w:rPr>
            <w:rFonts w:eastAsia="等线"/>
          </w:rPr>
          <w:tab/>
          <w:t>3GPP TR 21.905: "Vocabulary for 3GPP Specifications".</w:t>
        </w:r>
      </w:ins>
    </w:p>
    <w:p w:rsidR="002B0907" w:rsidRDefault="002B0907" w:rsidP="002B0907">
      <w:pPr>
        <w:pStyle w:val="EX"/>
        <w:rPr>
          <w:ins w:id="360" w:author="R4-2120761" w:date="2021-11-15T16:10:00Z"/>
          <w:lang w:eastAsia="zh-CN"/>
        </w:rPr>
      </w:pPr>
      <w:ins w:id="361" w:author="R4-2120772" w:date="2021-11-15T15:09:00Z">
        <w:r>
          <w:t>[2]</w:t>
        </w:r>
        <w:r>
          <w:tab/>
        </w:r>
        <w:del w:id="362" w:author="JIN Yiran" w:date="2021-11-15T19:03:00Z">
          <w:r w:rsidDel="00603AB0">
            <w:rPr>
              <w:rFonts w:hint="eastAsia"/>
              <w:lang w:eastAsia="zh-CN"/>
            </w:rPr>
            <w:delText>[</w:delText>
          </w:r>
          <w:r w:rsidDel="00603AB0">
            <w:rPr>
              <w:lang w:eastAsia="zh-CN"/>
            </w:rPr>
            <w:delText xml:space="preserve">To be </w:delText>
          </w:r>
        </w:del>
        <w:del w:id="363" w:author="JIN Yiran" w:date="2021-11-15T16:52:00Z">
          <w:r w:rsidDel="00527BA1">
            <w:rPr>
              <w:lang w:eastAsia="zh-CN"/>
            </w:rPr>
            <w:delText>added</w:delText>
          </w:r>
        </w:del>
        <w:del w:id="364" w:author="JIN Yiran" w:date="2021-11-15T19:03:00Z">
          <w:r w:rsidDel="00603AB0">
            <w:rPr>
              <w:lang w:eastAsia="zh-CN"/>
            </w:rPr>
            <w:delText>]</w:delText>
          </w:r>
        </w:del>
      </w:ins>
      <w:ins w:id="365" w:author="JIN Yiran" w:date="2021-11-15T19:04:00Z">
        <w:r w:rsidR="00603AB0">
          <w:rPr>
            <w:lang w:eastAsia="zh-CN"/>
          </w:rPr>
          <w:t xml:space="preserve">3GPP </w:t>
        </w:r>
        <w:r w:rsidR="00603AB0" w:rsidRPr="00603AB0">
          <w:rPr>
            <w:lang w:eastAsia="zh-CN"/>
          </w:rPr>
          <w:t>RP-210887</w:t>
        </w:r>
        <w:r w:rsidR="00603AB0">
          <w:rPr>
            <w:lang w:eastAsia="zh-CN"/>
          </w:rPr>
          <w:t xml:space="preserve">, </w:t>
        </w:r>
        <w:r w:rsidR="00603AB0">
          <w:rPr>
            <w:rFonts w:eastAsia="等线"/>
          </w:rPr>
          <w:t>"</w:t>
        </w:r>
        <w:r w:rsidR="00603AB0" w:rsidRPr="00603AB0">
          <w:rPr>
            <w:rFonts w:eastAsia="等线"/>
          </w:rPr>
          <w:t>Revised WID: Solutions for NR to support non-terrestrial networks (NTN)</w:t>
        </w:r>
        <w:r w:rsidR="00603AB0">
          <w:rPr>
            <w:rFonts w:eastAsia="等线"/>
          </w:rPr>
          <w:t>"</w:t>
        </w:r>
      </w:ins>
      <w:ins w:id="366" w:author="JIN Yiran" w:date="2021-11-15T19:05:00Z">
        <w:r w:rsidR="00603AB0">
          <w:rPr>
            <w:rFonts w:eastAsia="等线"/>
          </w:rPr>
          <w:t>.</w:t>
        </w:r>
      </w:ins>
    </w:p>
    <w:p w:rsidR="00C31564" w:rsidRDefault="00C31564" w:rsidP="002B0907">
      <w:pPr>
        <w:pStyle w:val="EX"/>
        <w:rPr>
          <w:ins w:id="367" w:author="R4-2120762" w:date="2021-11-15T16:19:00Z"/>
          <w:lang w:eastAsia="zh-CN"/>
        </w:rPr>
      </w:pPr>
      <w:ins w:id="368" w:author="R4-2120761" w:date="2021-11-15T16:10:00Z">
        <w:r>
          <w:rPr>
            <w:lang w:eastAsia="zh-CN"/>
          </w:rPr>
          <w:t>[3]</w:t>
        </w:r>
        <w:r>
          <w:rPr>
            <w:lang w:eastAsia="zh-CN"/>
          </w:rPr>
          <w:tab/>
        </w:r>
        <w:r w:rsidRPr="00C31564">
          <w:rPr>
            <w:lang w:eastAsia="zh-CN"/>
          </w:rPr>
          <w:t>ITU-R Radio Regulations, Article 5 – Frequency Allocations 2020 Edition</w:t>
        </w:r>
      </w:ins>
    </w:p>
    <w:p w:rsidR="00527BA1" w:rsidRDefault="00664B2A" w:rsidP="002B0907">
      <w:pPr>
        <w:pStyle w:val="EX"/>
        <w:rPr>
          <w:ins w:id="369" w:author="JIN Yiran" w:date="2021-11-15T16:56:00Z"/>
          <w:rFonts w:eastAsia="等线"/>
        </w:rPr>
      </w:pPr>
      <w:ins w:id="370" w:author="JIN Yiran" w:date="2021-11-15T16:41:00Z">
        <w:r>
          <w:rPr>
            <w:rFonts w:hint="eastAsia"/>
            <w:lang w:eastAsia="zh-CN"/>
          </w:rPr>
          <w:t>[</w:t>
        </w:r>
        <w:r>
          <w:rPr>
            <w:lang w:eastAsia="zh-CN"/>
          </w:rPr>
          <w:t>4]</w:t>
        </w:r>
      </w:ins>
      <w:ins w:id="371" w:author="R4-2120762" w:date="2021-11-15T16:19:00Z">
        <w:r w:rsidR="00CD275F">
          <w:rPr>
            <w:lang w:eastAsia="zh-CN"/>
          </w:rPr>
          <w:tab/>
        </w:r>
      </w:ins>
      <w:ins w:id="372" w:author="JIN Yiran" w:date="2021-11-15T16:56:00Z">
        <w:r w:rsidR="00527BA1">
          <w:rPr>
            <w:rFonts w:eastAsia="等线"/>
          </w:rPr>
          <w:t>3GPP TR 38.811</w:t>
        </w:r>
      </w:ins>
      <w:ins w:id="373" w:author="JIN Yiran" w:date="2021-11-15T17:10:00Z">
        <w:r w:rsidR="006436D6">
          <w:rPr>
            <w:rFonts w:eastAsia="等线"/>
          </w:rPr>
          <w:t>: "</w:t>
        </w:r>
      </w:ins>
      <w:ins w:id="374" w:author="JIN Yiran" w:date="2021-11-15T18:28:00Z">
        <w:r w:rsidR="009F27F1" w:rsidRPr="009F27F1">
          <w:rPr>
            <w:rFonts w:eastAsia="等线"/>
          </w:rPr>
          <w:t>Study on New Radio (NR) to support non-terrestrial networks</w:t>
        </w:r>
      </w:ins>
      <w:ins w:id="375" w:author="JIN Yiran" w:date="2021-11-15T17:10:00Z">
        <w:r w:rsidR="006436D6">
          <w:rPr>
            <w:rFonts w:eastAsia="等线"/>
          </w:rPr>
          <w:t>"</w:t>
        </w:r>
      </w:ins>
      <w:ins w:id="376" w:author="JIN Yiran" w:date="2021-11-15T18:29:00Z">
        <w:r w:rsidR="009F27F1">
          <w:rPr>
            <w:rFonts w:eastAsia="等线"/>
          </w:rPr>
          <w:t>.</w:t>
        </w:r>
      </w:ins>
    </w:p>
    <w:p w:rsidR="008231FF" w:rsidRDefault="00527BA1" w:rsidP="002B0907">
      <w:pPr>
        <w:pStyle w:val="EX"/>
        <w:rPr>
          <w:ins w:id="377" w:author="JIN Yiran" w:date="2021-11-15T18:44:00Z"/>
          <w:rFonts w:eastAsia="等线"/>
        </w:rPr>
      </w:pPr>
      <w:ins w:id="378" w:author="JIN Yiran" w:date="2021-11-15T16:56:00Z">
        <w:r>
          <w:rPr>
            <w:lang w:eastAsia="zh-CN"/>
          </w:rPr>
          <w:t>[5]</w:t>
        </w:r>
        <w:r>
          <w:rPr>
            <w:lang w:eastAsia="zh-CN"/>
          </w:rPr>
          <w:tab/>
        </w:r>
      </w:ins>
      <w:ins w:id="379" w:author="JIN Yiran" w:date="2021-11-15T17:02:00Z">
        <w:r w:rsidR="008231FF">
          <w:rPr>
            <w:lang w:eastAsia="zh-CN"/>
          </w:rPr>
          <w:t>3GPP TR 38.821</w:t>
        </w:r>
      </w:ins>
      <w:ins w:id="380" w:author="JIN Yiran" w:date="2021-11-15T17:09:00Z">
        <w:r w:rsidR="006436D6">
          <w:rPr>
            <w:lang w:eastAsia="zh-CN"/>
          </w:rPr>
          <w:t>:</w:t>
        </w:r>
      </w:ins>
      <w:ins w:id="381" w:author="JIN Yiran" w:date="2021-11-15T17:10:00Z">
        <w:r w:rsidR="006436D6">
          <w:rPr>
            <w:lang w:eastAsia="zh-CN"/>
          </w:rPr>
          <w:t xml:space="preserve"> </w:t>
        </w:r>
        <w:r w:rsidR="006436D6">
          <w:rPr>
            <w:rFonts w:eastAsia="等线"/>
          </w:rPr>
          <w:t>"</w:t>
        </w:r>
      </w:ins>
      <w:ins w:id="382" w:author="JIN Yiran" w:date="2021-11-15T18:28:00Z">
        <w:r w:rsidR="009F27F1" w:rsidRPr="009F27F1">
          <w:rPr>
            <w:rFonts w:eastAsia="等线"/>
          </w:rPr>
          <w:t>Solutions for NR to support Non-Terrestrial Networks (NTN)</w:t>
        </w:r>
      </w:ins>
      <w:ins w:id="383" w:author="JIN Yiran" w:date="2021-11-15T17:10:00Z">
        <w:r w:rsidR="006436D6">
          <w:rPr>
            <w:rFonts w:eastAsia="等线"/>
          </w:rPr>
          <w:t>"</w:t>
        </w:r>
      </w:ins>
      <w:ins w:id="384" w:author="JIN Yiran" w:date="2021-11-15T18:29:00Z">
        <w:r w:rsidR="009F27F1">
          <w:rPr>
            <w:rFonts w:eastAsia="等线"/>
          </w:rPr>
          <w:t>.</w:t>
        </w:r>
      </w:ins>
    </w:p>
    <w:p w:rsidR="002C0E89" w:rsidRDefault="002C0E89" w:rsidP="002C0E89">
      <w:pPr>
        <w:pStyle w:val="EX"/>
        <w:rPr>
          <w:ins w:id="385" w:author="JIN Yiran" w:date="2021-11-15T17:03:00Z"/>
          <w:lang w:eastAsia="zh-CN"/>
        </w:rPr>
      </w:pPr>
      <w:ins w:id="386" w:author="JIN Yiran" w:date="2021-11-15T18:45:00Z">
        <w:r>
          <w:rPr>
            <w:lang w:eastAsia="zh-CN"/>
          </w:rPr>
          <w:t>[6]</w:t>
        </w:r>
      </w:ins>
      <w:ins w:id="387" w:author="JIN Yiran" w:date="2021-11-15T18:44:00Z">
        <w:r>
          <w:rPr>
            <w:lang w:eastAsia="zh-CN"/>
          </w:rPr>
          <w:tab/>
          <w:t xml:space="preserve">3GPP </w:t>
        </w:r>
      </w:ins>
      <w:ins w:id="388" w:author="JIN Yiran" w:date="2021-11-15T18:56:00Z">
        <w:r w:rsidR="00B936D7" w:rsidRPr="00B936D7">
          <w:rPr>
            <w:lang w:eastAsia="zh-CN"/>
          </w:rPr>
          <w:t>RP-152284</w:t>
        </w:r>
      </w:ins>
      <w:ins w:id="389" w:author="JIN Yiran" w:date="2021-11-15T19:06:00Z">
        <w:r w:rsidR="00603AB0">
          <w:rPr>
            <w:lang w:eastAsia="zh-CN"/>
          </w:rPr>
          <w:t xml:space="preserve">, </w:t>
        </w:r>
        <w:r w:rsidR="00603AB0">
          <w:rPr>
            <w:rFonts w:eastAsia="等线"/>
          </w:rPr>
          <w:t>"</w:t>
        </w:r>
      </w:ins>
      <w:ins w:id="390" w:author="JIN Yiran" w:date="2021-11-15T19:11:00Z">
        <w:r w:rsidR="00136969">
          <w:rPr>
            <w:rFonts w:eastAsia="等线"/>
          </w:rPr>
          <w:t>Revised Work Item:</w:t>
        </w:r>
        <w:r w:rsidR="00136969" w:rsidRPr="00136969">
          <w:t xml:space="preserve"> </w:t>
        </w:r>
        <w:r w:rsidR="00136969">
          <w:rPr>
            <w:rFonts w:eastAsia="等线"/>
          </w:rPr>
          <w:t>Narrowband Io</w:t>
        </w:r>
        <w:r w:rsidR="00136969" w:rsidRPr="00136969">
          <w:rPr>
            <w:rFonts w:eastAsia="等线"/>
          </w:rPr>
          <w:t xml:space="preserve">T </w:t>
        </w:r>
      </w:ins>
      <w:ins w:id="391" w:author="JIN Yiran" w:date="2021-11-15T19:06:00Z">
        <w:r w:rsidR="00603AB0">
          <w:rPr>
            <w:rFonts w:eastAsia="等线"/>
          </w:rPr>
          <w:t>"</w:t>
        </w:r>
      </w:ins>
      <w:ins w:id="392" w:author="JIN Yiran" w:date="2021-11-15T19:11:00Z">
        <w:r w:rsidR="00136969">
          <w:rPr>
            <w:rFonts w:eastAsia="等线"/>
          </w:rPr>
          <w:t>.</w:t>
        </w:r>
      </w:ins>
    </w:p>
    <w:p w:rsidR="008231FF" w:rsidRDefault="008231FF" w:rsidP="002B0907">
      <w:pPr>
        <w:pStyle w:val="EX"/>
        <w:rPr>
          <w:ins w:id="393" w:author="JIN Yiran" w:date="2021-11-15T17:04:00Z"/>
          <w:lang w:eastAsia="zh-CN"/>
        </w:rPr>
      </w:pPr>
      <w:ins w:id="394" w:author="JIN Yiran" w:date="2021-11-15T17:03:00Z">
        <w:r>
          <w:rPr>
            <w:lang w:eastAsia="zh-CN"/>
          </w:rPr>
          <w:t>[</w:t>
        </w:r>
      </w:ins>
      <w:ins w:id="395" w:author="JIN Yiran" w:date="2021-11-15T18:47:00Z">
        <w:r w:rsidR="00B936D7">
          <w:rPr>
            <w:lang w:eastAsia="zh-CN"/>
          </w:rPr>
          <w:t>7</w:t>
        </w:r>
      </w:ins>
      <w:ins w:id="396" w:author="JIN Yiran" w:date="2021-11-15T17:03:00Z">
        <w:r>
          <w:rPr>
            <w:lang w:eastAsia="zh-CN"/>
          </w:rPr>
          <w:t>]</w:t>
        </w:r>
        <w:r>
          <w:rPr>
            <w:lang w:eastAsia="zh-CN"/>
          </w:rPr>
          <w:tab/>
          <w:t xml:space="preserve">3GPP </w:t>
        </w:r>
        <w:r w:rsidRPr="008231FF">
          <w:rPr>
            <w:lang w:eastAsia="zh-CN"/>
          </w:rPr>
          <w:t>TR 36.942</w:t>
        </w:r>
      </w:ins>
      <w:ins w:id="397" w:author="JIN Yiran" w:date="2021-11-15T17:08:00Z">
        <w:r>
          <w:rPr>
            <w:lang w:eastAsia="zh-CN"/>
          </w:rPr>
          <w:t>:</w:t>
        </w:r>
      </w:ins>
      <w:ins w:id="398" w:author="JIN Yiran" w:date="2021-11-15T17:09:00Z">
        <w:r w:rsidR="006436D6">
          <w:rPr>
            <w:lang w:eastAsia="zh-CN"/>
          </w:rPr>
          <w:t xml:space="preserve"> </w:t>
        </w:r>
        <w:r w:rsidR="009F27F1">
          <w:rPr>
            <w:rFonts w:eastAsia="等线"/>
          </w:rPr>
          <w:t>"</w:t>
        </w:r>
      </w:ins>
      <w:ins w:id="399" w:author="JIN Yiran" w:date="2021-11-15T18:29:00Z">
        <w:r w:rsidR="009F27F1" w:rsidRPr="009F27F1">
          <w:rPr>
            <w:rFonts w:eastAsia="等线"/>
          </w:rPr>
          <w:t>Evolved Universal Terrestrial Radio Access (E-UTRA); Radio Frequency (RF) system scenarios</w:t>
        </w:r>
      </w:ins>
      <w:ins w:id="400" w:author="JIN Yiran" w:date="2021-11-15T17:09:00Z">
        <w:r w:rsidR="006436D6">
          <w:rPr>
            <w:rFonts w:eastAsia="等线"/>
          </w:rPr>
          <w:t>"</w:t>
        </w:r>
      </w:ins>
      <w:ins w:id="401" w:author="JIN Yiran" w:date="2021-11-15T18:29:00Z">
        <w:r w:rsidR="009F27F1">
          <w:rPr>
            <w:rFonts w:eastAsia="等线"/>
          </w:rPr>
          <w:t>.</w:t>
        </w:r>
      </w:ins>
    </w:p>
    <w:p w:rsidR="008231FF" w:rsidRDefault="00B936D7" w:rsidP="002B0907">
      <w:pPr>
        <w:pStyle w:val="EX"/>
        <w:rPr>
          <w:ins w:id="402" w:author="JIN Yiran" w:date="2021-11-15T17:08:00Z"/>
          <w:lang w:eastAsia="zh-CN"/>
        </w:rPr>
      </w:pPr>
      <w:ins w:id="403" w:author="JIN Yiran" w:date="2021-11-15T17:04:00Z">
        <w:r>
          <w:rPr>
            <w:lang w:eastAsia="zh-CN"/>
          </w:rPr>
          <w:t>[</w:t>
        </w:r>
      </w:ins>
      <w:ins w:id="404" w:author="JIN Yiran" w:date="2021-11-15T18:47:00Z">
        <w:r>
          <w:rPr>
            <w:lang w:eastAsia="zh-CN"/>
          </w:rPr>
          <w:t>8</w:t>
        </w:r>
      </w:ins>
      <w:ins w:id="405" w:author="JIN Yiran" w:date="2021-11-15T17:04:00Z">
        <w:r w:rsidR="008231FF">
          <w:rPr>
            <w:lang w:eastAsia="zh-CN"/>
          </w:rPr>
          <w:t>]</w:t>
        </w:r>
        <w:r w:rsidR="008231FF">
          <w:rPr>
            <w:lang w:eastAsia="zh-CN"/>
          </w:rPr>
          <w:tab/>
          <w:t xml:space="preserve">3GPP </w:t>
        </w:r>
        <w:r w:rsidR="008231FF" w:rsidRPr="008231FF">
          <w:rPr>
            <w:lang w:eastAsia="zh-CN"/>
          </w:rPr>
          <w:t xml:space="preserve">TR </w:t>
        </w:r>
      </w:ins>
      <w:ins w:id="406" w:author="JIN Yiran" w:date="2021-11-15T17:08:00Z">
        <w:r w:rsidR="008231FF">
          <w:rPr>
            <w:lang w:eastAsia="zh-CN"/>
          </w:rPr>
          <w:t xml:space="preserve">45.820: </w:t>
        </w:r>
      </w:ins>
      <w:ins w:id="407" w:author="JIN Yiran" w:date="2021-11-15T17:09:00Z">
        <w:r w:rsidR="006436D6">
          <w:rPr>
            <w:rFonts w:eastAsia="等线"/>
          </w:rPr>
          <w:t>"</w:t>
        </w:r>
      </w:ins>
      <w:ins w:id="408" w:author="JIN Yiran" w:date="2021-11-15T17:08:00Z">
        <w:r w:rsidR="008231FF" w:rsidRPr="008231FF">
          <w:rPr>
            <w:lang w:eastAsia="zh-CN"/>
          </w:rPr>
          <w:t>Cellular system support for ultra-low complexity and low throughput Internet of Things (CIoT)</w:t>
        </w:r>
      </w:ins>
      <w:ins w:id="409" w:author="JIN Yiran" w:date="2021-11-15T17:09:00Z">
        <w:r w:rsidR="006436D6">
          <w:rPr>
            <w:rFonts w:eastAsia="等线"/>
          </w:rPr>
          <w:t>"</w:t>
        </w:r>
      </w:ins>
      <w:ins w:id="410" w:author="JIN Yiran" w:date="2021-11-15T18:29:00Z">
        <w:r w:rsidR="009F27F1">
          <w:rPr>
            <w:rFonts w:eastAsia="等线"/>
          </w:rPr>
          <w:t>.</w:t>
        </w:r>
      </w:ins>
    </w:p>
    <w:p w:rsidR="008231FF" w:rsidRDefault="00B936D7" w:rsidP="002B0907">
      <w:pPr>
        <w:pStyle w:val="EX"/>
        <w:rPr>
          <w:ins w:id="411" w:author="JIN Yiran" w:date="2021-11-15T17:11:00Z"/>
          <w:rFonts w:eastAsia="等线"/>
        </w:rPr>
      </w:pPr>
      <w:ins w:id="412" w:author="JIN Yiran" w:date="2021-11-15T17:08:00Z">
        <w:r>
          <w:rPr>
            <w:lang w:eastAsia="zh-CN"/>
          </w:rPr>
          <w:t>[</w:t>
        </w:r>
      </w:ins>
      <w:ins w:id="413" w:author="JIN Yiran" w:date="2021-11-15T18:47:00Z">
        <w:r>
          <w:rPr>
            <w:lang w:eastAsia="zh-CN"/>
          </w:rPr>
          <w:t>9</w:t>
        </w:r>
      </w:ins>
      <w:ins w:id="414" w:author="JIN Yiran" w:date="2021-11-15T17:08:00Z">
        <w:r w:rsidR="008231FF">
          <w:rPr>
            <w:lang w:eastAsia="zh-CN"/>
          </w:rPr>
          <w:t>]</w:t>
        </w:r>
        <w:r w:rsidR="008231FF">
          <w:rPr>
            <w:lang w:eastAsia="zh-CN"/>
          </w:rPr>
          <w:tab/>
          <w:t xml:space="preserve">3GPP TR </w:t>
        </w:r>
      </w:ins>
      <w:ins w:id="415" w:author="JIN Yiran" w:date="2021-11-15T17:04:00Z">
        <w:r w:rsidR="008231FF" w:rsidRPr="008231FF">
          <w:rPr>
            <w:lang w:eastAsia="zh-CN"/>
          </w:rPr>
          <w:t>38.901</w:t>
        </w:r>
      </w:ins>
      <w:ins w:id="416" w:author="JIN Yiran" w:date="2021-11-15T17:09:00Z">
        <w:r w:rsidR="008231FF">
          <w:rPr>
            <w:rFonts w:hint="eastAsia"/>
            <w:lang w:eastAsia="zh-CN"/>
          </w:rPr>
          <w:t>:</w:t>
        </w:r>
        <w:r w:rsidR="009F27F1">
          <w:rPr>
            <w:rFonts w:eastAsia="等线"/>
          </w:rPr>
          <w:t xml:space="preserve"> "</w:t>
        </w:r>
      </w:ins>
      <w:ins w:id="417" w:author="JIN Yiran" w:date="2021-11-15T18:29:00Z">
        <w:r w:rsidR="009F27F1" w:rsidRPr="009F27F1">
          <w:rPr>
            <w:rFonts w:eastAsia="等线"/>
          </w:rPr>
          <w:t>Study on channel model for frequencies from 0.5 to 100 GHz</w:t>
        </w:r>
      </w:ins>
      <w:ins w:id="418" w:author="JIN Yiran" w:date="2021-11-15T17:09:00Z">
        <w:r w:rsidR="006436D6">
          <w:rPr>
            <w:rFonts w:eastAsia="等线"/>
          </w:rPr>
          <w:t>"</w:t>
        </w:r>
      </w:ins>
      <w:ins w:id="419" w:author="JIN Yiran" w:date="2021-11-15T18:29:00Z">
        <w:r w:rsidR="009F27F1">
          <w:rPr>
            <w:rFonts w:eastAsia="等线"/>
          </w:rPr>
          <w:t>.</w:t>
        </w:r>
      </w:ins>
    </w:p>
    <w:p w:rsidR="006436D6" w:rsidRDefault="00B936D7" w:rsidP="002B0907">
      <w:pPr>
        <w:pStyle w:val="EX"/>
        <w:rPr>
          <w:ins w:id="420" w:author="JIN Yiran" w:date="2021-11-15T18:45:00Z"/>
          <w:lang w:eastAsia="zh-CN"/>
        </w:rPr>
      </w:pPr>
      <w:ins w:id="421" w:author="JIN Yiran" w:date="2021-11-15T17:11:00Z">
        <w:r>
          <w:rPr>
            <w:lang w:eastAsia="zh-CN"/>
          </w:rPr>
          <w:t>[</w:t>
        </w:r>
      </w:ins>
      <w:ins w:id="422" w:author="JIN Yiran" w:date="2021-11-15T18:47:00Z">
        <w:r>
          <w:rPr>
            <w:lang w:eastAsia="zh-CN"/>
          </w:rPr>
          <w:t>10</w:t>
        </w:r>
      </w:ins>
      <w:ins w:id="423" w:author="JIN Yiran" w:date="2021-11-15T17:11:00Z">
        <w:r w:rsidR="006436D6">
          <w:rPr>
            <w:lang w:eastAsia="zh-CN"/>
          </w:rPr>
          <w:t>]</w:t>
        </w:r>
        <w:r w:rsidR="006436D6">
          <w:rPr>
            <w:lang w:eastAsia="zh-CN"/>
          </w:rPr>
          <w:tab/>
        </w:r>
      </w:ins>
      <w:ins w:id="424" w:author="JIN Yiran" w:date="2021-11-15T18:42:00Z">
        <w:r w:rsidR="002C0E89" w:rsidRPr="002C0E89">
          <w:rPr>
            <w:lang w:eastAsia="zh-CN"/>
          </w:rPr>
          <w:t xml:space="preserve">Report ITU-R M.2292, </w:t>
        </w:r>
      </w:ins>
      <w:ins w:id="425" w:author="JIN Yiran" w:date="2021-11-15T19:01:00Z">
        <w:r w:rsidR="00603AB0">
          <w:rPr>
            <w:rFonts w:eastAsia="等线"/>
          </w:rPr>
          <w:t>"</w:t>
        </w:r>
      </w:ins>
      <w:ins w:id="426" w:author="JIN Yiran" w:date="2021-11-15T18:42:00Z">
        <w:r w:rsidR="002C0E89" w:rsidRPr="002C0E89">
          <w:rPr>
            <w:lang w:eastAsia="zh-CN"/>
          </w:rPr>
          <w:t>Characteristics of terrestrial IMT-Advanced systems for frequency sharing/interference analyses</w:t>
        </w:r>
      </w:ins>
      <w:ins w:id="427" w:author="JIN Yiran" w:date="2021-11-15T19:01:00Z">
        <w:r w:rsidR="00603AB0">
          <w:rPr>
            <w:rFonts w:eastAsia="等线"/>
          </w:rPr>
          <w:t>"</w:t>
        </w:r>
      </w:ins>
      <w:ins w:id="428" w:author="JIN Yiran" w:date="2021-11-15T18:42:00Z">
        <w:r w:rsidR="002C0E89" w:rsidRPr="002C0E89">
          <w:rPr>
            <w:lang w:eastAsia="zh-CN"/>
          </w:rPr>
          <w:t>.</w:t>
        </w:r>
      </w:ins>
    </w:p>
    <w:p w:rsidR="002C0E89" w:rsidRDefault="00B936D7" w:rsidP="002B0907">
      <w:pPr>
        <w:pStyle w:val="EX"/>
        <w:rPr>
          <w:ins w:id="429" w:author="JIN Yiran" w:date="2021-11-15T17:13:00Z"/>
          <w:lang w:eastAsia="zh-CN"/>
        </w:rPr>
      </w:pPr>
      <w:ins w:id="430" w:author="JIN Yiran" w:date="2021-11-15T18:47:00Z">
        <w:r>
          <w:rPr>
            <w:lang w:eastAsia="zh-CN"/>
          </w:rPr>
          <w:lastRenderedPageBreak/>
          <w:t>[11]</w:t>
        </w:r>
      </w:ins>
      <w:ins w:id="431" w:author="JIN Yiran" w:date="2021-11-15T18:45:00Z">
        <w:r w:rsidR="002C0E89">
          <w:rPr>
            <w:lang w:eastAsia="zh-CN"/>
          </w:rPr>
          <w:tab/>
          <w:t>3GPP RP-</w:t>
        </w:r>
        <w:r w:rsidR="002C0E89">
          <w:t>200559</w:t>
        </w:r>
      </w:ins>
      <w:ins w:id="432" w:author="JIN Yiran" w:date="2021-11-15T19:01:00Z">
        <w:r w:rsidR="00603AB0">
          <w:t xml:space="preserve">, </w:t>
        </w:r>
        <w:r w:rsidR="00603AB0">
          <w:rPr>
            <w:rFonts w:eastAsia="等线"/>
          </w:rPr>
          <w:t>"</w:t>
        </w:r>
        <w:r w:rsidR="00603AB0" w:rsidRPr="00603AB0">
          <w:t>LS on Parameters of terrestrial component of IMT for sharing and compatibility studies in preparation for WRC-23 (below 5 GHz)</w:t>
        </w:r>
        <w:r w:rsidR="00603AB0" w:rsidRPr="00603AB0">
          <w:rPr>
            <w:rFonts w:eastAsia="等线"/>
          </w:rPr>
          <w:t xml:space="preserve"> </w:t>
        </w:r>
        <w:r w:rsidR="00603AB0">
          <w:rPr>
            <w:rFonts w:eastAsia="等线"/>
          </w:rPr>
          <w:t>".</w:t>
        </w:r>
      </w:ins>
    </w:p>
    <w:p w:rsidR="00B936D7" w:rsidRDefault="00711A6D" w:rsidP="00B936D7">
      <w:pPr>
        <w:pStyle w:val="EX"/>
        <w:rPr>
          <w:ins w:id="433" w:author="JIN Yiran" w:date="2021-11-15T18:53:00Z"/>
          <w:lang w:eastAsia="zh-CN"/>
        </w:rPr>
      </w:pPr>
      <w:ins w:id="434" w:author="JIN Yiran" w:date="2021-11-15T17:13:00Z">
        <w:r>
          <w:rPr>
            <w:lang w:eastAsia="zh-CN"/>
          </w:rPr>
          <w:t>[1</w:t>
        </w:r>
      </w:ins>
      <w:ins w:id="435" w:author="JIN Yiran" w:date="2021-11-15T18:49:00Z">
        <w:r w:rsidR="00B936D7">
          <w:rPr>
            <w:lang w:eastAsia="zh-CN"/>
          </w:rPr>
          <w:t>2</w:t>
        </w:r>
      </w:ins>
      <w:ins w:id="436" w:author="JIN Yiran" w:date="2021-11-15T17:13:00Z">
        <w:r>
          <w:rPr>
            <w:lang w:eastAsia="zh-CN"/>
          </w:rPr>
          <w:t>]</w:t>
        </w:r>
        <w:r>
          <w:rPr>
            <w:lang w:eastAsia="zh-CN"/>
          </w:rPr>
          <w:tab/>
        </w:r>
      </w:ins>
      <w:ins w:id="437" w:author="JIN Yiran" w:date="2021-11-15T20:53:00Z">
        <w:r w:rsidR="00B95AF9">
          <w:rPr>
            <w:lang w:eastAsia="zh-CN"/>
          </w:rPr>
          <w:t xml:space="preserve">[To be updated: </w:t>
        </w:r>
      </w:ins>
      <w:ins w:id="438" w:author="JIN Yiran" w:date="2021-11-15T18:58:00Z">
        <w:r w:rsidR="00B936D7" w:rsidRPr="00B95AF9">
          <w:rPr>
            <w:lang w:eastAsia="zh-CN"/>
          </w:rPr>
          <w:t xml:space="preserve">ITU-R </w:t>
        </w:r>
      </w:ins>
      <w:ins w:id="439" w:author="JIN Yiran" w:date="2021-11-15T21:14:00Z">
        <w:r w:rsidR="00771A3B">
          <w:rPr>
            <w:lang w:eastAsia="zh-CN"/>
          </w:rPr>
          <w:t xml:space="preserve">Annex 4.4 </w:t>
        </w:r>
      </w:ins>
      <w:ins w:id="440" w:author="JIN Yiran" w:date="2021-11-15T21:15:00Z">
        <w:r w:rsidR="00771A3B">
          <w:rPr>
            <w:lang w:eastAsia="zh-CN"/>
          </w:rPr>
          <w:t xml:space="preserve">to </w:t>
        </w:r>
        <w:r w:rsidR="00771A3B" w:rsidRPr="00771A3B">
          <w:rPr>
            <w:lang w:eastAsia="zh-CN"/>
          </w:rPr>
          <w:t>Document 5D/716-E</w:t>
        </w:r>
      </w:ins>
      <w:ins w:id="441" w:author="JIN Yiran" w:date="2021-11-15T20:53:00Z">
        <w:r w:rsidR="00B95AF9">
          <w:rPr>
            <w:lang w:eastAsia="zh-CN"/>
          </w:rPr>
          <w:t>]</w:t>
        </w:r>
      </w:ins>
    </w:p>
    <w:p w:rsidR="00D718B9" w:rsidRDefault="00B936D7" w:rsidP="002B0907">
      <w:pPr>
        <w:pStyle w:val="EX"/>
        <w:rPr>
          <w:ins w:id="442" w:author="JIN Yiran" w:date="2021-11-16T18:42:00Z"/>
          <w:lang w:eastAsia="zh-CN"/>
        </w:rPr>
      </w:pPr>
      <w:ins w:id="443" w:author="JIN Yiran" w:date="2021-11-15T18:53:00Z">
        <w:r>
          <w:rPr>
            <w:lang w:eastAsia="zh-CN"/>
          </w:rPr>
          <w:t>[13]</w:t>
        </w:r>
        <w:r>
          <w:rPr>
            <w:lang w:eastAsia="zh-CN"/>
          </w:rPr>
          <w:tab/>
        </w:r>
      </w:ins>
      <w:ins w:id="444" w:author="JIN Yiran" w:date="2021-11-16T18:43:00Z">
        <w:r w:rsidR="00D718B9">
          <w:rPr>
            <w:lang w:eastAsia="zh-CN"/>
          </w:rPr>
          <w:t>3GPP TR 38.921:</w:t>
        </w:r>
        <w:r w:rsidR="00D718B9" w:rsidRPr="00711A6D">
          <w:rPr>
            <w:rFonts w:eastAsia="等线"/>
          </w:rPr>
          <w:t xml:space="preserve"> </w:t>
        </w:r>
        <w:r w:rsidR="00D718B9">
          <w:rPr>
            <w:rFonts w:eastAsia="等线"/>
          </w:rPr>
          <w:t>"</w:t>
        </w:r>
        <w:r w:rsidR="00D718B9" w:rsidRPr="009F27F1">
          <w:rPr>
            <w:rFonts w:eastAsia="等线"/>
          </w:rPr>
          <w:t>Study on International Mobile Telecommunications (IMT) parameters for 6.425 - 7.025 GHz, 7.025 - 7.125 GHz and 10.0 - 10.5 GHz</w:t>
        </w:r>
        <w:r w:rsidR="00D718B9">
          <w:rPr>
            <w:rFonts w:eastAsia="等线"/>
          </w:rPr>
          <w:t>".</w:t>
        </w:r>
      </w:ins>
    </w:p>
    <w:p w:rsidR="00D718B9" w:rsidRDefault="00D718B9" w:rsidP="002B0907">
      <w:pPr>
        <w:pStyle w:val="EX"/>
        <w:rPr>
          <w:ins w:id="445" w:author="JIN Yiran" w:date="2021-11-16T18:42:00Z"/>
          <w:lang w:eastAsia="zh-CN"/>
        </w:rPr>
      </w:pPr>
      <w:ins w:id="446" w:author="JIN Yiran" w:date="2021-11-16T18:42:00Z">
        <w:r>
          <w:rPr>
            <w:rFonts w:hint="eastAsia"/>
            <w:lang w:eastAsia="zh-CN"/>
          </w:rPr>
          <w:t>[</w:t>
        </w:r>
        <w:r>
          <w:rPr>
            <w:lang w:eastAsia="zh-CN"/>
          </w:rPr>
          <w:t>14]</w:t>
        </w:r>
        <w:r>
          <w:rPr>
            <w:lang w:eastAsia="zh-CN"/>
          </w:rPr>
          <w:tab/>
        </w:r>
      </w:ins>
      <w:ins w:id="447" w:author="JIN Yiran" w:date="2021-11-16T18:44:00Z">
        <w:r>
          <w:rPr>
            <w:rFonts w:eastAsia="等线"/>
          </w:rPr>
          <w:t xml:space="preserve">3GPP </w:t>
        </w:r>
        <w:r>
          <w:rPr>
            <w:rFonts w:eastAsia="宋体"/>
          </w:rPr>
          <w:t xml:space="preserve">TR </w:t>
        </w:r>
        <w:r>
          <w:rPr>
            <w:rFonts w:eastAsia="宋体" w:hint="eastAsia"/>
          </w:rPr>
          <w:t>36.802</w:t>
        </w:r>
        <w:r>
          <w:rPr>
            <w:rFonts w:eastAsia="宋体"/>
          </w:rPr>
          <w:t xml:space="preserve">: </w:t>
        </w:r>
        <w:r>
          <w:rPr>
            <w:rFonts w:eastAsia="等线"/>
          </w:rPr>
          <w:t>"</w:t>
        </w:r>
        <w:r w:rsidRPr="00B936D7">
          <w:rPr>
            <w:rFonts w:eastAsia="等线"/>
          </w:rPr>
          <w:t>Evolved Universal Terrestrial Radio Access (E-UTRA); NB-IOT; Technical Report for BS and UE radio transmission and reception</w:t>
        </w:r>
        <w:r>
          <w:rPr>
            <w:rFonts w:eastAsia="等线"/>
          </w:rPr>
          <w:t>".</w:t>
        </w:r>
      </w:ins>
    </w:p>
    <w:p w:rsidR="00711A6D" w:rsidRDefault="00D718B9" w:rsidP="002B0907">
      <w:pPr>
        <w:pStyle w:val="EX"/>
        <w:rPr>
          <w:ins w:id="448" w:author="JIN Yiran" w:date="2021-11-15T17:02:00Z"/>
          <w:lang w:eastAsia="zh-CN"/>
        </w:rPr>
      </w:pPr>
      <w:ins w:id="449" w:author="JIN Yiran" w:date="2021-11-16T18:42:00Z">
        <w:r>
          <w:rPr>
            <w:lang w:eastAsia="zh-CN"/>
          </w:rPr>
          <w:t>[15]</w:t>
        </w:r>
        <w:r>
          <w:rPr>
            <w:lang w:eastAsia="zh-CN"/>
          </w:rPr>
          <w:tab/>
        </w:r>
      </w:ins>
      <w:ins w:id="450" w:author="JIN Yiran" w:date="2021-11-16T18:46:00Z">
        <w:r>
          <w:rPr>
            <w:rFonts w:eastAsia="等线"/>
          </w:rPr>
          <w:t>3GPP TS 38.104:</w:t>
        </w:r>
        <w:r w:rsidRPr="00664B2A">
          <w:rPr>
            <w:rFonts w:eastAsia="等线"/>
          </w:rPr>
          <w:t xml:space="preserve"> </w:t>
        </w:r>
        <w:r>
          <w:rPr>
            <w:rFonts w:eastAsia="等线"/>
          </w:rPr>
          <w:t>"</w:t>
        </w:r>
        <w:r w:rsidRPr="00046B9C">
          <w:rPr>
            <w:rFonts w:eastAsia="等线"/>
          </w:rPr>
          <w:t>NR; Base Station (BS) radio transmission and reception</w:t>
        </w:r>
        <w:r>
          <w:rPr>
            <w:rFonts w:eastAsia="等线"/>
          </w:rPr>
          <w:t>"</w:t>
        </w:r>
      </w:ins>
    </w:p>
    <w:p w:rsidR="00B936D7" w:rsidRDefault="00711A6D" w:rsidP="002B0907">
      <w:pPr>
        <w:pStyle w:val="EX"/>
        <w:rPr>
          <w:ins w:id="451" w:author="JIN Yiran" w:date="2021-11-15T18:53:00Z"/>
          <w:rFonts w:eastAsia="等线"/>
        </w:rPr>
      </w:pPr>
      <w:ins w:id="452" w:author="JIN Yiran" w:date="2021-11-15T17:15:00Z">
        <w:r>
          <w:rPr>
            <w:rFonts w:eastAsia="等线"/>
          </w:rPr>
          <w:t>[1</w:t>
        </w:r>
      </w:ins>
      <w:ins w:id="453" w:author="JIN Yiran" w:date="2021-11-16T18:42:00Z">
        <w:r w:rsidR="00D718B9">
          <w:rPr>
            <w:rFonts w:eastAsia="等线"/>
          </w:rPr>
          <w:t>6</w:t>
        </w:r>
      </w:ins>
      <w:ins w:id="454" w:author="JIN Yiran" w:date="2021-11-15T17:15:00Z">
        <w:r>
          <w:rPr>
            <w:rFonts w:eastAsia="等线"/>
          </w:rPr>
          <w:t>]</w:t>
        </w:r>
        <w:r>
          <w:rPr>
            <w:rFonts w:eastAsia="等线"/>
          </w:rPr>
          <w:tab/>
        </w:r>
      </w:ins>
      <w:ins w:id="455" w:author="JIN Yiran" w:date="2021-11-16T18:46:00Z">
        <w:r w:rsidR="00D718B9">
          <w:rPr>
            <w:rFonts w:eastAsia="等线"/>
          </w:rPr>
          <w:t xml:space="preserve">3GPP TS </w:t>
        </w:r>
        <w:r w:rsidR="00D718B9">
          <w:rPr>
            <w:rFonts w:asciiTheme="minorBidi" w:hAnsiTheme="minorBidi" w:hint="eastAsia"/>
          </w:rPr>
          <w:t>38.101-1</w:t>
        </w:r>
        <w:r w:rsidR="00D718B9">
          <w:rPr>
            <w:rFonts w:asciiTheme="minorBidi" w:hAnsiTheme="minorBidi"/>
          </w:rPr>
          <w:t xml:space="preserve">: </w:t>
        </w:r>
        <w:r w:rsidR="00D718B9">
          <w:rPr>
            <w:rFonts w:eastAsia="等线"/>
          </w:rPr>
          <w:t>"</w:t>
        </w:r>
        <w:r w:rsidR="00D718B9" w:rsidRPr="009F27F1">
          <w:rPr>
            <w:rFonts w:eastAsia="等线"/>
          </w:rPr>
          <w:t>NR; User Equipment (UE) radio transmission and reception; Part 1: Range 1 Standalone</w:t>
        </w:r>
        <w:r w:rsidR="00D718B9">
          <w:rPr>
            <w:rFonts w:eastAsia="等线"/>
          </w:rPr>
          <w:t>".</w:t>
        </w:r>
      </w:ins>
    </w:p>
    <w:p w:rsidR="00CD275F" w:rsidRPr="00363B7C" w:rsidRDefault="00B936D7" w:rsidP="002B0907">
      <w:pPr>
        <w:pStyle w:val="EX"/>
        <w:rPr>
          <w:ins w:id="456" w:author="JIN Yiran" w:date="2021-11-15T17:15:00Z"/>
          <w:rFonts w:eastAsia="等线"/>
        </w:rPr>
      </w:pPr>
      <w:ins w:id="457" w:author="JIN Yiran" w:date="2021-11-15T18:53:00Z">
        <w:r w:rsidRPr="00363B7C">
          <w:rPr>
            <w:rFonts w:eastAsia="等线"/>
          </w:rPr>
          <w:t>[1</w:t>
        </w:r>
      </w:ins>
      <w:ins w:id="458" w:author="JIN Yiran" w:date="2021-11-16T18:42:00Z">
        <w:r w:rsidR="00D718B9" w:rsidRPr="00363B7C">
          <w:rPr>
            <w:rFonts w:eastAsia="等线"/>
          </w:rPr>
          <w:t>7</w:t>
        </w:r>
      </w:ins>
      <w:ins w:id="459" w:author="JIN Yiran" w:date="2021-11-15T18:53:00Z">
        <w:r w:rsidRPr="00363B7C">
          <w:rPr>
            <w:rFonts w:eastAsia="等线"/>
          </w:rPr>
          <w:t>]</w:t>
        </w:r>
      </w:ins>
      <w:ins w:id="460" w:author="JIN Yiran" w:date="2021-11-15T18:54:00Z">
        <w:r w:rsidRPr="00363B7C">
          <w:rPr>
            <w:rFonts w:eastAsia="等线"/>
          </w:rPr>
          <w:tab/>
        </w:r>
      </w:ins>
      <w:ins w:id="461" w:author="JIN Yiran" w:date="2021-11-16T18:46:00Z">
        <w:r w:rsidR="00D718B9" w:rsidRPr="00363B7C">
          <w:rPr>
            <w:rFonts w:eastAsia="等线"/>
          </w:rPr>
          <w:t>3GPP R4-2111460, "On the Rx Parameters and Rx Testing Setup for NTN gNB".</w:t>
        </w:r>
      </w:ins>
    </w:p>
    <w:p w:rsidR="00711A6D" w:rsidRPr="00C31564" w:rsidRDefault="00711A6D" w:rsidP="002B0907">
      <w:pPr>
        <w:pStyle w:val="EX"/>
        <w:rPr>
          <w:ins w:id="462" w:author="R4-2120772" w:date="2021-11-15T15:09:00Z"/>
          <w:lang w:eastAsia="zh-CN"/>
        </w:rPr>
      </w:pPr>
      <w:ins w:id="463" w:author="JIN Yiran" w:date="2021-11-15T17:15:00Z">
        <w:r w:rsidRPr="00363B7C">
          <w:rPr>
            <w:rFonts w:eastAsia="等线"/>
          </w:rPr>
          <w:t>[1</w:t>
        </w:r>
      </w:ins>
      <w:ins w:id="464" w:author="JIN Yiran" w:date="2021-11-16T18:42:00Z">
        <w:r w:rsidR="00D718B9" w:rsidRPr="00363B7C">
          <w:rPr>
            <w:rFonts w:eastAsia="等线"/>
          </w:rPr>
          <w:t>8</w:t>
        </w:r>
      </w:ins>
      <w:ins w:id="465" w:author="JIN Yiran" w:date="2021-11-15T17:15:00Z">
        <w:r w:rsidRPr="00363B7C">
          <w:rPr>
            <w:rFonts w:eastAsia="等线"/>
          </w:rPr>
          <w:t>]</w:t>
        </w:r>
        <w:r w:rsidRPr="00363B7C">
          <w:rPr>
            <w:rFonts w:eastAsia="等线"/>
          </w:rPr>
          <w:tab/>
        </w:r>
      </w:ins>
      <w:ins w:id="466" w:author="JIN Yiran" w:date="2021-11-16T18:46:00Z">
        <w:r w:rsidR="00D718B9" w:rsidRPr="00363B7C">
          <w:rPr>
            <w:rFonts w:eastAsia="等线"/>
          </w:rPr>
          <w:t>3GPP R4-2108099, "WF on [312] NTN_Solutions_Part1".</w:t>
        </w:r>
      </w:ins>
      <w:bookmarkStart w:id="467" w:name="_GoBack"/>
      <w:bookmarkEnd w:id="467"/>
    </w:p>
    <w:p w:rsidR="002B0907" w:rsidRDefault="002B0907" w:rsidP="002B0907">
      <w:pPr>
        <w:pStyle w:val="1"/>
        <w:ind w:leftChars="-2" w:left="428" w:hangingChars="120" w:hanging="432"/>
        <w:rPr>
          <w:ins w:id="468" w:author="R4-2120772" w:date="2021-11-15T15:09:00Z"/>
        </w:rPr>
      </w:pPr>
      <w:bookmarkStart w:id="469" w:name="_Toc87889227"/>
      <w:bookmarkStart w:id="470" w:name="_Toc87951964"/>
      <w:ins w:id="471" w:author="R4-2120772" w:date="2021-11-15T15:09:00Z">
        <w:r>
          <w:t>3</w:t>
        </w:r>
        <w:r>
          <w:tab/>
          <w:t>Definition of terms, symbols and abbreviations</w:t>
        </w:r>
        <w:bookmarkEnd w:id="469"/>
        <w:bookmarkEnd w:id="470"/>
      </w:ins>
    </w:p>
    <w:p w:rsidR="002B0907" w:rsidRDefault="002B0907" w:rsidP="002B0907">
      <w:pPr>
        <w:pStyle w:val="2"/>
        <w:ind w:left="0" w:firstLine="0"/>
        <w:rPr>
          <w:ins w:id="472" w:author="R4-2120772" w:date="2021-11-15T15:09:00Z"/>
        </w:rPr>
      </w:pPr>
      <w:bookmarkStart w:id="473" w:name="_Toc87889228"/>
      <w:bookmarkStart w:id="474" w:name="_Toc87951965"/>
      <w:ins w:id="475" w:author="R4-2120772" w:date="2021-11-15T15:09:00Z">
        <w:r>
          <w:t>3.1</w:t>
        </w:r>
        <w:r>
          <w:tab/>
          <w:t>Terms</w:t>
        </w:r>
        <w:bookmarkEnd w:id="473"/>
        <w:bookmarkEnd w:id="474"/>
      </w:ins>
    </w:p>
    <w:p w:rsidR="002B0907" w:rsidRDefault="002B0907" w:rsidP="002B0907">
      <w:pPr>
        <w:rPr>
          <w:ins w:id="476" w:author="R4-2120772" w:date="2021-11-15T15:09:00Z"/>
          <w:sz w:val="18"/>
        </w:rPr>
      </w:pPr>
      <w:ins w:id="477" w:author="R4-2120772" w:date="2021-11-15T15:09:00Z">
        <w:r>
          <w:t xml:space="preserve">[To be </w:t>
        </w:r>
        <w:del w:id="478" w:author="JIN Yiran" w:date="2021-11-15T16:52:00Z">
          <w:r w:rsidDel="00527BA1">
            <w:delText>added</w:delText>
          </w:r>
        </w:del>
      </w:ins>
      <w:ins w:id="479" w:author="JIN Yiran" w:date="2021-11-15T16:52:00Z">
        <w:r w:rsidR="00527BA1">
          <w:t>updated</w:t>
        </w:r>
      </w:ins>
      <w:ins w:id="480" w:author="R4-2120772" w:date="2021-11-15T15:09:00Z">
        <w:r>
          <w:t>]</w:t>
        </w:r>
      </w:ins>
    </w:p>
    <w:p w:rsidR="002B0907" w:rsidRDefault="002B0907" w:rsidP="002B0907">
      <w:pPr>
        <w:pStyle w:val="2"/>
        <w:ind w:left="0" w:firstLine="0"/>
        <w:rPr>
          <w:ins w:id="481" w:author="R4-2120772" w:date="2021-11-15T15:09:00Z"/>
        </w:rPr>
      </w:pPr>
      <w:bookmarkStart w:id="482" w:name="_Toc87889229"/>
      <w:bookmarkStart w:id="483" w:name="_Toc87951966"/>
      <w:ins w:id="484" w:author="R4-2120772" w:date="2021-11-15T15:09:00Z">
        <w:r>
          <w:t>3.1</w:t>
        </w:r>
        <w:r>
          <w:tab/>
          <w:t>Symbols</w:t>
        </w:r>
        <w:bookmarkEnd w:id="482"/>
        <w:bookmarkEnd w:id="483"/>
      </w:ins>
    </w:p>
    <w:p w:rsidR="002B0907" w:rsidRDefault="002B0907" w:rsidP="002B0907">
      <w:pPr>
        <w:rPr>
          <w:ins w:id="485" w:author="R4-2120772" w:date="2021-11-15T15:09:00Z"/>
          <w:sz w:val="18"/>
        </w:rPr>
      </w:pPr>
      <w:ins w:id="486" w:author="R4-2120772" w:date="2021-11-15T15:09:00Z">
        <w:r>
          <w:t xml:space="preserve">[To be </w:t>
        </w:r>
        <w:del w:id="487" w:author="JIN Yiran" w:date="2021-11-15T16:47:00Z">
          <w:r w:rsidDel="00046B9C">
            <w:rPr>
              <w:rFonts w:hint="eastAsia"/>
              <w:lang w:eastAsia="zh-CN"/>
            </w:rPr>
            <w:delText>added</w:delText>
          </w:r>
        </w:del>
      </w:ins>
      <w:ins w:id="488" w:author="JIN Yiran" w:date="2021-11-15T16:47:00Z">
        <w:r w:rsidR="00046B9C">
          <w:rPr>
            <w:rFonts w:hint="eastAsia"/>
            <w:lang w:eastAsia="zh-CN"/>
          </w:rPr>
          <w:t>updated</w:t>
        </w:r>
      </w:ins>
      <w:ins w:id="489" w:author="R4-2120772" w:date="2021-11-15T15:09:00Z">
        <w:r>
          <w:t>]</w:t>
        </w:r>
      </w:ins>
    </w:p>
    <w:p w:rsidR="002B0907" w:rsidRDefault="002B0907" w:rsidP="002B0907">
      <w:pPr>
        <w:pStyle w:val="2"/>
        <w:ind w:left="0" w:firstLine="0"/>
        <w:rPr>
          <w:ins w:id="490" w:author="R4-2120772" w:date="2021-11-15T15:09:00Z"/>
          <w:rFonts w:ascii="Times New Roman" w:hAnsi="Times New Roman"/>
          <w:sz w:val="20"/>
        </w:rPr>
      </w:pPr>
      <w:bookmarkStart w:id="491" w:name="_Toc87889230"/>
      <w:bookmarkStart w:id="492" w:name="_Toc87951967"/>
      <w:ins w:id="493" w:author="R4-2120772" w:date="2021-11-15T15:09:00Z">
        <w:r>
          <w:t>3.1</w:t>
        </w:r>
        <w:r>
          <w:tab/>
          <w:t>Abbreviations</w:t>
        </w:r>
        <w:bookmarkEnd w:id="491"/>
        <w:bookmarkEnd w:id="492"/>
      </w:ins>
    </w:p>
    <w:p w:rsidR="002B0907" w:rsidRDefault="002B0907" w:rsidP="002B0907">
      <w:pPr>
        <w:rPr>
          <w:ins w:id="494" w:author="R4-2120772" w:date="2021-11-15T15:09:00Z"/>
          <w:sz w:val="18"/>
        </w:rPr>
      </w:pPr>
      <w:ins w:id="495" w:author="R4-2120772" w:date="2021-11-15T15:09:00Z">
        <w:r>
          <w:t xml:space="preserve">[To be </w:t>
        </w:r>
      </w:ins>
      <w:ins w:id="496" w:author="JIN Yiran" w:date="2021-11-15T16:48:00Z">
        <w:r w:rsidR="00046B9C">
          <w:rPr>
            <w:rFonts w:hint="eastAsia"/>
            <w:lang w:eastAsia="zh-CN"/>
          </w:rPr>
          <w:t>updated</w:t>
        </w:r>
      </w:ins>
      <w:ins w:id="497" w:author="R4-2120772" w:date="2021-11-15T15:09:00Z">
        <w:del w:id="498" w:author="JIN Yiran" w:date="2021-11-15T16:48:00Z">
          <w:r w:rsidDel="00046B9C">
            <w:delText>added</w:delText>
          </w:r>
        </w:del>
        <w:r>
          <w:t>]</w:t>
        </w:r>
      </w:ins>
    </w:p>
    <w:p w:rsidR="002B0907" w:rsidRDefault="002B0907" w:rsidP="002B0907">
      <w:pPr>
        <w:pStyle w:val="1"/>
        <w:ind w:leftChars="-2" w:left="428" w:hangingChars="120" w:hanging="432"/>
        <w:rPr>
          <w:ins w:id="499" w:author="R4-2120772" w:date="2021-11-15T15:09:00Z"/>
        </w:rPr>
      </w:pPr>
      <w:bookmarkStart w:id="500" w:name="_Toc87889231"/>
      <w:bookmarkStart w:id="501" w:name="_Toc87951968"/>
      <w:ins w:id="502" w:author="R4-2120772" w:date="2021-11-15T15:09:00Z">
        <w:r>
          <w:t>4</w:t>
        </w:r>
        <w:r>
          <w:tab/>
          <w:t>General aspects</w:t>
        </w:r>
        <w:bookmarkEnd w:id="500"/>
        <w:bookmarkEnd w:id="501"/>
      </w:ins>
    </w:p>
    <w:p w:rsidR="002B0907" w:rsidRDefault="002B0907" w:rsidP="002B0907">
      <w:pPr>
        <w:pStyle w:val="2"/>
        <w:ind w:left="0" w:firstLine="0"/>
        <w:rPr>
          <w:ins w:id="503" w:author="R4-2120772" w:date="2021-11-15T15:09:00Z"/>
        </w:rPr>
      </w:pPr>
      <w:bookmarkStart w:id="504" w:name="_Toc87889232"/>
      <w:bookmarkStart w:id="505" w:name="_Toc87951969"/>
      <w:ins w:id="506" w:author="R4-2120772" w:date="2021-11-15T15:09:00Z">
        <w:r>
          <w:t>4.1</w:t>
        </w:r>
        <w:r>
          <w:tab/>
          <w:t>Work item objectives</w:t>
        </w:r>
        <w:bookmarkEnd w:id="504"/>
        <w:bookmarkEnd w:id="505"/>
      </w:ins>
    </w:p>
    <w:p w:rsidR="002B0907" w:rsidRDefault="002B0907" w:rsidP="002B0907">
      <w:pPr>
        <w:rPr>
          <w:ins w:id="507" w:author="R4-2120772" w:date="2021-11-15T15:09:00Z"/>
        </w:rPr>
      </w:pPr>
      <w:ins w:id="508" w:author="R4-2120772" w:date="2021-11-15T15:09:00Z">
        <w:r>
          <w:rPr>
            <w:rFonts w:hint="eastAsia"/>
          </w:rPr>
          <w:t>[</w:t>
        </w:r>
        <w:r>
          <w:t xml:space="preserve">To be </w:t>
        </w:r>
      </w:ins>
      <w:ins w:id="509" w:author="JIN Yiran" w:date="2021-11-15T16:48:00Z">
        <w:r w:rsidR="00046B9C">
          <w:rPr>
            <w:rFonts w:hint="eastAsia"/>
            <w:lang w:eastAsia="zh-CN"/>
          </w:rPr>
          <w:t>updated</w:t>
        </w:r>
      </w:ins>
      <w:ins w:id="510" w:author="R4-2120772" w:date="2021-11-15T15:09:00Z">
        <w:del w:id="511" w:author="JIN Yiran" w:date="2021-11-15T16:48:00Z">
          <w:r w:rsidDel="00046B9C">
            <w:delText>added</w:delText>
          </w:r>
        </w:del>
        <w:r>
          <w:t>]</w:t>
        </w:r>
      </w:ins>
    </w:p>
    <w:p w:rsidR="002B0907" w:rsidRDefault="002B0907" w:rsidP="002B0907">
      <w:pPr>
        <w:pStyle w:val="1"/>
        <w:ind w:leftChars="-2" w:left="428" w:hangingChars="120" w:hanging="432"/>
        <w:rPr>
          <w:ins w:id="512" w:author="R4-2120772" w:date="2021-11-15T15:09:00Z"/>
        </w:rPr>
      </w:pPr>
      <w:bookmarkStart w:id="513" w:name="_Toc87889233"/>
      <w:bookmarkStart w:id="514" w:name="_Toc87951970"/>
      <w:ins w:id="515" w:author="R4-2120772" w:date="2021-11-15T15:09:00Z">
        <w:r>
          <w:t>5</w:t>
        </w:r>
        <w:r>
          <w:tab/>
          <w:t>Regulatory aspect</w:t>
        </w:r>
        <w:bookmarkEnd w:id="513"/>
        <w:bookmarkEnd w:id="514"/>
      </w:ins>
    </w:p>
    <w:p w:rsidR="002B0907" w:rsidRDefault="002B0907" w:rsidP="002B0907">
      <w:pPr>
        <w:pStyle w:val="2"/>
        <w:ind w:left="0" w:firstLine="0"/>
        <w:rPr>
          <w:ins w:id="516" w:author="R4-2120772" w:date="2021-11-15T15:09:00Z"/>
        </w:rPr>
      </w:pPr>
      <w:bookmarkStart w:id="517" w:name="_Toc87889234"/>
      <w:bookmarkStart w:id="518" w:name="_Toc87951971"/>
      <w:ins w:id="519" w:author="R4-2120772" w:date="2021-11-15T15:09:00Z">
        <w:r>
          <w:t>5.1</w:t>
        </w:r>
        <w:del w:id="520" w:author="R4-2120761" w:date="2021-11-15T16:13:00Z">
          <w:r w:rsidDel="00EA1A28">
            <w:tab/>
          </w:r>
        </w:del>
      </w:ins>
      <w:ins w:id="521" w:author="R4-2120761" w:date="2021-11-15T16:13:00Z">
        <w:r w:rsidR="00EA1A28">
          <w:tab/>
        </w:r>
      </w:ins>
      <w:ins w:id="522" w:author="R4-2120772" w:date="2021-11-15T15:09:00Z">
        <w:r>
          <w:t>ITU-R</w:t>
        </w:r>
        <w:bookmarkEnd w:id="517"/>
        <w:bookmarkEnd w:id="518"/>
      </w:ins>
    </w:p>
    <w:p w:rsidR="00EA1A28" w:rsidRPr="00EA1A28" w:rsidRDefault="002B0907" w:rsidP="00EA1A28">
      <w:pPr>
        <w:rPr>
          <w:ins w:id="523" w:author="R4-2120761" w:date="2021-11-15T16:11:00Z"/>
        </w:rPr>
      </w:pPr>
      <w:ins w:id="524" w:author="R4-2120772" w:date="2021-11-15T15:09:00Z">
        <w:del w:id="525" w:author="R4-2120761" w:date="2021-11-15T16:11:00Z">
          <w:r w:rsidDel="00EA1A28">
            <w:delText>[To be added]</w:delText>
          </w:r>
        </w:del>
      </w:ins>
      <w:ins w:id="526" w:author="R4-2120761" w:date="2021-11-15T16:11:00Z">
        <w:r w:rsidR="00EA1A28" w:rsidRPr="00EA1A28">
          <w:t xml:space="preserve"> The following services are among those defined in the </w:t>
        </w:r>
      </w:ins>
      <w:ins w:id="527" w:author="JIN Yiran" w:date="2021-11-15T23:13:00Z">
        <w:r w:rsidR="008B3654">
          <w:t xml:space="preserve">ITU-R </w:t>
        </w:r>
      </w:ins>
      <w:ins w:id="528" w:author="R4-2120761" w:date="2021-11-15T16:11:00Z">
        <w:r w:rsidR="00EA1A28" w:rsidRPr="00EA1A28">
          <w:t xml:space="preserve">Radio Regulations </w:t>
        </w:r>
        <w:del w:id="529" w:author="JIN Yiran" w:date="2021-11-15T16:53:00Z">
          <w:r w:rsidR="00EA1A28" w:rsidRPr="00EA1A28" w:rsidDel="00527BA1">
            <w:delText>(</w:delText>
          </w:r>
        </w:del>
        <w:r w:rsidR="00EA1A28" w:rsidRPr="00EA1A28">
          <w:t>[</w:t>
        </w:r>
      </w:ins>
      <w:ins w:id="530" w:author="R4-2120761" w:date="2021-11-15T16:12:00Z">
        <w:r w:rsidR="00EA1A28" w:rsidRPr="00EA1A28">
          <w:t>3</w:t>
        </w:r>
      </w:ins>
      <w:ins w:id="531" w:author="R4-2120761" w:date="2021-11-15T16:11:00Z">
        <w:r w:rsidR="00EA1A28" w:rsidRPr="00EA1A28">
          <w:t>]</w:t>
        </w:r>
        <w:del w:id="532" w:author="JIN Yiran" w:date="2021-11-15T16:53:00Z">
          <w:r w:rsidR="00EA1A28" w:rsidRPr="00EA1A28" w:rsidDel="00527BA1">
            <w:delText>)</w:delText>
          </w:r>
        </w:del>
        <w:r w:rsidR="00EA1A28" w:rsidRPr="00EA1A28">
          <w:t>:</w:t>
        </w:r>
      </w:ins>
    </w:p>
    <w:p w:rsidR="00EA1A28" w:rsidRPr="00CD275F" w:rsidRDefault="00EA1A28" w:rsidP="00EA1A28">
      <w:pPr>
        <w:pStyle w:val="B1"/>
        <w:widowControl w:val="0"/>
        <w:numPr>
          <w:ilvl w:val="0"/>
          <w:numId w:val="8"/>
        </w:numPr>
        <w:spacing w:after="0"/>
        <w:jc w:val="both"/>
        <w:rPr>
          <w:ins w:id="533" w:author="R4-2120761" w:date="2021-11-15T16:11:00Z"/>
        </w:rPr>
      </w:pPr>
      <w:ins w:id="534" w:author="R4-2120761" w:date="2021-11-15T16:11:00Z">
        <w:r w:rsidRPr="00CD275F">
          <w:rPr>
            <w:i/>
            <w:iCs/>
          </w:rPr>
          <w:t>Fixed</w:t>
        </w:r>
        <w:r w:rsidRPr="00CD275F">
          <w:t xml:space="preserve"> (1.20): A radiocommunication service between specified fixed points.</w:t>
        </w:r>
      </w:ins>
    </w:p>
    <w:p w:rsidR="00EA1A28" w:rsidRPr="006B6F8B" w:rsidRDefault="00EA1A28" w:rsidP="00EA1A28">
      <w:pPr>
        <w:pStyle w:val="B1"/>
        <w:widowControl w:val="0"/>
        <w:numPr>
          <w:ilvl w:val="0"/>
          <w:numId w:val="8"/>
        </w:numPr>
        <w:spacing w:after="0"/>
        <w:jc w:val="both"/>
        <w:rPr>
          <w:ins w:id="535" w:author="R4-2120761" w:date="2021-11-15T16:11:00Z"/>
        </w:rPr>
      </w:pPr>
      <w:ins w:id="536" w:author="R4-2120761" w:date="2021-11-15T16:11:00Z">
        <w:r w:rsidRPr="00CD275F">
          <w:rPr>
            <w:i/>
            <w:iCs/>
          </w:rPr>
          <w:t>Fixed satellite</w:t>
        </w:r>
        <w:r w:rsidRPr="00CD275F">
          <w:t xml:space="preserve"> (1.21) : A radiocommunication service between earth stations at given positions, when one or more satellites are used; the given position may be a specified fixed point or any fixed point within specified areas; in some cases this service includes satellite-to-satellite links, which may also be operated in the inter-satellite service; the fixed-satellite service may also include feeder links for other space radiocommunication services.</w:t>
        </w:r>
      </w:ins>
    </w:p>
    <w:p w:rsidR="00EA1A28" w:rsidRPr="006B6F8B" w:rsidRDefault="00EA1A28" w:rsidP="00EA1A28">
      <w:pPr>
        <w:pStyle w:val="B1"/>
        <w:widowControl w:val="0"/>
        <w:numPr>
          <w:ilvl w:val="0"/>
          <w:numId w:val="8"/>
        </w:numPr>
        <w:spacing w:after="0"/>
        <w:jc w:val="both"/>
        <w:rPr>
          <w:ins w:id="537" w:author="R4-2120761" w:date="2021-11-15T16:11:00Z"/>
        </w:rPr>
      </w:pPr>
      <w:ins w:id="538" w:author="R4-2120761" w:date="2021-11-15T16:11:00Z">
        <w:r w:rsidRPr="006B6F8B">
          <w:rPr>
            <w:i/>
            <w:iCs/>
          </w:rPr>
          <w:t>Mobile</w:t>
        </w:r>
        <w:r w:rsidRPr="006B6F8B">
          <w:t xml:space="preserve"> (1.24): radiocommunication service between mobile and land stations, or between mobile stations (CV).</w:t>
        </w:r>
      </w:ins>
    </w:p>
    <w:p w:rsidR="00EA1A28" w:rsidRPr="006B6F8B" w:rsidRDefault="00EA1A28" w:rsidP="00EA1A28">
      <w:pPr>
        <w:pStyle w:val="B1"/>
        <w:widowControl w:val="0"/>
        <w:numPr>
          <w:ilvl w:val="0"/>
          <w:numId w:val="8"/>
        </w:numPr>
        <w:spacing w:after="0"/>
        <w:jc w:val="both"/>
        <w:rPr>
          <w:ins w:id="539" w:author="R4-2120761" w:date="2021-11-15T16:11:00Z"/>
        </w:rPr>
      </w:pPr>
      <w:ins w:id="540" w:author="R4-2120761" w:date="2021-11-15T16:11:00Z">
        <w:r w:rsidRPr="006B6F8B">
          <w:rPr>
            <w:i/>
            <w:iCs/>
          </w:rPr>
          <w:t>Mobile satellite</w:t>
        </w:r>
        <w:r w:rsidRPr="006B6F8B">
          <w:t xml:space="preserve"> (1.25): A radiocommunication service:</w:t>
        </w:r>
      </w:ins>
    </w:p>
    <w:p w:rsidR="00EA1A28" w:rsidRPr="00EA1A28" w:rsidRDefault="00EA1A28" w:rsidP="00EA1A28">
      <w:pPr>
        <w:pStyle w:val="B2"/>
        <w:rPr>
          <w:ins w:id="541" w:author="R4-2120761" w:date="2021-11-15T16:11:00Z"/>
          <w:rFonts w:ascii="Times New Roman" w:hAnsi="Times New Roman" w:cs="Times New Roman"/>
          <w:sz w:val="20"/>
          <w:szCs w:val="20"/>
        </w:rPr>
      </w:pPr>
      <w:ins w:id="542" w:author="R4-2120761" w:date="2021-11-15T16:11:00Z">
        <w:r w:rsidRPr="00EA1A28">
          <w:rPr>
            <w:rFonts w:ascii="Times New Roman" w:hAnsi="Times New Roman" w:cs="Times New Roman"/>
            <w:sz w:val="20"/>
            <w:szCs w:val="20"/>
          </w:rPr>
          <w:lastRenderedPageBreak/>
          <w:t>between mobile earth stations and one or more space stations, or between space stations used by this service; or</w:t>
        </w:r>
      </w:ins>
    </w:p>
    <w:p w:rsidR="00EA1A28" w:rsidRPr="00EA1A28" w:rsidRDefault="00EA1A28" w:rsidP="00EA1A28">
      <w:pPr>
        <w:pStyle w:val="B2"/>
        <w:rPr>
          <w:ins w:id="543" w:author="R4-2120761" w:date="2021-11-15T16:11:00Z"/>
          <w:rFonts w:ascii="Times New Roman" w:hAnsi="Times New Roman" w:cs="Times New Roman"/>
          <w:sz w:val="20"/>
          <w:szCs w:val="20"/>
        </w:rPr>
      </w:pPr>
      <w:ins w:id="544" w:author="R4-2120761" w:date="2021-11-15T16:11:00Z">
        <w:r w:rsidRPr="00EA1A28">
          <w:rPr>
            <w:rFonts w:ascii="Times New Roman" w:hAnsi="Times New Roman" w:cs="Times New Roman"/>
            <w:sz w:val="20"/>
            <w:szCs w:val="20"/>
          </w:rPr>
          <w:t>between mobile earth stations by means of one or more space stations.</w:t>
        </w:r>
      </w:ins>
    </w:p>
    <w:p w:rsidR="00EA1A28" w:rsidRPr="00EA1A28" w:rsidRDefault="00EA1A28" w:rsidP="00EA1A28">
      <w:pPr>
        <w:pStyle w:val="B20"/>
        <w:rPr>
          <w:ins w:id="545" w:author="R4-2120761" w:date="2021-11-15T16:11:00Z"/>
        </w:rPr>
      </w:pPr>
      <w:ins w:id="546" w:author="R4-2120761" w:date="2021-11-15T16:11:00Z">
        <w:r w:rsidRPr="00EA1A28">
          <w:t>This service may also include feeder links necessary for its operation.</w:t>
        </w:r>
      </w:ins>
    </w:p>
    <w:p w:rsidR="00EA1A28" w:rsidRPr="00CD275F" w:rsidRDefault="00EA1A28" w:rsidP="00EA1A28">
      <w:pPr>
        <w:rPr>
          <w:ins w:id="547" w:author="R4-2120761" w:date="2021-11-15T16:11:00Z"/>
        </w:rPr>
      </w:pPr>
      <w:ins w:id="548" w:author="R4-2120761" w:date="2021-11-15T16:11:00Z">
        <w:r w:rsidRPr="00EA1A28">
          <w:t xml:space="preserve">Based on ITU-R Radio Regulations </w:t>
        </w:r>
        <w:del w:id="549" w:author="JIN Yiran" w:date="2021-11-15T16:53:00Z">
          <w:r w:rsidRPr="00EA1A28" w:rsidDel="00527BA1">
            <w:delText>(</w:delText>
          </w:r>
        </w:del>
        <w:r w:rsidRPr="00EA1A28">
          <w:t>[</w:t>
        </w:r>
      </w:ins>
      <w:ins w:id="550" w:author="R4-2120761" w:date="2021-11-15T16:12:00Z">
        <w:r>
          <w:t>3</w:t>
        </w:r>
      </w:ins>
      <w:ins w:id="551" w:author="R4-2120761" w:date="2021-11-15T16:11:00Z">
        <w:r w:rsidRPr="00EA1A28">
          <w:t>]</w:t>
        </w:r>
        <w:del w:id="552" w:author="JIN Yiran" w:date="2021-11-15T16:53:00Z">
          <w:r w:rsidRPr="00EA1A28" w:rsidDel="00527BA1">
            <w:delText>)</w:delText>
          </w:r>
        </w:del>
        <w:r w:rsidRPr="00EA1A28">
          <w:t xml:space="preserve">, the following frequency ranges are allocated to MSS and have been identified as first candidate bands for </w:t>
        </w:r>
        <w:r w:rsidRPr="00CD275F">
          <w:t>NTN satellite operations:</w:t>
        </w:r>
      </w:ins>
    </w:p>
    <w:p w:rsidR="00EA1A28" w:rsidRPr="00EA1A28" w:rsidRDefault="00EA1A28" w:rsidP="00EA1A28">
      <w:pPr>
        <w:pStyle w:val="B2"/>
        <w:rPr>
          <w:ins w:id="553" w:author="R4-2120761" w:date="2021-11-15T16:11:00Z"/>
          <w:rFonts w:ascii="Times New Roman" w:hAnsi="Times New Roman" w:cs="Times New Roman"/>
          <w:sz w:val="20"/>
          <w:szCs w:val="20"/>
        </w:rPr>
      </w:pPr>
      <w:ins w:id="554" w:author="R4-2120761" w:date="2021-11-15T16:11:00Z">
        <w:r w:rsidRPr="00EA1A28">
          <w:rPr>
            <w:rFonts w:ascii="Times New Roman" w:hAnsi="Times New Roman" w:cs="Times New Roman"/>
            <w:sz w:val="20"/>
            <w:szCs w:val="20"/>
          </w:rPr>
          <w:t>S-band: UL: 1980–2010 MHz / DL: 2170–2200 MHz.</w:t>
        </w:r>
      </w:ins>
    </w:p>
    <w:p w:rsidR="00EA1A28" w:rsidRPr="00EA1A28" w:rsidRDefault="00EA1A28" w:rsidP="00EA1A28">
      <w:pPr>
        <w:pStyle w:val="B2"/>
        <w:rPr>
          <w:ins w:id="555" w:author="R4-2120761" w:date="2021-11-15T16:11:00Z"/>
          <w:rFonts w:ascii="Times New Roman" w:hAnsi="Times New Roman" w:cs="Times New Roman"/>
          <w:sz w:val="20"/>
          <w:szCs w:val="20"/>
        </w:rPr>
      </w:pPr>
      <w:ins w:id="556" w:author="R4-2120761" w:date="2021-11-15T16:11:00Z">
        <w:r w:rsidRPr="00EA1A28">
          <w:rPr>
            <w:rFonts w:ascii="Times New Roman" w:hAnsi="Times New Roman" w:cs="Times New Roman"/>
            <w:sz w:val="20"/>
            <w:szCs w:val="20"/>
          </w:rPr>
          <w:t xml:space="preserve">L-band: UL: 1626.5-1660.5 MHz / DL: 1525-1559 MHz. </w:t>
        </w:r>
      </w:ins>
    </w:p>
    <w:p w:rsidR="002B0907" w:rsidRDefault="00EA1A28" w:rsidP="00EA1A28">
      <w:pPr>
        <w:pStyle w:val="2"/>
        <w:rPr>
          <w:ins w:id="557" w:author="R4-2120761" w:date="2021-11-15T16:14:00Z"/>
        </w:rPr>
      </w:pPr>
      <w:bookmarkStart w:id="558" w:name="_Toc87889235"/>
      <w:bookmarkStart w:id="559" w:name="_Toc87951972"/>
      <w:ins w:id="560" w:author="R4-2120761" w:date="2021-11-15T16:13:00Z">
        <w:r>
          <w:t>5.2</w:t>
        </w:r>
        <w:r>
          <w:tab/>
          <w:t>NTN Satellite band: UL: 1980–2010 MHz / DL: 2170–2200 MHz</w:t>
        </w:r>
      </w:ins>
      <w:bookmarkEnd w:id="558"/>
      <w:bookmarkEnd w:id="559"/>
    </w:p>
    <w:p w:rsidR="00EA1A28" w:rsidRDefault="00EA1A28" w:rsidP="00EA1A28">
      <w:pPr>
        <w:rPr>
          <w:ins w:id="561" w:author="R4-2120761" w:date="2021-11-15T16:14:00Z"/>
          <w:lang w:eastAsia="zh-CN"/>
        </w:rPr>
      </w:pPr>
      <w:ins w:id="562" w:author="R4-2120761" w:date="2021-11-15T16:14:00Z">
        <w:r>
          <w:rPr>
            <w:rFonts w:hint="eastAsia"/>
            <w:lang w:eastAsia="zh-CN"/>
          </w:rPr>
          <w:t>[</w:t>
        </w:r>
        <w:r>
          <w:rPr>
            <w:lang w:eastAsia="zh-CN"/>
          </w:rPr>
          <w:t>To be updated]</w:t>
        </w:r>
      </w:ins>
    </w:p>
    <w:p w:rsidR="00EA1A28" w:rsidRDefault="00EA1A28" w:rsidP="00EA1A28">
      <w:pPr>
        <w:pStyle w:val="2"/>
        <w:rPr>
          <w:ins w:id="563" w:author="R4-2120761" w:date="2021-11-15T16:14:00Z"/>
        </w:rPr>
      </w:pPr>
      <w:bookmarkStart w:id="564" w:name="_Toc87889236"/>
      <w:bookmarkStart w:id="565" w:name="_Toc87951973"/>
      <w:ins w:id="566" w:author="R4-2120761" w:date="2021-11-15T16:14:00Z">
        <w:r>
          <w:t>5.3</w:t>
        </w:r>
        <w:r>
          <w:tab/>
        </w:r>
        <w:r w:rsidRPr="000608A9">
          <w:t>NTN Satellite band: UL 1626.5–1660.5 MHz / DL 1525–1559 MHz</w:t>
        </w:r>
        <w:bookmarkEnd w:id="564"/>
        <w:bookmarkEnd w:id="565"/>
      </w:ins>
    </w:p>
    <w:p w:rsidR="00EA1A28" w:rsidRPr="00EA1A28" w:rsidRDefault="00EA1A28" w:rsidP="00EA1A28">
      <w:pPr>
        <w:rPr>
          <w:ins w:id="567" w:author="R4-2120772" w:date="2021-11-15T15:09:00Z"/>
          <w:lang w:eastAsia="zh-CN"/>
        </w:rPr>
      </w:pPr>
      <w:ins w:id="568" w:author="R4-2120761" w:date="2021-11-15T16:14:00Z">
        <w:r>
          <w:rPr>
            <w:rFonts w:hint="eastAsia"/>
            <w:lang w:eastAsia="zh-CN"/>
          </w:rPr>
          <w:t>[</w:t>
        </w:r>
        <w:r>
          <w:rPr>
            <w:lang w:eastAsia="zh-CN"/>
          </w:rPr>
          <w:t>To be updat</w:t>
        </w:r>
      </w:ins>
      <w:ins w:id="569" w:author="R4-2120761" w:date="2021-11-15T16:15:00Z">
        <w:r>
          <w:rPr>
            <w:lang w:eastAsia="zh-CN"/>
          </w:rPr>
          <w:t>ed</w:t>
        </w:r>
      </w:ins>
      <w:ins w:id="570" w:author="R4-2120761" w:date="2021-11-15T16:14:00Z">
        <w:r>
          <w:rPr>
            <w:lang w:eastAsia="zh-CN"/>
          </w:rPr>
          <w:t>]</w:t>
        </w:r>
      </w:ins>
    </w:p>
    <w:p w:rsidR="002B0907" w:rsidRDefault="002B0907" w:rsidP="002B0907">
      <w:pPr>
        <w:pStyle w:val="1"/>
        <w:ind w:leftChars="-2" w:left="428" w:hangingChars="120" w:hanging="432"/>
        <w:rPr>
          <w:ins w:id="571" w:author="R4-2120772" w:date="2021-11-15T15:09:00Z"/>
        </w:rPr>
      </w:pPr>
      <w:bookmarkStart w:id="572" w:name="_Toc87889237"/>
      <w:bookmarkStart w:id="573" w:name="_Toc87951974"/>
      <w:bookmarkStart w:id="574" w:name="_Toc79091613"/>
      <w:ins w:id="575" w:author="R4-2120772" w:date="2021-11-15T15:09:00Z">
        <w:r>
          <w:t>6</w:t>
        </w:r>
        <w:r>
          <w:tab/>
          <w:t>Co-existence study</w:t>
        </w:r>
        <w:bookmarkEnd w:id="572"/>
        <w:bookmarkEnd w:id="573"/>
      </w:ins>
    </w:p>
    <w:p w:rsidR="002B0907" w:rsidRDefault="002B0907" w:rsidP="002B0907">
      <w:pPr>
        <w:pStyle w:val="2"/>
        <w:ind w:left="0" w:firstLine="0"/>
        <w:rPr>
          <w:ins w:id="576" w:author="R4-2120772" w:date="2021-11-15T15:09:00Z"/>
        </w:rPr>
      </w:pPr>
      <w:bookmarkStart w:id="577" w:name="_Toc87889238"/>
      <w:bookmarkStart w:id="578" w:name="_Toc87951975"/>
      <w:bookmarkEnd w:id="574"/>
      <w:ins w:id="579" w:author="R4-2120772" w:date="2021-11-15T15:09:00Z">
        <w:r>
          <w:t>6.1</w:t>
        </w:r>
        <w:r>
          <w:tab/>
          <w:t>Co-existence simulation scenario</w:t>
        </w:r>
        <w:bookmarkEnd w:id="577"/>
        <w:bookmarkEnd w:id="578"/>
      </w:ins>
    </w:p>
    <w:p w:rsidR="002B0907" w:rsidRDefault="002B0907" w:rsidP="002B0907">
      <w:pPr>
        <w:rPr>
          <w:ins w:id="580" w:author="R4-2120772" w:date="2021-11-15T15:09:00Z"/>
        </w:rPr>
      </w:pPr>
      <w:ins w:id="581" w:author="R4-2120772" w:date="2021-11-15T15:09:00Z">
        <w:r>
          <w:t xml:space="preserve">Scenarios for coexistence study are listed in Table 6.1-1. </w:t>
        </w:r>
      </w:ins>
    </w:p>
    <w:p w:rsidR="002B0907" w:rsidRDefault="002B0907" w:rsidP="002B0907">
      <w:pPr>
        <w:keepNext/>
        <w:keepLines/>
        <w:spacing w:after="80"/>
        <w:jc w:val="center"/>
        <w:rPr>
          <w:ins w:id="582" w:author="R4-2120772" w:date="2021-11-15T15:09:00Z"/>
          <w:rFonts w:ascii="Arial" w:eastAsia="等线" w:hAnsi="Arial"/>
          <w:b/>
          <w:sz w:val="18"/>
        </w:rPr>
      </w:pPr>
      <w:ins w:id="583" w:author="R4-2120772" w:date="2021-11-15T15:09:00Z">
        <w:r>
          <w:rPr>
            <w:rFonts w:ascii="Arial" w:eastAsia="Calibri" w:hAnsi="Arial"/>
            <w:b/>
            <w:sz w:val="18"/>
          </w:rPr>
          <w:t>T</w:t>
        </w:r>
        <w:r>
          <w:rPr>
            <w:rFonts w:ascii="Arial" w:eastAsia="Calibri" w:hAnsi="Arial" w:hint="eastAsia"/>
            <w:b/>
            <w:sz w:val="18"/>
          </w:rPr>
          <w:t xml:space="preserve">able </w:t>
        </w:r>
        <w:r>
          <w:rPr>
            <w:rFonts w:ascii="Arial" w:eastAsia="等线" w:hAnsi="Arial"/>
            <w:b/>
            <w:sz w:val="18"/>
          </w:rPr>
          <w:t>6</w:t>
        </w:r>
        <w:r>
          <w:rPr>
            <w:rFonts w:ascii="Arial" w:eastAsia="等线" w:hAnsi="Arial" w:hint="eastAsia"/>
            <w:b/>
            <w:sz w:val="18"/>
          </w:rPr>
          <w:t>.1-1 S</w:t>
        </w:r>
        <w:r>
          <w:rPr>
            <w:rFonts w:ascii="Arial" w:eastAsia="Calibri" w:hAnsi="Arial" w:hint="eastAsia"/>
            <w:b/>
            <w:sz w:val="18"/>
          </w:rPr>
          <w:t xml:space="preserve">cenarios for </w:t>
        </w:r>
        <w:r>
          <w:rPr>
            <w:rFonts w:ascii="Arial" w:eastAsia="等线" w:hAnsi="Arial" w:hint="eastAsia"/>
            <w:b/>
            <w:sz w:val="18"/>
          </w:rPr>
          <w:t xml:space="preserve">NTN-NTN/TN </w:t>
        </w:r>
        <w:r>
          <w:rPr>
            <w:rFonts w:ascii="Arial" w:eastAsia="Calibri" w:hAnsi="Arial" w:hint="eastAsia"/>
            <w:b/>
            <w:sz w:val="18"/>
          </w:rPr>
          <w:t>co-existence</w:t>
        </w:r>
      </w:ins>
    </w:p>
    <w:tbl>
      <w:tblPr>
        <w:tblStyle w:val="12"/>
        <w:tblW w:w="9634" w:type="dxa"/>
        <w:tblLayout w:type="fixed"/>
        <w:tblLook w:val="04A0" w:firstRow="1" w:lastRow="0" w:firstColumn="1" w:lastColumn="0" w:noHBand="0" w:noVBand="1"/>
      </w:tblPr>
      <w:tblGrid>
        <w:gridCol w:w="979"/>
        <w:gridCol w:w="1681"/>
        <w:gridCol w:w="1032"/>
        <w:gridCol w:w="1033"/>
        <w:gridCol w:w="1033"/>
        <w:gridCol w:w="1032"/>
        <w:gridCol w:w="1033"/>
        <w:gridCol w:w="1033"/>
        <w:gridCol w:w="778"/>
      </w:tblGrid>
      <w:tr w:rsidR="002B0907" w:rsidTr="0087751E">
        <w:trPr>
          <w:trHeight w:val="217"/>
          <w:ins w:id="584" w:author="R4-2120772" w:date="2021-11-15T15:09:00Z"/>
        </w:trPr>
        <w:tc>
          <w:tcPr>
            <w:tcW w:w="2660" w:type="dxa"/>
            <w:gridSpan w:val="2"/>
            <w:vMerge w:val="restart"/>
          </w:tcPr>
          <w:p w:rsidR="002B0907" w:rsidRDefault="002B0907" w:rsidP="002B0907">
            <w:pPr>
              <w:snapToGrid w:val="0"/>
              <w:jc w:val="center"/>
              <w:rPr>
                <w:ins w:id="585" w:author="R4-2120772" w:date="2021-11-15T15:09:00Z"/>
                <w:rFonts w:eastAsia="等线"/>
                <w:b/>
                <w:sz w:val="18"/>
                <w:szCs w:val="15"/>
              </w:rPr>
            </w:pPr>
            <w:bookmarkStart w:id="586" w:name="OLE_LINK3"/>
            <w:bookmarkStart w:id="587" w:name="OLE_LINK4"/>
            <w:bookmarkStart w:id="588" w:name="OLE_LINK5"/>
            <w:ins w:id="589" w:author="R4-2120772" w:date="2021-11-15T15:09:00Z">
              <w:r>
                <w:rPr>
                  <w:rFonts w:eastAsia="等线"/>
                  <w:b/>
                  <w:sz w:val="18"/>
                  <w:szCs w:val="15"/>
                </w:rPr>
                <w:t>FR1: 2GHz</w:t>
              </w:r>
            </w:ins>
          </w:p>
        </w:tc>
        <w:tc>
          <w:tcPr>
            <w:tcW w:w="6974" w:type="dxa"/>
            <w:gridSpan w:val="7"/>
          </w:tcPr>
          <w:p w:rsidR="002B0907" w:rsidRDefault="002B0907" w:rsidP="002B0907">
            <w:pPr>
              <w:snapToGrid w:val="0"/>
              <w:jc w:val="center"/>
              <w:rPr>
                <w:ins w:id="590" w:author="R4-2120772" w:date="2021-11-15T15:09:00Z"/>
                <w:rFonts w:eastAsia="等线"/>
                <w:b/>
                <w:sz w:val="18"/>
                <w:szCs w:val="15"/>
              </w:rPr>
            </w:pPr>
            <w:ins w:id="591" w:author="R4-2120772" w:date="2021-11-15T15:09:00Z">
              <w:r>
                <w:rPr>
                  <w:rFonts w:eastAsia="等线" w:hint="eastAsia"/>
                  <w:b/>
                  <w:sz w:val="18"/>
                  <w:szCs w:val="15"/>
                </w:rPr>
                <w:t>N</w:t>
              </w:r>
              <w:r>
                <w:rPr>
                  <w:rFonts w:eastAsia="等线"/>
                  <w:b/>
                  <w:sz w:val="18"/>
                  <w:szCs w:val="15"/>
                </w:rPr>
                <w:t>TN</w:t>
              </w:r>
              <w:r w:rsidRPr="00570994">
                <w:rPr>
                  <w:rFonts w:eastAsia="等线"/>
                  <w:b/>
                  <w:sz w:val="18"/>
                  <w:szCs w:val="15"/>
                  <w:vertAlign w:val="superscript"/>
                </w:rPr>
                <w:t>1,4</w:t>
              </w:r>
              <w:r>
                <w:rPr>
                  <w:rFonts w:eastAsia="等线" w:hint="eastAsia"/>
                  <w:b/>
                  <w:sz w:val="18"/>
                  <w:szCs w:val="15"/>
                  <w:vertAlign w:val="superscript"/>
                </w:rPr>
                <w:t>,</w:t>
              </w:r>
              <w:r>
                <w:rPr>
                  <w:rFonts w:eastAsia="等线"/>
                  <w:b/>
                  <w:sz w:val="18"/>
                  <w:szCs w:val="15"/>
                  <w:vertAlign w:val="superscript"/>
                </w:rPr>
                <w:t>5</w:t>
              </w:r>
            </w:ins>
          </w:p>
        </w:tc>
      </w:tr>
      <w:tr w:rsidR="002B0907" w:rsidTr="0087751E">
        <w:trPr>
          <w:trHeight w:val="217"/>
          <w:ins w:id="592" w:author="R4-2120772" w:date="2021-11-15T15:09:00Z"/>
        </w:trPr>
        <w:tc>
          <w:tcPr>
            <w:tcW w:w="2660" w:type="dxa"/>
            <w:gridSpan w:val="2"/>
            <w:vMerge/>
          </w:tcPr>
          <w:p w:rsidR="002B0907" w:rsidRDefault="002B0907" w:rsidP="002B0907">
            <w:pPr>
              <w:snapToGrid w:val="0"/>
              <w:jc w:val="center"/>
              <w:rPr>
                <w:ins w:id="593" w:author="R4-2120772" w:date="2021-11-15T15:09:00Z"/>
                <w:rFonts w:eastAsia="等线"/>
                <w:szCs w:val="15"/>
              </w:rPr>
            </w:pPr>
          </w:p>
        </w:tc>
        <w:tc>
          <w:tcPr>
            <w:tcW w:w="3098" w:type="dxa"/>
            <w:gridSpan w:val="3"/>
          </w:tcPr>
          <w:p w:rsidR="002B0907" w:rsidRDefault="002B0907" w:rsidP="002B0907">
            <w:pPr>
              <w:snapToGrid w:val="0"/>
              <w:jc w:val="center"/>
              <w:rPr>
                <w:ins w:id="594" w:author="R4-2120772" w:date="2021-11-15T15:09:00Z"/>
                <w:rFonts w:eastAsia="等线"/>
                <w:szCs w:val="15"/>
              </w:rPr>
            </w:pPr>
            <w:ins w:id="595" w:author="R4-2120772" w:date="2021-11-15T15:09:00Z">
              <w:r>
                <w:rPr>
                  <w:rFonts w:eastAsia="等线"/>
                  <w:b/>
                  <w:sz w:val="18"/>
                  <w:szCs w:val="15"/>
                </w:rPr>
                <w:t>Set 1</w:t>
              </w:r>
            </w:ins>
          </w:p>
        </w:tc>
        <w:tc>
          <w:tcPr>
            <w:tcW w:w="3098" w:type="dxa"/>
            <w:gridSpan w:val="3"/>
          </w:tcPr>
          <w:p w:rsidR="002B0907" w:rsidRDefault="002B0907" w:rsidP="002B0907">
            <w:pPr>
              <w:snapToGrid w:val="0"/>
              <w:jc w:val="center"/>
              <w:rPr>
                <w:ins w:id="596" w:author="R4-2120772" w:date="2021-11-15T15:09:00Z"/>
                <w:rFonts w:eastAsia="等线"/>
                <w:szCs w:val="15"/>
              </w:rPr>
            </w:pPr>
            <w:ins w:id="597" w:author="R4-2120772" w:date="2021-11-15T15:09:00Z">
              <w:r>
                <w:rPr>
                  <w:rFonts w:eastAsia="等线"/>
                  <w:b/>
                  <w:sz w:val="18"/>
                  <w:szCs w:val="15"/>
                </w:rPr>
                <w:t>Set 2</w:t>
              </w:r>
              <w:r>
                <w:rPr>
                  <w:rFonts w:eastAsia="等线"/>
                  <w:b/>
                  <w:sz w:val="18"/>
                  <w:szCs w:val="15"/>
                  <w:vertAlign w:val="superscript"/>
                </w:rPr>
                <w:t>2</w:t>
              </w:r>
            </w:ins>
          </w:p>
        </w:tc>
        <w:tc>
          <w:tcPr>
            <w:tcW w:w="778" w:type="dxa"/>
          </w:tcPr>
          <w:p w:rsidR="002B0907" w:rsidRDefault="002B0907" w:rsidP="002B0907">
            <w:pPr>
              <w:snapToGrid w:val="0"/>
              <w:jc w:val="center"/>
              <w:rPr>
                <w:ins w:id="598" w:author="R4-2120772" w:date="2021-11-15T15:09:00Z"/>
                <w:rFonts w:eastAsia="等线"/>
                <w:szCs w:val="15"/>
              </w:rPr>
            </w:pPr>
            <w:ins w:id="599" w:author="R4-2120772" w:date="2021-11-15T15:09:00Z">
              <w:r>
                <w:rPr>
                  <w:rFonts w:eastAsia="等线"/>
                  <w:b/>
                  <w:sz w:val="18"/>
                  <w:szCs w:val="15"/>
                </w:rPr>
                <w:t>HAPS</w:t>
              </w:r>
            </w:ins>
          </w:p>
        </w:tc>
      </w:tr>
      <w:tr w:rsidR="002B0907" w:rsidTr="0087751E">
        <w:trPr>
          <w:trHeight w:val="217"/>
          <w:ins w:id="600" w:author="R4-2120772" w:date="2021-11-15T15:09:00Z"/>
        </w:trPr>
        <w:tc>
          <w:tcPr>
            <w:tcW w:w="2660" w:type="dxa"/>
            <w:gridSpan w:val="2"/>
            <w:vMerge/>
          </w:tcPr>
          <w:p w:rsidR="002B0907" w:rsidRDefault="002B0907" w:rsidP="002B0907">
            <w:pPr>
              <w:snapToGrid w:val="0"/>
              <w:jc w:val="center"/>
              <w:rPr>
                <w:ins w:id="601" w:author="R4-2120772" w:date="2021-11-15T15:09:00Z"/>
                <w:rFonts w:eastAsia="等线"/>
                <w:szCs w:val="15"/>
              </w:rPr>
            </w:pPr>
          </w:p>
        </w:tc>
        <w:tc>
          <w:tcPr>
            <w:tcW w:w="1032" w:type="dxa"/>
          </w:tcPr>
          <w:p w:rsidR="002B0907" w:rsidRDefault="002B0907" w:rsidP="002B0907">
            <w:pPr>
              <w:snapToGrid w:val="0"/>
              <w:jc w:val="center"/>
              <w:rPr>
                <w:ins w:id="602" w:author="R4-2120772" w:date="2021-11-15T15:09:00Z"/>
                <w:rFonts w:eastAsia="等线"/>
                <w:szCs w:val="15"/>
              </w:rPr>
            </w:pPr>
            <w:ins w:id="603" w:author="R4-2120772" w:date="2021-11-15T15:09:00Z">
              <w:r>
                <w:rPr>
                  <w:rFonts w:eastAsia="等线"/>
                  <w:b/>
                  <w:sz w:val="18"/>
                  <w:szCs w:val="15"/>
                </w:rPr>
                <w:t>GEO</w:t>
              </w:r>
              <w:r w:rsidRPr="00570994">
                <w:rPr>
                  <w:rFonts w:eastAsia="等线"/>
                  <w:b/>
                  <w:sz w:val="18"/>
                  <w:szCs w:val="15"/>
                  <w:vertAlign w:val="superscript"/>
                </w:rPr>
                <w:t>3</w:t>
              </w:r>
            </w:ins>
          </w:p>
        </w:tc>
        <w:tc>
          <w:tcPr>
            <w:tcW w:w="1033" w:type="dxa"/>
          </w:tcPr>
          <w:p w:rsidR="002B0907" w:rsidRDefault="002B0907" w:rsidP="002B0907">
            <w:pPr>
              <w:snapToGrid w:val="0"/>
              <w:jc w:val="center"/>
              <w:rPr>
                <w:ins w:id="604" w:author="R4-2120772" w:date="2021-11-15T15:09:00Z"/>
                <w:rFonts w:eastAsia="等线"/>
                <w:szCs w:val="15"/>
              </w:rPr>
            </w:pPr>
            <w:ins w:id="605" w:author="R4-2120772" w:date="2021-11-15T15:09:00Z">
              <w:r>
                <w:rPr>
                  <w:rFonts w:eastAsia="等线"/>
                  <w:b/>
                  <w:sz w:val="18"/>
                  <w:szCs w:val="15"/>
                </w:rPr>
                <w:t>LEO 600km</w:t>
              </w:r>
            </w:ins>
          </w:p>
        </w:tc>
        <w:tc>
          <w:tcPr>
            <w:tcW w:w="1033" w:type="dxa"/>
          </w:tcPr>
          <w:p w:rsidR="002B0907" w:rsidRDefault="002B0907" w:rsidP="002B0907">
            <w:pPr>
              <w:snapToGrid w:val="0"/>
              <w:jc w:val="center"/>
              <w:rPr>
                <w:ins w:id="606" w:author="R4-2120772" w:date="2021-11-15T15:09:00Z"/>
                <w:rFonts w:eastAsia="等线"/>
                <w:szCs w:val="15"/>
              </w:rPr>
            </w:pPr>
            <w:ins w:id="607" w:author="R4-2120772" w:date="2021-11-15T15:09:00Z">
              <w:r>
                <w:rPr>
                  <w:rFonts w:eastAsia="等线"/>
                  <w:b/>
                  <w:sz w:val="18"/>
                  <w:szCs w:val="15"/>
                </w:rPr>
                <w:t>LEO 1200km</w:t>
              </w:r>
            </w:ins>
          </w:p>
        </w:tc>
        <w:tc>
          <w:tcPr>
            <w:tcW w:w="1032" w:type="dxa"/>
          </w:tcPr>
          <w:p w:rsidR="002B0907" w:rsidRDefault="002B0907" w:rsidP="002B0907">
            <w:pPr>
              <w:snapToGrid w:val="0"/>
              <w:jc w:val="center"/>
              <w:rPr>
                <w:ins w:id="608" w:author="R4-2120772" w:date="2021-11-15T15:09:00Z"/>
                <w:rFonts w:eastAsia="等线"/>
                <w:szCs w:val="15"/>
              </w:rPr>
            </w:pPr>
            <w:ins w:id="609" w:author="R4-2120772" w:date="2021-11-15T15:09:00Z">
              <w:r>
                <w:rPr>
                  <w:rFonts w:eastAsia="等线"/>
                  <w:b/>
                  <w:sz w:val="18"/>
                  <w:szCs w:val="15"/>
                </w:rPr>
                <w:t>GEO</w:t>
              </w:r>
            </w:ins>
          </w:p>
        </w:tc>
        <w:tc>
          <w:tcPr>
            <w:tcW w:w="1033" w:type="dxa"/>
          </w:tcPr>
          <w:p w:rsidR="002B0907" w:rsidRDefault="002B0907" w:rsidP="002B0907">
            <w:pPr>
              <w:snapToGrid w:val="0"/>
              <w:jc w:val="center"/>
              <w:rPr>
                <w:ins w:id="610" w:author="R4-2120772" w:date="2021-11-15T15:09:00Z"/>
                <w:rFonts w:eastAsia="等线"/>
                <w:szCs w:val="15"/>
              </w:rPr>
            </w:pPr>
            <w:ins w:id="611" w:author="R4-2120772" w:date="2021-11-15T15:09:00Z">
              <w:r>
                <w:rPr>
                  <w:rFonts w:eastAsia="等线"/>
                  <w:b/>
                  <w:sz w:val="18"/>
                  <w:szCs w:val="15"/>
                </w:rPr>
                <w:t>LEO 600km</w:t>
              </w:r>
            </w:ins>
          </w:p>
        </w:tc>
        <w:tc>
          <w:tcPr>
            <w:tcW w:w="1033" w:type="dxa"/>
          </w:tcPr>
          <w:p w:rsidR="002B0907" w:rsidRDefault="002B0907" w:rsidP="002B0907">
            <w:pPr>
              <w:snapToGrid w:val="0"/>
              <w:jc w:val="center"/>
              <w:rPr>
                <w:ins w:id="612" w:author="R4-2120772" w:date="2021-11-15T15:09:00Z"/>
                <w:rFonts w:eastAsia="等线"/>
                <w:szCs w:val="15"/>
              </w:rPr>
            </w:pPr>
            <w:ins w:id="613" w:author="R4-2120772" w:date="2021-11-15T15:09:00Z">
              <w:r>
                <w:rPr>
                  <w:rFonts w:eastAsia="等线"/>
                  <w:b/>
                  <w:sz w:val="18"/>
                  <w:szCs w:val="15"/>
                </w:rPr>
                <w:t>LEO 1200km</w:t>
              </w:r>
            </w:ins>
          </w:p>
        </w:tc>
        <w:tc>
          <w:tcPr>
            <w:tcW w:w="778" w:type="dxa"/>
          </w:tcPr>
          <w:p w:rsidR="002B0907" w:rsidRDefault="002B0907" w:rsidP="002B0907">
            <w:pPr>
              <w:snapToGrid w:val="0"/>
              <w:jc w:val="center"/>
              <w:rPr>
                <w:ins w:id="614" w:author="R4-2120772" w:date="2021-11-15T15:09:00Z"/>
                <w:rFonts w:eastAsia="等线"/>
                <w:szCs w:val="15"/>
              </w:rPr>
            </w:pPr>
          </w:p>
        </w:tc>
      </w:tr>
      <w:tr w:rsidR="002B0907" w:rsidTr="0087751E">
        <w:trPr>
          <w:trHeight w:val="217"/>
          <w:ins w:id="615" w:author="R4-2120772" w:date="2021-11-15T15:09:00Z"/>
        </w:trPr>
        <w:tc>
          <w:tcPr>
            <w:tcW w:w="979" w:type="dxa"/>
            <w:vMerge w:val="restart"/>
          </w:tcPr>
          <w:p w:rsidR="002B0907" w:rsidRDefault="002B0907" w:rsidP="002B0907">
            <w:pPr>
              <w:snapToGrid w:val="0"/>
              <w:jc w:val="center"/>
              <w:rPr>
                <w:ins w:id="616" w:author="R4-2120772" w:date="2021-11-15T15:09:00Z"/>
                <w:rFonts w:eastAsia="等线"/>
                <w:szCs w:val="15"/>
              </w:rPr>
            </w:pPr>
            <w:ins w:id="617" w:author="R4-2120772" w:date="2021-11-15T15:09:00Z">
              <w:r>
                <w:rPr>
                  <w:rFonts w:eastAsia="等线"/>
                  <w:b/>
                  <w:sz w:val="18"/>
                  <w:szCs w:val="15"/>
                </w:rPr>
                <w:t>NR / NB-IoT</w:t>
              </w:r>
            </w:ins>
          </w:p>
        </w:tc>
        <w:tc>
          <w:tcPr>
            <w:tcW w:w="1681" w:type="dxa"/>
          </w:tcPr>
          <w:p w:rsidR="002B0907" w:rsidRDefault="002B0907" w:rsidP="002B0907">
            <w:pPr>
              <w:snapToGrid w:val="0"/>
              <w:jc w:val="center"/>
              <w:rPr>
                <w:ins w:id="618" w:author="R4-2120772" w:date="2021-11-15T15:09:00Z"/>
                <w:rFonts w:eastAsia="等线"/>
                <w:szCs w:val="15"/>
              </w:rPr>
            </w:pPr>
            <w:ins w:id="619" w:author="R4-2120772" w:date="2021-11-15T15:09:00Z">
              <w:r>
                <w:rPr>
                  <w:rFonts w:eastAsia="等线"/>
                  <w:b/>
                  <w:sz w:val="18"/>
                  <w:szCs w:val="15"/>
                </w:rPr>
                <w:t>Rural</w:t>
              </w:r>
            </w:ins>
          </w:p>
        </w:tc>
        <w:tc>
          <w:tcPr>
            <w:tcW w:w="1032" w:type="dxa"/>
          </w:tcPr>
          <w:p w:rsidR="002B0907" w:rsidRDefault="002B0907" w:rsidP="002B0907">
            <w:pPr>
              <w:snapToGrid w:val="0"/>
              <w:jc w:val="center"/>
              <w:rPr>
                <w:ins w:id="620" w:author="R4-2120772" w:date="2021-11-15T15:09:00Z"/>
                <w:rFonts w:eastAsia="等线"/>
                <w:szCs w:val="15"/>
              </w:rPr>
            </w:pPr>
            <w:ins w:id="621" w:author="R4-2120772" w:date="2021-11-15T15:09:00Z">
              <w:r>
                <w:rPr>
                  <w:rFonts w:eastAsia="等线"/>
                  <w:sz w:val="18"/>
                  <w:szCs w:val="15"/>
                </w:rPr>
                <w:t>X</w:t>
              </w:r>
            </w:ins>
          </w:p>
        </w:tc>
        <w:tc>
          <w:tcPr>
            <w:tcW w:w="1033" w:type="dxa"/>
          </w:tcPr>
          <w:p w:rsidR="002B0907" w:rsidRDefault="002B0907" w:rsidP="002B0907">
            <w:pPr>
              <w:snapToGrid w:val="0"/>
              <w:jc w:val="center"/>
              <w:rPr>
                <w:ins w:id="622" w:author="R4-2120772" w:date="2021-11-15T15:09:00Z"/>
                <w:rFonts w:eastAsia="等线"/>
                <w:szCs w:val="15"/>
              </w:rPr>
            </w:pPr>
            <w:ins w:id="623" w:author="R4-2120772" w:date="2021-11-15T15:09:00Z">
              <w:r>
                <w:rPr>
                  <w:rFonts w:eastAsia="等线"/>
                  <w:sz w:val="18"/>
                  <w:szCs w:val="15"/>
                </w:rPr>
                <w:t>X</w:t>
              </w:r>
            </w:ins>
          </w:p>
        </w:tc>
        <w:tc>
          <w:tcPr>
            <w:tcW w:w="1033" w:type="dxa"/>
          </w:tcPr>
          <w:p w:rsidR="002B0907" w:rsidRDefault="002B0907" w:rsidP="002B0907">
            <w:pPr>
              <w:snapToGrid w:val="0"/>
              <w:jc w:val="center"/>
              <w:rPr>
                <w:ins w:id="624" w:author="R4-2120772" w:date="2021-11-15T15:09:00Z"/>
                <w:rFonts w:eastAsia="等线"/>
                <w:szCs w:val="15"/>
              </w:rPr>
            </w:pPr>
            <w:ins w:id="625" w:author="R4-2120772" w:date="2021-11-15T15:09:00Z">
              <w:r>
                <w:rPr>
                  <w:rFonts w:eastAsia="等线"/>
                  <w:sz w:val="18"/>
                  <w:szCs w:val="15"/>
                </w:rPr>
                <w:t>X</w:t>
              </w:r>
            </w:ins>
          </w:p>
        </w:tc>
        <w:tc>
          <w:tcPr>
            <w:tcW w:w="1032" w:type="dxa"/>
          </w:tcPr>
          <w:p w:rsidR="002B0907" w:rsidRDefault="002B0907" w:rsidP="002B0907">
            <w:pPr>
              <w:snapToGrid w:val="0"/>
              <w:jc w:val="center"/>
              <w:rPr>
                <w:ins w:id="626" w:author="R4-2120772" w:date="2021-11-15T15:09:00Z"/>
                <w:rFonts w:eastAsia="等线"/>
                <w:szCs w:val="15"/>
              </w:rPr>
            </w:pPr>
            <w:ins w:id="627" w:author="R4-2120772" w:date="2021-11-15T15:09:00Z">
              <w:r>
                <w:rPr>
                  <w:rFonts w:eastAsia="等线"/>
                  <w:sz w:val="18"/>
                  <w:szCs w:val="15"/>
                </w:rPr>
                <w:t>X</w:t>
              </w:r>
            </w:ins>
          </w:p>
        </w:tc>
        <w:tc>
          <w:tcPr>
            <w:tcW w:w="1033" w:type="dxa"/>
          </w:tcPr>
          <w:p w:rsidR="002B0907" w:rsidRDefault="002B0907" w:rsidP="002B0907">
            <w:pPr>
              <w:snapToGrid w:val="0"/>
              <w:jc w:val="center"/>
              <w:rPr>
                <w:ins w:id="628" w:author="R4-2120772" w:date="2021-11-15T15:09:00Z"/>
                <w:rFonts w:eastAsia="等线"/>
                <w:szCs w:val="15"/>
              </w:rPr>
            </w:pPr>
            <w:ins w:id="629" w:author="R4-2120772" w:date="2021-11-15T15:09:00Z">
              <w:r>
                <w:rPr>
                  <w:rFonts w:eastAsia="等线"/>
                  <w:sz w:val="18"/>
                  <w:szCs w:val="15"/>
                </w:rPr>
                <w:t>X</w:t>
              </w:r>
            </w:ins>
          </w:p>
        </w:tc>
        <w:tc>
          <w:tcPr>
            <w:tcW w:w="1033" w:type="dxa"/>
          </w:tcPr>
          <w:p w:rsidR="002B0907" w:rsidRDefault="002B0907" w:rsidP="002B0907">
            <w:pPr>
              <w:snapToGrid w:val="0"/>
              <w:jc w:val="center"/>
              <w:rPr>
                <w:ins w:id="630" w:author="R4-2120772" w:date="2021-11-15T15:09:00Z"/>
                <w:rFonts w:eastAsia="等线"/>
                <w:szCs w:val="15"/>
              </w:rPr>
            </w:pPr>
            <w:ins w:id="631" w:author="R4-2120772" w:date="2021-11-15T15:09:00Z">
              <w:r>
                <w:rPr>
                  <w:rFonts w:eastAsia="等线"/>
                  <w:sz w:val="18"/>
                  <w:szCs w:val="15"/>
                </w:rPr>
                <w:t>X</w:t>
              </w:r>
            </w:ins>
          </w:p>
        </w:tc>
        <w:tc>
          <w:tcPr>
            <w:tcW w:w="778" w:type="dxa"/>
          </w:tcPr>
          <w:p w:rsidR="002B0907" w:rsidRDefault="002B0907" w:rsidP="002B0907">
            <w:pPr>
              <w:snapToGrid w:val="0"/>
              <w:jc w:val="center"/>
              <w:rPr>
                <w:ins w:id="632" w:author="R4-2120772" w:date="2021-11-15T15:09:00Z"/>
                <w:rFonts w:eastAsia="等线"/>
                <w:szCs w:val="15"/>
              </w:rPr>
            </w:pPr>
            <w:ins w:id="633" w:author="R4-2120772" w:date="2021-11-15T15:09:00Z">
              <w:r>
                <w:rPr>
                  <w:rFonts w:eastAsia="等线"/>
                  <w:sz w:val="18"/>
                  <w:szCs w:val="15"/>
                </w:rPr>
                <w:t>FFS</w:t>
              </w:r>
            </w:ins>
          </w:p>
        </w:tc>
      </w:tr>
      <w:tr w:rsidR="002B0907" w:rsidTr="0087751E">
        <w:trPr>
          <w:trHeight w:val="217"/>
          <w:ins w:id="634" w:author="R4-2120772" w:date="2021-11-15T15:09:00Z"/>
        </w:trPr>
        <w:tc>
          <w:tcPr>
            <w:tcW w:w="979" w:type="dxa"/>
            <w:vMerge/>
          </w:tcPr>
          <w:p w:rsidR="002B0907" w:rsidRDefault="002B0907" w:rsidP="002B0907">
            <w:pPr>
              <w:snapToGrid w:val="0"/>
              <w:jc w:val="center"/>
              <w:rPr>
                <w:ins w:id="635" w:author="R4-2120772" w:date="2021-11-15T15:09:00Z"/>
                <w:rFonts w:eastAsia="等线"/>
                <w:szCs w:val="15"/>
              </w:rPr>
            </w:pPr>
          </w:p>
        </w:tc>
        <w:tc>
          <w:tcPr>
            <w:tcW w:w="1681" w:type="dxa"/>
          </w:tcPr>
          <w:p w:rsidR="002B0907" w:rsidRDefault="002B0907" w:rsidP="002B0907">
            <w:pPr>
              <w:snapToGrid w:val="0"/>
              <w:jc w:val="center"/>
              <w:rPr>
                <w:ins w:id="636" w:author="R4-2120772" w:date="2021-11-15T15:09:00Z"/>
                <w:rFonts w:eastAsia="等线"/>
                <w:szCs w:val="15"/>
              </w:rPr>
            </w:pPr>
            <w:ins w:id="637" w:author="R4-2120772" w:date="2021-11-15T15:09:00Z">
              <w:r>
                <w:rPr>
                  <w:rFonts w:eastAsia="等线"/>
                  <w:b/>
                  <w:sz w:val="18"/>
                  <w:szCs w:val="15"/>
                </w:rPr>
                <w:t>Urban macro</w:t>
              </w:r>
            </w:ins>
          </w:p>
        </w:tc>
        <w:tc>
          <w:tcPr>
            <w:tcW w:w="1032" w:type="dxa"/>
          </w:tcPr>
          <w:p w:rsidR="002B0907" w:rsidRDefault="002B0907" w:rsidP="002B0907">
            <w:pPr>
              <w:snapToGrid w:val="0"/>
              <w:jc w:val="center"/>
              <w:rPr>
                <w:ins w:id="638" w:author="R4-2120772" w:date="2021-11-15T15:09:00Z"/>
                <w:rFonts w:eastAsia="等线"/>
                <w:szCs w:val="15"/>
              </w:rPr>
            </w:pPr>
            <w:ins w:id="639" w:author="R4-2120772" w:date="2021-11-15T15:09:00Z">
              <w:r>
                <w:rPr>
                  <w:rFonts w:eastAsia="等线"/>
                  <w:sz w:val="18"/>
                  <w:szCs w:val="15"/>
                </w:rPr>
                <w:t>X</w:t>
              </w:r>
            </w:ins>
          </w:p>
        </w:tc>
        <w:tc>
          <w:tcPr>
            <w:tcW w:w="1033" w:type="dxa"/>
          </w:tcPr>
          <w:p w:rsidR="002B0907" w:rsidRDefault="002B0907" w:rsidP="002B0907">
            <w:pPr>
              <w:snapToGrid w:val="0"/>
              <w:jc w:val="center"/>
              <w:rPr>
                <w:ins w:id="640" w:author="R4-2120772" w:date="2021-11-15T15:09:00Z"/>
                <w:rFonts w:eastAsia="等线"/>
                <w:szCs w:val="15"/>
              </w:rPr>
            </w:pPr>
            <w:ins w:id="641" w:author="R4-2120772" w:date="2021-11-15T15:09:00Z">
              <w:r>
                <w:rPr>
                  <w:rFonts w:eastAsia="等线"/>
                  <w:sz w:val="18"/>
                  <w:szCs w:val="15"/>
                </w:rPr>
                <w:t>X</w:t>
              </w:r>
            </w:ins>
          </w:p>
        </w:tc>
        <w:tc>
          <w:tcPr>
            <w:tcW w:w="1033" w:type="dxa"/>
          </w:tcPr>
          <w:p w:rsidR="002B0907" w:rsidRDefault="002B0907" w:rsidP="002B0907">
            <w:pPr>
              <w:snapToGrid w:val="0"/>
              <w:jc w:val="center"/>
              <w:rPr>
                <w:ins w:id="642" w:author="R4-2120772" w:date="2021-11-15T15:09:00Z"/>
                <w:rFonts w:eastAsia="等线"/>
                <w:szCs w:val="15"/>
              </w:rPr>
            </w:pPr>
            <w:ins w:id="643" w:author="R4-2120772" w:date="2021-11-15T15:09:00Z">
              <w:r>
                <w:rPr>
                  <w:rFonts w:eastAsia="等线"/>
                  <w:sz w:val="18"/>
                  <w:szCs w:val="15"/>
                </w:rPr>
                <w:t>X</w:t>
              </w:r>
            </w:ins>
          </w:p>
        </w:tc>
        <w:tc>
          <w:tcPr>
            <w:tcW w:w="1032" w:type="dxa"/>
          </w:tcPr>
          <w:p w:rsidR="002B0907" w:rsidRDefault="002B0907" w:rsidP="002B0907">
            <w:pPr>
              <w:snapToGrid w:val="0"/>
              <w:jc w:val="center"/>
              <w:rPr>
                <w:ins w:id="644" w:author="R4-2120772" w:date="2021-11-15T15:09:00Z"/>
                <w:rFonts w:eastAsia="等线"/>
                <w:szCs w:val="15"/>
              </w:rPr>
            </w:pPr>
            <w:ins w:id="645" w:author="R4-2120772" w:date="2021-11-15T15:09:00Z">
              <w:r>
                <w:rPr>
                  <w:rFonts w:eastAsia="等线"/>
                  <w:sz w:val="18"/>
                  <w:szCs w:val="15"/>
                </w:rPr>
                <w:t>X</w:t>
              </w:r>
            </w:ins>
          </w:p>
        </w:tc>
        <w:tc>
          <w:tcPr>
            <w:tcW w:w="1033" w:type="dxa"/>
          </w:tcPr>
          <w:p w:rsidR="002B0907" w:rsidRDefault="002B0907" w:rsidP="002B0907">
            <w:pPr>
              <w:snapToGrid w:val="0"/>
              <w:jc w:val="center"/>
              <w:rPr>
                <w:ins w:id="646" w:author="R4-2120772" w:date="2021-11-15T15:09:00Z"/>
                <w:rFonts w:eastAsia="等线"/>
                <w:szCs w:val="15"/>
              </w:rPr>
            </w:pPr>
            <w:ins w:id="647" w:author="R4-2120772" w:date="2021-11-15T15:09:00Z">
              <w:r>
                <w:rPr>
                  <w:rFonts w:eastAsia="等线"/>
                  <w:sz w:val="18"/>
                  <w:szCs w:val="15"/>
                </w:rPr>
                <w:t>X</w:t>
              </w:r>
            </w:ins>
          </w:p>
        </w:tc>
        <w:tc>
          <w:tcPr>
            <w:tcW w:w="1033" w:type="dxa"/>
          </w:tcPr>
          <w:p w:rsidR="002B0907" w:rsidRDefault="002B0907" w:rsidP="002B0907">
            <w:pPr>
              <w:snapToGrid w:val="0"/>
              <w:jc w:val="center"/>
              <w:rPr>
                <w:ins w:id="648" w:author="R4-2120772" w:date="2021-11-15T15:09:00Z"/>
                <w:rFonts w:eastAsia="等线"/>
                <w:szCs w:val="15"/>
              </w:rPr>
            </w:pPr>
            <w:ins w:id="649" w:author="R4-2120772" w:date="2021-11-15T15:09:00Z">
              <w:r>
                <w:rPr>
                  <w:rFonts w:eastAsia="等线"/>
                  <w:sz w:val="18"/>
                  <w:szCs w:val="15"/>
                </w:rPr>
                <w:t>X</w:t>
              </w:r>
            </w:ins>
          </w:p>
        </w:tc>
        <w:tc>
          <w:tcPr>
            <w:tcW w:w="778" w:type="dxa"/>
          </w:tcPr>
          <w:p w:rsidR="002B0907" w:rsidRDefault="002B0907" w:rsidP="002B0907">
            <w:pPr>
              <w:snapToGrid w:val="0"/>
              <w:jc w:val="center"/>
              <w:rPr>
                <w:ins w:id="650" w:author="R4-2120772" w:date="2021-11-15T15:09:00Z"/>
                <w:rFonts w:eastAsia="等线"/>
                <w:szCs w:val="15"/>
              </w:rPr>
            </w:pPr>
            <w:ins w:id="651" w:author="R4-2120772" w:date="2021-11-15T15:09:00Z">
              <w:r>
                <w:rPr>
                  <w:rFonts w:eastAsia="等线"/>
                  <w:sz w:val="18"/>
                  <w:szCs w:val="15"/>
                </w:rPr>
                <w:t>FFS</w:t>
              </w:r>
            </w:ins>
          </w:p>
        </w:tc>
      </w:tr>
      <w:tr w:rsidR="002B0907" w:rsidTr="0087751E">
        <w:trPr>
          <w:trHeight w:val="217"/>
          <w:ins w:id="652" w:author="R4-2120772" w:date="2021-11-15T15:09:00Z"/>
        </w:trPr>
        <w:tc>
          <w:tcPr>
            <w:tcW w:w="979" w:type="dxa"/>
            <w:vMerge/>
          </w:tcPr>
          <w:p w:rsidR="002B0907" w:rsidRDefault="002B0907" w:rsidP="002B0907">
            <w:pPr>
              <w:snapToGrid w:val="0"/>
              <w:jc w:val="center"/>
              <w:rPr>
                <w:ins w:id="653" w:author="R4-2120772" w:date="2021-11-15T15:09:00Z"/>
                <w:rFonts w:eastAsia="等线"/>
                <w:szCs w:val="15"/>
              </w:rPr>
            </w:pPr>
          </w:p>
        </w:tc>
        <w:tc>
          <w:tcPr>
            <w:tcW w:w="1681" w:type="dxa"/>
          </w:tcPr>
          <w:p w:rsidR="002B0907" w:rsidRDefault="002B0907" w:rsidP="002B0907">
            <w:pPr>
              <w:snapToGrid w:val="0"/>
              <w:jc w:val="center"/>
              <w:rPr>
                <w:ins w:id="654" w:author="R4-2120772" w:date="2021-11-15T15:09:00Z"/>
                <w:rFonts w:eastAsia="等线"/>
                <w:szCs w:val="15"/>
              </w:rPr>
            </w:pPr>
            <w:ins w:id="655" w:author="R4-2120772" w:date="2021-11-15T15:09:00Z">
              <w:r>
                <w:rPr>
                  <w:rFonts w:eastAsia="等线"/>
                  <w:b/>
                  <w:sz w:val="18"/>
                  <w:szCs w:val="15"/>
                </w:rPr>
                <w:t>Dense Urban</w:t>
              </w:r>
              <w:r>
                <w:rPr>
                  <w:rFonts w:eastAsia="等线"/>
                  <w:b/>
                  <w:sz w:val="18"/>
                  <w:szCs w:val="15"/>
                  <w:vertAlign w:val="superscript"/>
                </w:rPr>
                <w:t>6</w:t>
              </w:r>
            </w:ins>
          </w:p>
        </w:tc>
        <w:tc>
          <w:tcPr>
            <w:tcW w:w="1032" w:type="dxa"/>
          </w:tcPr>
          <w:p w:rsidR="002B0907" w:rsidRDefault="002B0907" w:rsidP="002B0907">
            <w:pPr>
              <w:snapToGrid w:val="0"/>
              <w:jc w:val="center"/>
              <w:rPr>
                <w:ins w:id="656" w:author="R4-2120772" w:date="2021-11-15T15:09:00Z"/>
                <w:rFonts w:eastAsia="等线"/>
                <w:szCs w:val="15"/>
              </w:rPr>
            </w:pPr>
            <w:ins w:id="657" w:author="R4-2120772" w:date="2021-11-15T15:09:00Z">
              <w:r>
                <w:rPr>
                  <w:rFonts w:eastAsia="等线"/>
                  <w:sz w:val="18"/>
                  <w:szCs w:val="15"/>
                </w:rPr>
                <w:t>N/A</w:t>
              </w:r>
            </w:ins>
          </w:p>
        </w:tc>
        <w:tc>
          <w:tcPr>
            <w:tcW w:w="1033" w:type="dxa"/>
          </w:tcPr>
          <w:p w:rsidR="002B0907" w:rsidRDefault="002B0907" w:rsidP="002B0907">
            <w:pPr>
              <w:snapToGrid w:val="0"/>
              <w:jc w:val="center"/>
              <w:rPr>
                <w:ins w:id="658" w:author="R4-2120772" w:date="2021-11-15T15:09:00Z"/>
                <w:rFonts w:eastAsia="等线"/>
                <w:szCs w:val="15"/>
              </w:rPr>
            </w:pPr>
            <w:ins w:id="659" w:author="R4-2120772" w:date="2021-11-15T15:09:00Z">
              <w:r>
                <w:rPr>
                  <w:rFonts w:eastAsia="等线"/>
                  <w:sz w:val="18"/>
                  <w:szCs w:val="15"/>
                </w:rPr>
                <w:t>N/A</w:t>
              </w:r>
            </w:ins>
          </w:p>
        </w:tc>
        <w:tc>
          <w:tcPr>
            <w:tcW w:w="1033" w:type="dxa"/>
          </w:tcPr>
          <w:p w:rsidR="002B0907" w:rsidRDefault="002B0907" w:rsidP="002B0907">
            <w:pPr>
              <w:snapToGrid w:val="0"/>
              <w:jc w:val="center"/>
              <w:rPr>
                <w:ins w:id="660" w:author="R4-2120772" w:date="2021-11-15T15:09:00Z"/>
                <w:rFonts w:eastAsia="等线"/>
                <w:szCs w:val="15"/>
              </w:rPr>
            </w:pPr>
            <w:ins w:id="661" w:author="R4-2120772" w:date="2021-11-15T15:09:00Z">
              <w:r>
                <w:rPr>
                  <w:rFonts w:eastAsia="等线"/>
                  <w:sz w:val="18"/>
                  <w:szCs w:val="15"/>
                </w:rPr>
                <w:t>N/A</w:t>
              </w:r>
            </w:ins>
          </w:p>
        </w:tc>
        <w:tc>
          <w:tcPr>
            <w:tcW w:w="1032" w:type="dxa"/>
          </w:tcPr>
          <w:p w:rsidR="002B0907" w:rsidRDefault="002B0907" w:rsidP="002B0907">
            <w:pPr>
              <w:snapToGrid w:val="0"/>
              <w:jc w:val="center"/>
              <w:rPr>
                <w:ins w:id="662" w:author="R4-2120772" w:date="2021-11-15T15:09:00Z"/>
                <w:rFonts w:eastAsia="等线"/>
                <w:szCs w:val="15"/>
              </w:rPr>
            </w:pPr>
            <w:ins w:id="663" w:author="R4-2120772" w:date="2021-11-15T15:09:00Z">
              <w:r>
                <w:rPr>
                  <w:rFonts w:eastAsia="等线"/>
                  <w:sz w:val="18"/>
                  <w:szCs w:val="15"/>
                </w:rPr>
                <w:t>N/A</w:t>
              </w:r>
            </w:ins>
          </w:p>
        </w:tc>
        <w:tc>
          <w:tcPr>
            <w:tcW w:w="1033" w:type="dxa"/>
          </w:tcPr>
          <w:p w:rsidR="002B0907" w:rsidRDefault="002B0907" w:rsidP="002B0907">
            <w:pPr>
              <w:snapToGrid w:val="0"/>
              <w:jc w:val="center"/>
              <w:rPr>
                <w:ins w:id="664" w:author="R4-2120772" w:date="2021-11-15T15:09:00Z"/>
                <w:rFonts w:eastAsia="等线"/>
                <w:szCs w:val="15"/>
              </w:rPr>
            </w:pPr>
            <w:ins w:id="665" w:author="R4-2120772" w:date="2021-11-15T15:09:00Z">
              <w:r>
                <w:rPr>
                  <w:rFonts w:eastAsia="等线"/>
                  <w:sz w:val="18"/>
                  <w:szCs w:val="15"/>
                </w:rPr>
                <w:t>N/A</w:t>
              </w:r>
            </w:ins>
          </w:p>
        </w:tc>
        <w:tc>
          <w:tcPr>
            <w:tcW w:w="1033" w:type="dxa"/>
          </w:tcPr>
          <w:p w:rsidR="002B0907" w:rsidRDefault="002B0907" w:rsidP="002B0907">
            <w:pPr>
              <w:snapToGrid w:val="0"/>
              <w:jc w:val="center"/>
              <w:rPr>
                <w:ins w:id="666" w:author="R4-2120772" w:date="2021-11-15T15:09:00Z"/>
                <w:rFonts w:eastAsia="等线"/>
                <w:szCs w:val="15"/>
              </w:rPr>
            </w:pPr>
            <w:ins w:id="667" w:author="R4-2120772" w:date="2021-11-15T15:09:00Z">
              <w:r>
                <w:rPr>
                  <w:rFonts w:eastAsia="等线"/>
                  <w:sz w:val="18"/>
                  <w:szCs w:val="15"/>
                </w:rPr>
                <w:t>N/A</w:t>
              </w:r>
            </w:ins>
          </w:p>
        </w:tc>
        <w:tc>
          <w:tcPr>
            <w:tcW w:w="778" w:type="dxa"/>
          </w:tcPr>
          <w:p w:rsidR="002B0907" w:rsidRDefault="002B0907" w:rsidP="002B0907">
            <w:pPr>
              <w:snapToGrid w:val="0"/>
              <w:jc w:val="center"/>
              <w:rPr>
                <w:ins w:id="668" w:author="R4-2120772" w:date="2021-11-15T15:09:00Z"/>
                <w:rFonts w:eastAsia="等线"/>
                <w:szCs w:val="15"/>
              </w:rPr>
            </w:pPr>
            <w:ins w:id="669" w:author="R4-2120772" w:date="2021-11-15T15:09:00Z">
              <w:r>
                <w:rPr>
                  <w:rFonts w:eastAsia="等线"/>
                  <w:sz w:val="18"/>
                  <w:szCs w:val="15"/>
                </w:rPr>
                <w:t>FFS</w:t>
              </w:r>
            </w:ins>
          </w:p>
        </w:tc>
      </w:tr>
      <w:tr w:rsidR="002B0907" w:rsidTr="0087751E">
        <w:trPr>
          <w:trHeight w:val="217"/>
          <w:ins w:id="670" w:author="R4-2120772" w:date="2021-11-15T15:09:00Z"/>
        </w:trPr>
        <w:tc>
          <w:tcPr>
            <w:tcW w:w="2660" w:type="dxa"/>
            <w:gridSpan w:val="2"/>
          </w:tcPr>
          <w:p w:rsidR="002B0907" w:rsidRPr="00570994" w:rsidRDefault="002B0907" w:rsidP="002B0907">
            <w:pPr>
              <w:snapToGrid w:val="0"/>
              <w:jc w:val="center"/>
              <w:rPr>
                <w:ins w:id="671" w:author="R4-2120772" w:date="2021-11-15T15:09:00Z"/>
                <w:rFonts w:eastAsia="等线"/>
                <w:szCs w:val="15"/>
              </w:rPr>
            </w:pPr>
            <w:ins w:id="672" w:author="R4-2120772" w:date="2021-11-15T15:09:00Z">
              <w:r w:rsidRPr="00570994">
                <w:rPr>
                  <w:rFonts w:eastAsia="等线" w:hint="eastAsia"/>
                  <w:szCs w:val="15"/>
                </w:rPr>
                <w:t>HAPS</w:t>
              </w:r>
            </w:ins>
          </w:p>
        </w:tc>
        <w:tc>
          <w:tcPr>
            <w:tcW w:w="1032" w:type="dxa"/>
          </w:tcPr>
          <w:p w:rsidR="002B0907" w:rsidRPr="00570994" w:rsidRDefault="002B0907" w:rsidP="002B0907">
            <w:pPr>
              <w:snapToGrid w:val="0"/>
              <w:jc w:val="center"/>
              <w:rPr>
                <w:ins w:id="673" w:author="R4-2120772" w:date="2021-11-15T15:09:00Z"/>
                <w:rFonts w:eastAsia="等线"/>
                <w:sz w:val="18"/>
                <w:szCs w:val="15"/>
              </w:rPr>
            </w:pPr>
            <w:ins w:id="674" w:author="R4-2120772" w:date="2021-11-15T15:09:00Z">
              <w:r w:rsidRPr="00570994">
                <w:rPr>
                  <w:rFonts w:eastAsia="等线" w:hint="eastAsia"/>
                  <w:sz w:val="18"/>
                  <w:szCs w:val="15"/>
                </w:rPr>
                <w:t>FFS</w:t>
              </w:r>
            </w:ins>
          </w:p>
        </w:tc>
        <w:tc>
          <w:tcPr>
            <w:tcW w:w="1033" w:type="dxa"/>
          </w:tcPr>
          <w:p w:rsidR="002B0907" w:rsidRPr="00570994" w:rsidRDefault="002B0907" w:rsidP="002B0907">
            <w:pPr>
              <w:snapToGrid w:val="0"/>
              <w:jc w:val="center"/>
              <w:rPr>
                <w:ins w:id="675" w:author="R4-2120772" w:date="2021-11-15T15:09:00Z"/>
                <w:rFonts w:eastAsia="等线"/>
                <w:sz w:val="18"/>
                <w:szCs w:val="15"/>
              </w:rPr>
            </w:pPr>
            <w:ins w:id="676" w:author="R4-2120772" w:date="2021-11-15T15:09:00Z">
              <w:r>
                <w:rPr>
                  <w:rFonts w:eastAsia="等线" w:hint="eastAsia"/>
                  <w:sz w:val="18"/>
                  <w:szCs w:val="15"/>
                </w:rPr>
                <w:t>F</w:t>
              </w:r>
              <w:r>
                <w:rPr>
                  <w:rFonts w:eastAsia="等线"/>
                  <w:sz w:val="18"/>
                  <w:szCs w:val="15"/>
                </w:rPr>
                <w:t>FS</w:t>
              </w:r>
            </w:ins>
          </w:p>
        </w:tc>
        <w:tc>
          <w:tcPr>
            <w:tcW w:w="1033" w:type="dxa"/>
          </w:tcPr>
          <w:p w:rsidR="002B0907" w:rsidRPr="00570994" w:rsidRDefault="002B0907" w:rsidP="002B0907">
            <w:pPr>
              <w:snapToGrid w:val="0"/>
              <w:jc w:val="center"/>
              <w:rPr>
                <w:ins w:id="677" w:author="R4-2120772" w:date="2021-11-15T15:09:00Z"/>
                <w:rFonts w:eastAsia="等线"/>
                <w:sz w:val="18"/>
                <w:szCs w:val="15"/>
              </w:rPr>
            </w:pPr>
            <w:ins w:id="678" w:author="R4-2120772" w:date="2021-11-15T15:09:00Z">
              <w:r>
                <w:rPr>
                  <w:rFonts w:eastAsia="等线" w:hint="eastAsia"/>
                  <w:sz w:val="18"/>
                  <w:szCs w:val="15"/>
                </w:rPr>
                <w:t>F</w:t>
              </w:r>
              <w:r>
                <w:rPr>
                  <w:rFonts w:eastAsia="等线"/>
                  <w:sz w:val="18"/>
                  <w:szCs w:val="15"/>
                </w:rPr>
                <w:t>FS</w:t>
              </w:r>
            </w:ins>
          </w:p>
        </w:tc>
        <w:tc>
          <w:tcPr>
            <w:tcW w:w="1032" w:type="dxa"/>
          </w:tcPr>
          <w:p w:rsidR="002B0907" w:rsidRPr="00570994" w:rsidRDefault="002B0907" w:rsidP="002B0907">
            <w:pPr>
              <w:snapToGrid w:val="0"/>
              <w:jc w:val="center"/>
              <w:rPr>
                <w:ins w:id="679" w:author="R4-2120772" w:date="2021-11-15T15:09:00Z"/>
                <w:rFonts w:eastAsia="等线"/>
                <w:sz w:val="18"/>
                <w:szCs w:val="15"/>
              </w:rPr>
            </w:pPr>
            <w:ins w:id="680" w:author="R4-2120772" w:date="2021-11-15T15:09:00Z">
              <w:r>
                <w:rPr>
                  <w:rFonts w:eastAsia="等线" w:hint="eastAsia"/>
                  <w:sz w:val="18"/>
                  <w:szCs w:val="15"/>
                </w:rPr>
                <w:t>F</w:t>
              </w:r>
              <w:r>
                <w:rPr>
                  <w:rFonts w:eastAsia="等线"/>
                  <w:sz w:val="18"/>
                  <w:szCs w:val="15"/>
                </w:rPr>
                <w:t>FS</w:t>
              </w:r>
            </w:ins>
          </w:p>
        </w:tc>
        <w:tc>
          <w:tcPr>
            <w:tcW w:w="1033" w:type="dxa"/>
          </w:tcPr>
          <w:p w:rsidR="002B0907" w:rsidRPr="00570994" w:rsidRDefault="002B0907" w:rsidP="002B0907">
            <w:pPr>
              <w:snapToGrid w:val="0"/>
              <w:jc w:val="center"/>
              <w:rPr>
                <w:ins w:id="681" w:author="R4-2120772" w:date="2021-11-15T15:09:00Z"/>
                <w:rFonts w:eastAsia="等线"/>
                <w:sz w:val="18"/>
                <w:szCs w:val="15"/>
              </w:rPr>
            </w:pPr>
            <w:ins w:id="682" w:author="R4-2120772" w:date="2021-11-15T15:09:00Z">
              <w:r>
                <w:rPr>
                  <w:rFonts w:eastAsia="等线" w:hint="eastAsia"/>
                  <w:sz w:val="18"/>
                  <w:szCs w:val="15"/>
                </w:rPr>
                <w:t>F</w:t>
              </w:r>
              <w:r>
                <w:rPr>
                  <w:rFonts w:eastAsia="等线"/>
                  <w:sz w:val="18"/>
                  <w:szCs w:val="15"/>
                </w:rPr>
                <w:t>FS</w:t>
              </w:r>
            </w:ins>
          </w:p>
        </w:tc>
        <w:tc>
          <w:tcPr>
            <w:tcW w:w="1033" w:type="dxa"/>
          </w:tcPr>
          <w:p w:rsidR="002B0907" w:rsidRPr="00570994" w:rsidRDefault="002B0907" w:rsidP="002B0907">
            <w:pPr>
              <w:snapToGrid w:val="0"/>
              <w:jc w:val="center"/>
              <w:rPr>
                <w:ins w:id="683" w:author="R4-2120772" w:date="2021-11-15T15:09:00Z"/>
                <w:rFonts w:eastAsia="等线"/>
                <w:sz w:val="18"/>
                <w:szCs w:val="15"/>
              </w:rPr>
            </w:pPr>
            <w:ins w:id="684" w:author="R4-2120772" w:date="2021-11-15T15:09:00Z">
              <w:r>
                <w:rPr>
                  <w:rFonts w:eastAsia="等线" w:hint="eastAsia"/>
                  <w:sz w:val="18"/>
                  <w:szCs w:val="15"/>
                </w:rPr>
                <w:t>F</w:t>
              </w:r>
              <w:r>
                <w:rPr>
                  <w:rFonts w:eastAsia="等线"/>
                  <w:sz w:val="18"/>
                  <w:szCs w:val="15"/>
                </w:rPr>
                <w:t>FS</w:t>
              </w:r>
            </w:ins>
          </w:p>
        </w:tc>
        <w:tc>
          <w:tcPr>
            <w:tcW w:w="778" w:type="dxa"/>
          </w:tcPr>
          <w:p w:rsidR="002B0907" w:rsidRPr="00570994" w:rsidRDefault="002B0907" w:rsidP="002B0907">
            <w:pPr>
              <w:snapToGrid w:val="0"/>
              <w:jc w:val="center"/>
              <w:rPr>
                <w:ins w:id="685" w:author="R4-2120772" w:date="2021-11-15T15:09:00Z"/>
                <w:rFonts w:eastAsia="等线"/>
                <w:sz w:val="18"/>
                <w:szCs w:val="15"/>
              </w:rPr>
            </w:pPr>
            <w:ins w:id="686" w:author="R4-2120772" w:date="2021-11-15T15:09:00Z">
              <w:r>
                <w:rPr>
                  <w:rFonts w:eastAsia="等线" w:hint="eastAsia"/>
                  <w:sz w:val="18"/>
                  <w:szCs w:val="15"/>
                </w:rPr>
                <w:t>F</w:t>
              </w:r>
              <w:r>
                <w:rPr>
                  <w:rFonts w:eastAsia="等线"/>
                  <w:sz w:val="18"/>
                  <w:szCs w:val="15"/>
                </w:rPr>
                <w:t>FS</w:t>
              </w:r>
            </w:ins>
          </w:p>
        </w:tc>
      </w:tr>
      <w:tr w:rsidR="002B0907" w:rsidTr="0087751E">
        <w:trPr>
          <w:trHeight w:val="217"/>
          <w:ins w:id="687" w:author="R4-2120772" w:date="2021-11-15T15:09:00Z"/>
        </w:trPr>
        <w:tc>
          <w:tcPr>
            <w:tcW w:w="9634" w:type="dxa"/>
            <w:gridSpan w:val="9"/>
          </w:tcPr>
          <w:p w:rsidR="002B0907" w:rsidRDefault="002B0907" w:rsidP="002B0907">
            <w:pPr>
              <w:snapToGrid w:val="0"/>
              <w:rPr>
                <w:ins w:id="688" w:author="R4-2120772" w:date="2021-11-15T15:09:00Z"/>
                <w:rFonts w:eastAsia="等线"/>
                <w:sz w:val="18"/>
                <w:szCs w:val="15"/>
              </w:rPr>
            </w:pPr>
            <w:ins w:id="689" w:author="R4-2120772" w:date="2021-11-15T15:09:00Z">
              <w:r>
                <w:rPr>
                  <w:rFonts w:eastAsia="等线"/>
                  <w:sz w:val="18"/>
                  <w:szCs w:val="15"/>
                </w:rPr>
                <w:t>[</w:t>
              </w:r>
              <w:r>
                <w:rPr>
                  <w:rFonts w:eastAsia="等线" w:hint="eastAsia"/>
                  <w:sz w:val="18"/>
                  <w:szCs w:val="15"/>
                </w:rPr>
                <w:t xml:space="preserve">Note 1: </w:t>
              </w:r>
              <w:r>
                <w:rPr>
                  <w:rFonts w:eastAsia="等线"/>
                  <w:sz w:val="18"/>
                  <w:szCs w:val="15"/>
                </w:rPr>
                <w:t>Start with Earth Fixed beam first, Earth Moving Beams could be further discussed</w:t>
              </w:r>
            </w:ins>
          </w:p>
          <w:p w:rsidR="002B0907" w:rsidRDefault="002B0907" w:rsidP="002B0907">
            <w:pPr>
              <w:snapToGrid w:val="0"/>
              <w:rPr>
                <w:ins w:id="690" w:author="R4-2120772" w:date="2021-11-15T15:09:00Z"/>
                <w:rFonts w:eastAsia="等线"/>
                <w:color w:val="0070C0"/>
                <w:sz w:val="18"/>
                <w:szCs w:val="15"/>
              </w:rPr>
            </w:pPr>
            <w:ins w:id="691" w:author="R4-2120772" w:date="2021-11-15T15:09:00Z">
              <w:r>
                <w:rPr>
                  <w:rFonts w:eastAsia="等线"/>
                  <w:color w:val="0070C0"/>
                  <w:sz w:val="18"/>
                  <w:szCs w:val="15"/>
                </w:rPr>
                <w:t>[Note 2: Use Set 1 satellite antenna as the starting point for co-existence study. Set 2 might be used if any worst case in associate with Set 2 is found. ]</w:t>
              </w:r>
            </w:ins>
          </w:p>
          <w:p w:rsidR="002B0907" w:rsidRDefault="002B0907" w:rsidP="002B0907">
            <w:pPr>
              <w:snapToGrid w:val="0"/>
              <w:rPr>
                <w:ins w:id="692" w:author="R4-2120772" w:date="2021-11-15T15:09:00Z"/>
                <w:rFonts w:eastAsia="等线"/>
                <w:sz w:val="18"/>
                <w:szCs w:val="15"/>
              </w:rPr>
            </w:pPr>
            <w:ins w:id="693" w:author="R4-2120772" w:date="2021-11-15T15:09:00Z">
              <w:r>
                <w:rPr>
                  <w:rFonts w:eastAsia="等线"/>
                  <w:sz w:val="18"/>
                  <w:szCs w:val="15"/>
                </w:rPr>
                <w:t>Note 3: GEO and LEO only operate at adjacent channel.</w:t>
              </w:r>
            </w:ins>
          </w:p>
          <w:p w:rsidR="002B0907" w:rsidRDefault="002B0907" w:rsidP="002B0907">
            <w:pPr>
              <w:snapToGrid w:val="0"/>
              <w:rPr>
                <w:ins w:id="694" w:author="R4-2120772" w:date="2021-11-15T15:09:00Z"/>
                <w:rFonts w:eastAsia="等线"/>
                <w:color w:val="0070C0"/>
                <w:sz w:val="18"/>
                <w:szCs w:val="15"/>
              </w:rPr>
            </w:pPr>
            <w:ins w:id="695" w:author="R4-2120772" w:date="2021-11-15T15:09:00Z">
              <w:r>
                <w:rPr>
                  <w:rFonts w:eastAsia="等线"/>
                  <w:color w:val="0070C0"/>
                  <w:sz w:val="18"/>
                  <w:szCs w:val="15"/>
                </w:rPr>
                <w:t xml:space="preserve">Note 4: Use GEO and LEO@600km when TN is victim. </w:t>
              </w:r>
            </w:ins>
          </w:p>
          <w:p w:rsidR="002B0907" w:rsidRDefault="002B0907" w:rsidP="002B0907">
            <w:pPr>
              <w:snapToGrid w:val="0"/>
              <w:rPr>
                <w:ins w:id="696" w:author="R4-2120772" w:date="2021-11-15T15:09:00Z"/>
                <w:rFonts w:eastAsia="等线"/>
                <w:color w:val="0070C0"/>
                <w:sz w:val="18"/>
                <w:szCs w:val="15"/>
              </w:rPr>
            </w:pPr>
            <w:ins w:id="697" w:author="R4-2120772" w:date="2021-11-15T15:09:00Z">
              <w:r w:rsidRPr="0098515A">
                <w:rPr>
                  <w:rFonts w:eastAsia="等线"/>
                  <w:color w:val="0070C0"/>
                  <w:sz w:val="18"/>
                  <w:szCs w:val="15"/>
                </w:rPr>
                <w:t>Note 5: The satellite to satellite coexistence scenarios are not in the scope of this study considering this is already addressed by ITU (ITU RR Article 9 etc.) and regional regulations (e.g. FCC rules).</w:t>
              </w:r>
            </w:ins>
          </w:p>
          <w:p w:rsidR="002B0907" w:rsidRDefault="002B0907" w:rsidP="002B0907">
            <w:pPr>
              <w:snapToGrid w:val="0"/>
              <w:rPr>
                <w:ins w:id="698" w:author="R4-2120772" w:date="2021-11-15T15:09:00Z"/>
                <w:rFonts w:eastAsia="等线"/>
                <w:szCs w:val="15"/>
              </w:rPr>
            </w:pPr>
            <w:ins w:id="699" w:author="R4-2120772" w:date="2021-11-15T15:09:00Z">
              <w:r>
                <w:rPr>
                  <w:rFonts w:eastAsia="等线"/>
                  <w:color w:val="0070C0"/>
                  <w:sz w:val="18"/>
                  <w:szCs w:val="15"/>
                </w:rPr>
                <w:t>[Note 6: Rationale to exclude Dense Urban to be addressed in TR 38.863.]</w:t>
              </w:r>
            </w:ins>
          </w:p>
        </w:tc>
      </w:tr>
    </w:tbl>
    <w:bookmarkEnd w:id="586"/>
    <w:bookmarkEnd w:id="587"/>
    <w:bookmarkEnd w:id="588"/>
    <w:p w:rsidR="002B0907" w:rsidRDefault="002B0907" w:rsidP="002B0907">
      <w:pPr>
        <w:rPr>
          <w:ins w:id="700" w:author="R4-2120772" w:date="2021-11-15T15:09:00Z"/>
        </w:rPr>
      </w:pPr>
      <w:ins w:id="701" w:author="R4-2120772" w:date="2021-11-15T15:09:00Z">
        <w:r>
          <w:t>The aggressor and victim combination is listed in Table 6.1-2.</w:t>
        </w:r>
      </w:ins>
    </w:p>
    <w:p w:rsidR="002B0907" w:rsidRDefault="002B0907" w:rsidP="002B0907">
      <w:pPr>
        <w:keepNext/>
        <w:keepLines/>
        <w:spacing w:after="80"/>
        <w:jc w:val="center"/>
        <w:rPr>
          <w:ins w:id="702" w:author="R4-2120772" w:date="2021-11-15T15:09:00Z"/>
          <w:rFonts w:ascii="Arial" w:eastAsia="Calibri" w:hAnsi="Arial"/>
          <w:b/>
          <w:sz w:val="18"/>
          <w:lang w:val="zh-CN"/>
        </w:rPr>
      </w:pPr>
      <w:ins w:id="703" w:author="R4-2120772" w:date="2021-11-15T15:09:00Z">
        <w:r>
          <w:rPr>
            <w:rFonts w:ascii="Arial" w:eastAsia="Calibri" w:hAnsi="Arial"/>
            <w:b/>
            <w:sz w:val="18"/>
            <w:lang w:val="zh-CN"/>
          </w:rPr>
          <w:lastRenderedPageBreak/>
          <w:t>T</w:t>
        </w:r>
        <w:r>
          <w:rPr>
            <w:rFonts w:ascii="Arial" w:eastAsia="Calibri" w:hAnsi="Arial" w:hint="eastAsia"/>
            <w:b/>
            <w:sz w:val="18"/>
            <w:lang w:val="zh-CN"/>
          </w:rPr>
          <w:t xml:space="preserve">able </w:t>
        </w:r>
        <w:r>
          <w:rPr>
            <w:rFonts w:ascii="Arial" w:hAnsi="Arial"/>
            <w:b/>
            <w:sz w:val="18"/>
            <w:lang w:val="zh-CN"/>
          </w:rPr>
          <w:t>6</w:t>
        </w:r>
        <w:r>
          <w:rPr>
            <w:rFonts w:ascii="Arial" w:eastAsia="Calibri" w:hAnsi="Arial" w:hint="eastAsia"/>
            <w:b/>
            <w:sz w:val="18"/>
            <w:lang w:val="zh-CN"/>
          </w:rPr>
          <w:t xml:space="preserve">.1-2 </w:t>
        </w:r>
        <w:r>
          <w:rPr>
            <w:rFonts w:ascii="Arial" w:eastAsia="等线" w:hAnsi="Arial" w:hint="eastAsia"/>
            <w:b/>
            <w:sz w:val="18"/>
            <w:lang w:val="zh-CN"/>
          </w:rPr>
          <w:t xml:space="preserve">Aggressor and victim </w:t>
        </w:r>
      </w:ins>
    </w:p>
    <w:tbl>
      <w:tblPr>
        <w:tblStyle w:val="12"/>
        <w:tblW w:w="5000" w:type="pct"/>
        <w:tblLook w:val="04A0" w:firstRow="1" w:lastRow="0" w:firstColumn="1" w:lastColumn="0" w:noHBand="0" w:noVBand="1"/>
      </w:tblPr>
      <w:tblGrid>
        <w:gridCol w:w="481"/>
        <w:gridCol w:w="1216"/>
        <w:gridCol w:w="1327"/>
        <w:gridCol w:w="1352"/>
        <w:gridCol w:w="3529"/>
        <w:gridCol w:w="1726"/>
      </w:tblGrid>
      <w:tr w:rsidR="002B0907" w:rsidTr="0087751E">
        <w:trPr>
          <w:ins w:id="704" w:author="R4-2120772" w:date="2021-11-15T15:09:00Z"/>
        </w:trPr>
        <w:tc>
          <w:tcPr>
            <w:tcW w:w="229" w:type="pct"/>
          </w:tcPr>
          <w:p w:rsidR="002B0907" w:rsidRDefault="002B0907" w:rsidP="002B0907">
            <w:pPr>
              <w:snapToGrid w:val="0"/>
              <w:jc w:val="center"/>
              <w:rPr>
                <w:ins w:id="705" w:author="R4-2120772" w:date="2021-11-15T15:09:00Z"/>
                <w:rFonts w:eastAsia="等线"/>
                <w:sz w:val="18"/>
                <w:szCs w:val="15"/>
              </w:rPr>
            </w:pPr>
            <w:bookmarkStart w:id="706" w:name="OLE_LINK6"/>
            <w:ins w:id="707" w:author="R4-2120772" w:date="2021-11-15T15:09:00Z">
              <w:r>
                <w:rPr>
                  <w:rFonts w:eastAsia="等线" w:hint="eastAsia"/>
                  <w:sz w:val="18"/>
                  <w:szCs w:val="15"/>
                </w:rPr>
                <w:t>No.</w:t>
              </w:r>
            </w:ins>
          </w:p>
        </w:tc>
        <w:tc>
          <w:tcPr>
            <w:tcW w:w="636" w:type="pct"/>
          </w:tcPr>
          <w:p w:rsidR="002B0907" w:rsidRDefault="002B0907" w:rsidP="002B0907">
            <w:pPr>
              <w:snapToGrid w:val="0"/>
              <w:jc w:val="center"/>
              <w:rPr>
                <w:ins w:id="708" w:author="R4-2120772" w:date="2021-11-15T15:09:00Z"/>
                <w:rFonts w:eastAsia="等线"/>
                <w:sz w:val="18"/>
                <w:szCs w:val="15"/>
              </w:rPr>
            </w:pPr>
            <w:ins w:id="709" w:author="R4-2120772" w:date="2021-11-15T15:09:00Z">
              <w:r>
                <w:rPr>
                  <w:rFonts w:eastAsia="等线"/>
                  <w:sz w:val="18"/>
                  <w:szCs w:val="15"/>
                </w:rPr>
                <w:t>C</w:t>
              </w:r>
              <w:r>
                <w:rPr>
                  <w:rFonts w:eastAsia="等线" w:hint="eastAsia"/>
                  <w:sz w:val="18"/>
                  <w:szCs w:val="15"/>
                </w:rPr>
                <w:t>ombination</w:t>
              </w:r>
            </w:ins>
          </w:p>
        </w:tc>
        <w:tc>
          <w:tcPr>
            <w:tcW w:w="693" w:type="pct"/>
          </w:tcPr>
          <w:p w:rsidR="002B0907" w:rsidRDefault="002B0907" w:rsidP="002B0907">
            <w:pPr>
              <w:snapToGrid w:val="0"/>
              <w:jc w:val="center"/>
              <w:rPr>
                <w:ins w:id="710" w:author="R4-2120772" w:date="2021-11-15T15:09:00Z"/>
                <w:rFonts w:eastAsia="等线"/>
                <w:sz w:val="18"/>
                <w:szCs w:val="15"/>
              </w:rPr>
            </w:pPr>
            <w:ins w:id="711" w:author="R4-2120772" w:date="2021-11-15T15:09:00Z">
              <w:r>
                <w:rPr>
                  <w:rFonts w:eastAsia="等线" w:hint="eastAsia"/>
                  <w:b/>
                  <w:bCs/>
                  <w:sz w:val="18"/>
                  <w:szCs w:val="15"/>
                </w:rPr>
                <w:t>Aggressor</w:t>
              </w:r>
            </w:ins>
          </w:p>
        </w:tc>
        <w:tc>
          <w:tcPr>
            <w:tcW w:w="706" w:type="pct"/>
          </w:tcPr>
          <w:p w:rsidR="002B0907" w:rsidRDefault="002B0907" w:rsidP="002B0907">
            <w:pPr>
              <w:snapToGrid w:val="0"/>
              <w:jc w:val="center"/>
              <w:rPr>
                <w:ins w:id="712" w:author="R4-2120772" w:date="2021-11-15T15:09:00Z"/>
                <w:rFonts w:eastAsia="等线"/>
                <w:sz w:val="18"/>
                <w:szCs w:val="15"/>
              </w:rPr>
            </w:pPr>
            <w:ins w:id="713" w:author="R4-2120772" w:date="2021-11-15T15:09:00Z">
              <w:r>
                <w:rPr>
                  <w:rFonts w:eastAsia="等线" w:hint="eastAsia"/>
                  <w:b/>
                  <w:bCs/>
                  <w:sz w:val="18"/>
                  <w:szCs w:val="15"/>
                </w:rPr>
                <w:t>Victim</w:t>
              </w:r>
            </w:ins>
          </w:p>
        </w:tc>
        <w:tc>
          <w:tcPr>
            <w:tcW w:w="1836" w:type="pct"/>
          </w:tcPr>
          <w:p w:rsidR="002B0907" w:rsidRDefault="002B0907" w:rsidP="002B0907">
            <w:pPr>
              <w:snapToGrid w:val="0"/>
              <w:jc w:val="center"/>
              <w:rPr>
                <w:ins w:id="714" w:author="R4-2120772" w:date="2021-11-15T15:09:00Z"/>
                <w:rFonts w:eastAsia="等线"/>
                <w:sz w:val="18"/>
                <w:szCs w:val="15"/>
              </w:rPr>
            </w:pPr>
            <w:ins w:id="715" w:author="R4-2120772" w:date="2021-11-15T15:09:00Z">
              <w:r>
                <w:rPr>
                  <w:rFonts w:eastAsia="等线" w:hint="eastAsia"/>
                  <w:sz w:val="18"/>
                  <w:szCs w:val="15"/>
                </w:rPr>
                <w:t>Notes</w:t>
              </w:r>
            </w:ins>
          </w:p>
        </w:tc>
        <w:tc>
          <w:tcPr>
            <w:tcW w:w="900" w:type="pct"/>
          </w:tcPr>
          <w:p w:rsidR="002B0907" w:rsidRDefault="002B0907" w:rsidP="002B0907">
            <w:pPr>
              <w:snapToGrid w:val="0"/>
              <w:jc w:val="center"/>
              <w:rPr>
                <w:ins w:id="716" w:author="R4-2120772" w:date="2021-11-15T15:09:00Z"/>
                <w:rFonts w:eastAsia="等线"/>
                <w:sz w:val="18"/>
                <w:szCs w:val="15"/>
              </w:rPr>
            </w:pPr>
            <w:ins w:id="717" w:author="R4-2120772" w:date="2021-11-15T15:09:00Z">
              <w:r>
                <w:rPr>
                  <w:rFonts w:eastAsia="等线"/>
                  <w:sz w:val="18"/>
                  <w:szCs w:val="15"/>
                </w:rPr>
                <w:t xml:space="preserve">Study </w:t>
              </w:r>
              <w:r>
                <w:rPr>
                  <w:rFonts w:eastAsia="等线" w:hint="eastAsia"/>
                  <w:sz w:val="18"/>
                  <w:szCs w:val="15"/>
                </w:rPr>
                <w:t>P</w:t>
              </w:r>
              <w:r>
                <w:rPr>
                  <w:rFonts w:eastAsia="等线"/>
                  <w:sz w:val="18"/>
                  <w:szCs w:val="15"/>
                </w:rPr>
                <w:t>hase</w:t>
              </w:r>
            </w:ins>
          </w:p>
        </w:tc>
      </w:tr>
      <w:tr w:rsidR="002B0907" w:rsidTr="0087751E">
        <w:trPr>
          <w:ins w:id="718" w:author="R4-2120772" w:date="2021-11-15T15:09:00Z"/>
        </w:trPr>
        <w:tc>
          <w:tcPr>
            <w:tcW w:w="229" w:type="pct"/>
          </w:tcPr>
          <w:p w:rsidR="002B0907" w:rsidRDefault="002B0907" w:rsidP="002B0907">
            <w:pPr>
              <w:snapToGrid w:val="0"/>
              <w:jc w:val="center"/>
              <w:rPr>
                <w:ins w:id="719" w:author="R4-2120772" w:date="2021-11-15T15:09:00Z"/>
                <w:rFonts w:eastAsia="等线"/>
                <w:sz w:val="18"/>
                <w:szCs w:val="15"/>
              </w:rPr>
            </w:pPr>
            <w:ins w:id="720" w:author="R4-2120772" w:date="2021-11-15T15:09:00Z">
              <w:r>
                <w:rPr>
                  <w:rFonts w:eastAsia="等线" w:hint="eastAsia"/>
                  <w:sz w:val="18"/>
                  <w:szCs w:val="15"/>
                </w:rPr>
                <w:t>1</w:t>
              </w:r>
            </w:ins>
          </w:p>
        </w:tc>
        <w:tc>
          <w:tcPr>
            <w:tcW w:w="636" w:type="pct"/>
          </w:tcPr>
          <w:p w:rsidR="002B0907" w:rsidRDefault="002B0907" w:rsidP="002B0907">
            <w:pPr>
              <w:snapToGrid w:val="0"/>
              <w:jc w:val="center"/>
              <w:rPr>
                <w:ins w:id="721" w:author="R4-2120772" w:date="2021-11-15T15:09:00Z"/>
                <w:rFonts w:eastAsia="等线"/>
                <w:sz w:val="18"/>
                <w:szCs w:val="15"/>
              </w:rPr>
            </w:pPr>
            <w:ins w:id="722" w:author="R4-2120772" w:date="2021-11-15T15:09:00Z">
              <w:r>
                <w:rPr>
                  <w:rFonts w:eastAsia="等线" w:hint="eastAsia"/>
                  <w:sz w:val="18"/>
                  <w:szCs w:val="15"/>
                </w:rPr>
                <w:t>TN with NTN</w:t>
              </w:r>
            </w:ins>
          </w:p>
        </w:tc>
        <w:tc>
          <w:tcPr>
            <w:tcW w:w="693" w:type="pct"/>
          </w:tcPr>
          <w:p w:rsidR="002B0907" w:rsidRDefault="002B0907" w:rsidP="002B0907">
            <w:pPr>
              <w:snapToGrid w:val="0"/>
              <w:jc w:val="center"/>
              <w:rPr>
                <w:ins w:id="723" w:author="R4-2120772" w:date="2021-11-15T15:09:00Z"/>
                <w:rFonts w:eastAsia="等线"/>
                <w:sz w:val="18"/>
                <w:szCs w:val="15"/>
              </w:rPr>
            </w:pPr>
            <w:ins w:id="724" w:author="R4-2120772" w:date="2021-11-15T15:09:00Z">
              <w:r>
                <w:rPr>
                  <w:rFonts w:eastAsia="等线" w:hint="eastAsia"/>
                  <w:sz w:val="18"/>
                  <w:szCs w:val="15"/>
                </w:rPr>
                <w:t>TN DL</w:t>
              </w:r>
            </w:ins>
          </w:p>
        </w:tc>
        <w:tc>
          <w:tcPr>
            <w:tcW w:w="706" w:type="pct"/>
          </w:tcPr>
          <w:p w:rsidR="002B0907" w:rsidRDefault="002B0907" w:rsidP="002B0907">
            <w:pPr>
              <w:snapToGrid w:val="0"/>
              <w:jc w:val="center"/>
              <w:rPr>
                <w:ins w:id="725" w:author="R4-2120772" w:date="2021-11-15T15:09:00Z"/>
                <w:rFonts w:eastAsia="等线"/>
                <w:sz w:val="18"/>
                <w:szCs w:val="15"/>
              </w:rPr>
            </w:pPr>
            <w:ins w:id="726" w:author="R4-2120772" w:date="2021-11-15T15:09:00Z">
              <w:r>
                <w:rPr>
                  <w:rFonts w:eastAsia="等线" w:hint="eastAsia"/>
                  <w:sz w:val="18"/>
                  <w:szCs w:val="15"/>
                </w:rPr>
                <w:t>NTN DL</w:t>
              </w:r>
            </w:ins>
          </w:p>
        </w:tc>
        <w:tc>
          <w:tcPr>
            <w:tcW w:w="1836" w:type="pct"/>
          </w:tcPr>
          <w:p w:rsidR="002B0907" w:rsidRPr="0098515A" w:rsidRDefault="002B0907" w:rsidP="002B0907">
            <w:pPr>
              <w:snapToGrid w:val="0"/>
              <w:rPr>
                <w:ins w:id="727" w:author="R4-2120772" w:date="2021-11-15T15:09:00Z"/>
                <w:rFonts w:eastAsia="等线"/>
                <w:sz w:val="18"/>
                <w:szCs w:val="15"/>
              </w:rPr>
            </w:pPr>
            <w:ins w:id="728" w:author="R4-2120772" w:date="2021-11-15T15:09:00Z">
              <w:r w:rsidRPr="0098515A">
                <w:rPr>
                  <w:rFonts w:eastAsia="等线"/>
                  <w:sz w:val="18"/>
                  <w:szCs w:val="15"/>
                </w:rPr>
                <w:t>Applicable for satellite operating in e.g. S-band, for e.g. coexistence with n1 FDD.</w:t>
              </w:r>
            </w:ins>
          </w:p>
        </w:tc>
        <w:tc>
          <w:tcPr>
            <w:tcW w:w="900" w:type="pct"/>
          </w:tcPr>
          <w:p w:rsidR="002B0907" w:rsidRDefault="002B0907" w:rsidP="002B0907">
            <w:pPr>
              <w:snapToGrid w:val="0"/>
              <w:jc w:val="center"/>
              <w:rPr>
                <w:ins w:id="729" w:author="R4-2120772" w:date="2021-11-15T15:09:00Z"/>
                <w:rFonts w:eastAsia="等线"/>
                <w:sz w:val="18"/>
                <w:szCs w:val="15"/>
              </w:rPr>
            </w:pPr>
            <w:ins w:id="730" w:author="R4-2120772" w:date="2021-11-15T15:09:00Z">
              <w:r>
                <w:rPr>
                  <w:rFonts w:eastAsia="等线"/>
                  <w:sz w:val="18"/>
                  <w:szCs w:val="15"/>
                </w:rPr>
                <w:t>Phase 1</w:t>
              </w:r>
            </w:ins>
          </w:p>
        </w:tc>
      </w:tr>
      <w:tr w:rsidR="002B0907" w:rsidTr="0087751E">
        <w:trPr>
          <w:ins w:id="731" w:author="R4-2120772" w:date="2021-11-15T15:09:00Z"/>
        </w:trPr>
        <w:tc>
          <w:tcPr>
            <w:tcW w:w="229" w:type="pct"/>
          </w:tcPr>
          <w:p w:rsidR="002B0907" w:rsidRDefault="002B0907" w:rsidP="002B0907">
            <w:pPr>
              <w:snapToGrid w:val="0"/>
              <w:jc w:val="center"/>
              <w:rPr>
                <w:ins w:id="732" w:author="R4-2120772" w:date="2021-11-15T15:09:00Z"/>
                <w:rFonts w:eastAsia="等线"/>
                <w:sz w:val="18"/>
                <w:szCs w:val="15"/>
              </w:rPr>
            </w:pPr>
            <w:ins w:id="733" w:author="R4-2120772" w:date="2021-11-15T15:09:00Z">
              <w:r>
                <w:rPr>
                  <w:rFonts w:eastAsia="等线" w:hint="eastAsia"/>
                  <w:sz w:val="18"/>
                  <w:szCs w:val="15"/>
                </w:rPr>
                <w:t>2</w:t>
              </w:r>
            </w:ins>
          </w:p>
        </w:tc>
        <w:tc>
          <w:tcPr>
            <w:tcW w:w="636" w:type="pct"/>
          </w:tcPr>
          <w:p w:rsidR="002B0907" w:rsidRDefault="002B0907" w:rsidP="002B0907">
            <w:pPr>
              <w:snapToGrid w:val="0"/>
              <w:jc w:val="center"/>
              <w:rPr>
                <w:ins w:id="734" w:author="R4-2120772" w:date="2021-11-15T15:09:00Z"/>
                <w:rFonts w:eastAsia="等线"/>
                <w:sz w:val="18"/>
                <w:szCs w:val="15"/>
              </w:rPr>
            </w:pPr>
            <w:ins w:id="735" w:author="R4-2120772" w:date="2021-11-15T15:09:00Z">
              <w:r>
                <w:rPr>
                  <w:rFonts w:eastAsia="等线" w:hint="eastAsia"/>
                  <w:sz w:val="18"/>
                  <w:szCs w:val="15"/>
                </w:rPr>
                <w:t>TN with NTN</w:t>
              </w:r>
            </w:ins>
          </w:p>
        </w:tc>
        <w:tc>
          <w:tcPr>
            <w:tcW w:w="693" w:type="pct"/>
          </w:tcPr>
          <w:p w:rsidR="002B0907" w:rsidRDefault="002B0907" w:rsidP="002B0907">
            <w:pPr>
              <w:snapToGrid w:val="0"/>
              <w:jc w:val="center"/>
              <w:rPr>
                <w:ins w:id="736" w:author="R4-2120772" w:date="2021-11-15T15:09:00Z"/>
                <w:rFonts w:eastAsia="等线"/>
                <w:sz w:val="18"/>
                <w:szCs w:val="15"/>
              </w:rPr>
            </w:pPr>
            <w:ins w:id="737" w:author="R4-2120772" w:date="2021-11-15T15:09:00Z">
              <w:r>
                <w:rPr>
                  <w:rFonts w:eastAsia="等线" w:hint="eastAsia"/>
                  <w:sz w:val="18"/>
                  <w:szCs w:val="15"/>
                </w:rPr>
                <w:t>TN UL</w:t>
              </w:r>
            </w:ins>
          </w:p>
        </w:tc>
        <w:tc>
          <w:tcPr>
            <w:tcW w:w="706" w:type="pct"/>
          </w:tcPr>
          <w:p w:rsidR="002B0907" w:rsidRDefault="002B0907" w:rsidP="002B0907">
            <w:pPr>
              <w:snapToGrid w:val="0"/>
              <w:jc w:val="center"/>
              <w:rPr>
                <w:ins w:id="738" w:author="R4-2120772" w:date="2021-11-15T15:09:00Z"/>
                <w:rFonts w:eastAsia="等线"/>
                <w:sz w:val="18"/>
                <w:szCs w:val="15"/>
              </w:rPr>
            </w:pPr>
            <w:ins w:id="739" w:author="R4-2120772" w:date="2021-11-15T15:09:00Z">
              <w:r>
                <w:rPr>
                  <w:rFonts w:eastAsia="等线" w:hint="eastAsia"/>
                  <w:sz w:val="18"/>
                  <w:szCs w:val="15"/>
                </w:rPr>
                <w:t>NTN U</w:t>
              </w:r>
              <w:r>
                <w:rPr>
                  <w:rFonts w:eastAsia="等线"/>
                  <w:sz w:val="18"/>
                  <w:szCs w:val="15"/>
                </w:rPr>
                <w:t>L</w:t>
              </w:r>
            </w:ins>
          </w:p>
        </w:tc>
        <w:tc>
          <w:tcPr>
            <w:tcW w:w="1836" w:type="pct"/>
          </w:tcPr>
          <w:p w:rsidR="002B0907" w:rsidRPr="0098515A" w:rsidRDefault="002B0907" w:rsidP="002B0907">
            <w:pPr>
              <w:snapToGrid w:val="0"/>
              <w:rPr>
                <w:ins w:id="740" w:author="R4-2120772" w:date="2021-11-15T15:09:00Z"/>
                <w:rFonts w:eastAsia="等线"/>
                <w:sz w:val="18"/>
                <w:szCs w:val="15"/>
              </w:rPr>
            </w:pPr>
            <w:ins w:id="741" w:author="R4-2120772" w:date="2021-11-15T15:09:00Z">
              <w:r w:rsidRPr="0098515A">
                <w:rPr>
                  <w:rFonts w:eastAsia="等线"/>
                  <w:sz w:val="18"/>
                  <w:szCs w:val="15"/>
                </w:rPr>
                <w:t>Applicable for satellite operating in e.g. S-band, for e.g. coexistence with n1 FDD.</w:t>
              </w:r>
            </w:ins>
          </w:p>
        </w:tc>
        <w:tc>
          <w:tcPr>
            <w:tcW w:w="900" w:type="pct"/>
          </w:tcPr>
          <w:p w:rsidR="002B0907" w:rsidRDefault="002B0907" w:rsidP="002B0907">
            <w:pPr>
              <w:snapToGrid w:val="0"/>
              <w:jc w:val="center"/>
              <w:rPr>
                <w:ins w:id="742" w:author="R4-2120772" w:date="2021-11-15T15:09:00Z"/>
                <w:rFonts w:eastAsia="等线"/>
                <w:sz w:val="18"/>
                <w:szCs w:val="15"/>
              </w:rPr>
            </w:pPr>
            <w:ins w:id="743" w:author="R4-2120772" w:date="2021-11-15T15:09:00Z">
              <w:r>
                <w:rPr>
                  <w:rFonts w:eastAsia="等线" w:hint="eastAsia"/>
                  <w:sz w:val="18"/>
                  <w:szCs w:val="15"/>
                </w:rPr>
                <w:t>P</w:t>
              </w:r>
              <w:r>
                <w:rPr>
                  <w:rFonts w:eastAsia="等线"/>
                  <w:sz w:val="18"/>
                  <w:szCs w:val="15"/>
                </w:rPr>
                <w:t>hase 1</w:t>
              </w:r>
            </w:ins>
          </w:p>
        </w:tc>
      </w:tr>
      <w:tr w:rsidR="002B0907" w:rsidTr="0087751E">
        <w:trPr>
          <w:ins w:id="744" w:author="R4-2120772" w:date="2021-11-15T15:09:00Z"/>
        </w:trPr>
        <w:tc>
          <w:tcPr>
            <w:tcW w:w="229" w:type="pct"/>
          </w:tcPr>
          <w:p w:rsidR="002B0907" w:rsidRDefault="002B0907" w:rsidP="002B0907">
            <w:pPr>
              <w:snapToGrid w:val="0"/>
              <w:jc w:val="center"/>
              <w:rPr>
                <w:ins w:id="745" w:author="R4-2120772" w:date="2021-11-15T15:09:00Z"/>
                <w:rFonts w:eastAsia="等线"/>
                <w:sz w:val="18"/>
                <w:szCs w:val="15"/>
              </w:rPr>
            </w:pPr>
            <w:ins w:id="746" w:author="R4-2120772" w:date="2021-11-15T15:09:00Z">
              <w:r>
                <w:rPr>
                  <w:rFonts w:eastAsia="等线" w:hint="eastAsia"/>
                  <w:sz w:val="18"/>
                  <w:szCs w:val="15"/>
                </w:rPr>
                <w:t>3</w:t>
              </w:r>
            </w:ins>
          </w:p>
        </w:tc>
        <w:tc>
          <w:tcPr>
            <w:tcW w:w="636" w:type="pct"/>
          </w:tcPr>
          <w:p w:rsidR="002B0907" w:rsidRDefault="002B0907" w:rsidP="002B0907">
            <w:pPr>
              <w:snapToGrid w:val="0"/>
              <w:jc w:val="center"/>
              <w:rPr>
                <w:ins w:id="747" w:author="R4-2120772" w:date="2021-11-15T15:09:00Z"/>
                <w:rFonts w:eastAsia="等线"/>
                <w:sz w:val="18"/>
                <w:szCs w:val="15"/>
              </w:rPr>
            </w:pPr>
            <w:ins w:id="748" w:author="R4-2120772" w:date="2021-11-15T15:09:00Z">
              <w:r>
                <w:rPr>
                  <w:rFonts w:eastAsia="等线" w:hint="eastAsia"/>
                  <w:sz w:val="18"/>
                  <w:szCs w:val="15"/>
                </w:rPr>
                <w:t>TN with NTN</w:t>
              </w:r>
            </w:ins>
          </w:p>
        </w:tc>
        <w:tc>
          <w:tcPr>
            <w:tcW w:w="693" w:type="pct"/>
          </w:tcPr>
          <w:p w:rsidR="002B0907" w:rsidRDefault="002B0907" w:rsidP="002B0907">
            <w:pPr>
              <w:snapToGrid w:val="0"/>
              <w:jc w:val="center"/>
              <w:rPr>
                <w:ins w:id="749" w:author="R4-2120772" w:date="2021-11-15T15:09:00Z"/>
                <w:rFonts w:eastAsia="等线"/>
                <w:sz w:val="18"/>
                <w:szCs w:val="15"/>
              </w:rPr>
            </w:pPr>
            <w:ins w:id="750" w:author="R4-2120772" w:date="2021-11-15T15:09:00Z">
              <w:r>
                <w:rPr>
                  <w:rFonts w:eastAsia="等线" w:hint="eastAsia"/>
                  <w:sz w:val="18"/>
                  <w:szCs w:val="15"/>
                </w:rPr>
                <w:t>NTN DL</w:t>
              </w:r>
            </w:ins>
          </w:p>
        </w:tc>
        <w:tc>
          <w:tcPr>
            <w:tcW w:w="706" w:type="pct"/>
          </w:tcPr>
          <w:p w:rsidR="002B0907" w:rsidRDefault="002B0907" w:rsidP="002B0907">
            <w:pPr>
              <w:snapToGrid w:val="0"/>
              <w:jc w:val="center"/>
              <w:rPr>
                <w:ins w:id="751" w:author="R4-2120772" w:date="2021-11-15T15:09:00Z"/>
                <w:rFonts w:eastAsia="等线"/>
                <w:sz w:val="18"/>
                <w:szCs w:val="15"/>
              </w:rPr>
            </w:pPr>
            <w:ins w:id="752" w:author="R4-2120772" w:date="2021-11-15T15:09:00Z">
              <w:r>
                <w:rPr>
                  <w:rFonts w:eastAsia="等线" w:hint="eastAsia"/>
                  <w:sz w:val="18"/>
                  <w:szCs w:val="15"/>
                </w:rPr>
                <w:t>TN DL</w:t>
              </w:r>
            </w:ins>
          </w:p>
        </w:tc>
        <w:tc>
          <w:tcPr>
            <w:tcW w:w="1836" w:type="pct"/>
          </w:tcPr>
          <w:p w:rsidR="002B0907" w:rsidRPr="0098515A" w:rsidRDefault="002B0907" w:rsidP="002B0907">
            <w:pPr>
              <w:snapToGrid w:val="0"/>
              <w:rPr>
                <w:ins w:id="753" w:author="R4-2120772" w:date="2021-11-15T15:09:00Z"/>
                <w:rFonts w:eastAsia="等线"/>
                <w:sz w:val="18"/>
                <w:szCs w:val="15"/>
              </w:rPr>
            </w:pPr>
            <w:ins w:id="754" w:author="R4-2120772" w:date="2021-11-15T15:09:00Z">
              <w:r w:rsidRPr="0098515A">
                <w:rPr>
                  <w:rFonts w:eastAsia="等线"/>
                  <w:sz w:val="18"/>
                  <w:szCs w:val="15"/>
                </w:rPr>
                <w:t>Applicable for satellite operating in e.g. S-band, for e.g. coexistence with n1 FDD.</w:t>
              </w:r>
            </w:ins>
          </w:p>
        </w:tc>
        <w:tc>
          <w:tcPr>
            <w:tcW w:w="900" w:type="pct"/>
          </w:tcPr>
          <w:p w:rsidR="002B0907" w:rsidRDefault="002B0907" w:rsidP="002B0907">
            <w:pPr>
              <w:snapToGrid w:val="0"/>
              <w:jc w:val="center"/>
              <w:rPr>
                <w:ins w:id="755" w:author="R4-2120772" w:date="2021-11-15T15:09:00Z"/>
                <w:rFonts w:eastAsia="等线"/>
                <w:sz w:val="18"/>
                <w:szCs w:val="15"/>
              </w:rPr>
            </w:pPr>
            <w:ins w:id="756" w:author="R4-2120772" w:date="2021-11-15T15:09:00Z">
              <w:r>
                <w:rPr>
                  <w:rFonts w:eastAsia="等线" w:hint="eastAsia"/>
                  <w:sz w:val="18"/>
                  <w:szCs w:val="15"/>
                </w:rPr>
                <w:t>P</w:t>
              </w:r>
              <w:r>
                <w:rPr>
                  <w:rFonts w:eastAsia="等线"/>
                  <w:sz w:val="18"/>
                  <w:szCs w:val="15"/>
                </w:rPr>
                <w:t>hase 1</w:t>
              </w:r>
            </w:ins>
          </w:p>
        </w:tc>
      </w:tr>
      <w:tr w:rsidR="002B0907" w:rsidTr="0087751E">
        <w:trPr>
          <w:ins w:id="757" w:author="R4-2120772" w:date="2021-11-15T15:09:00Z"/>
        </w:trPr>
        <w:tc>
          <w:tcPr>
            <w:tcW w:w="229" w:type="pct"/>
          </w:tcPr>
          <w:p w:rsidR="002B0907" w:rsidRDefault="002B0907" w:rsidP="002B0907">
            <w:pPr>
              <w:snapToGrid w:val="0"/>
              <w:jc w:val="center"/>
              <w:rPr>
                <w:ins w:id="758" w:author="R4-2120772" w:date="2021-11-15T15:09:00Z"/>
                <w:rFonts w:eastAsia="等线"/>
                <w:sz w:val="18"/>
                <w:szCs w:val="15"/>
              </w:rPr>
            </w:pPr>
            <w:ins w:id="759" w:author="R4-2120772" w:date="2021-11-15T15:09:00Z">
              <w:r>
                <w:rPr>
                  <w:rFonts w:eastAsia="等线" w:hint="eastAsia"/>
                  <w:sz w:val="18"/>
                  <w:szCs w:val="15"/>
                </w:rPr>
                <w:t>4</w:t>
              </w:r>
            </w:ins>
          </w:p>
        </w:tc>
        <w:tc>
          <w:tcPr>
            <w:tcW w:w="636" w:type="pct"/>
          </w:tcPr>
          <w:p w:rsidR="002B0907" w:rsidRDefault="002B0907" w:rsidP="002B0907">
            <w:pPr>
              <w:snapToGrid w:val="0"/>
              <w:jc w:val="center"/>
              <w:rPr>
                <w:ins w:id="760" w:author="R4-2120772" w:date="2021-11-15T15:09:00Z"/>
                <w:rFonts w:eastAsia="等线"/>
                <w:sz w:val="18"/>
                <w:szCs w:val="15"/>
              </w:rPr>
            </w:pPr>
            <w:ins w:id="761" w:author="R4-2120772" w:date="2021-11-15T15:09:00Z">
              <w:r>
                <w:rPr>
                  <w:rFonts w:eastAsia="等线" w:hint="eastAsia"/>
                  <w:sz w:val="18"/>
                  <w:szCs w:val="15"/>
                </w:rPr>
                <w:t>TN with NTN</w:t>
              </w:r>
            </w:ins>
          </w:p>
        </w:tc>
        <w:tc>
          <w:tcPr>
            <w:tcW w:w="693" w:type="pct"/>
          </w:tcPr>
          <w:p w:rsidR="002B0907" w:rsidRDefault="002B0907" w:rsidP="002B0907">
            <w:pPr>
              <w:snapToGrid w:val="0"/>
              <w:jc w:val="center"/>
              <w:rPr>
                <w:ins w:id="762" w:author="R4-2120772" w:date="2021-11-15T15:09:00Z"/>
                <w:rFonts w:eastAsia="等线"/>
                <w:sz w:val="18"/>
                <w:szCs w:val="15"/>
              </w:rPr>
            </w:pPr>
            <w:ins w:id="763" w:author="R4-2120772" w:date="2021-11-15T15:09:00Z">
              <w:r>
                <w:rPr>
                  <w:rFonts w:eastAsia="等线" w:hint="eastAsia"/>
                  <w:sz w:val="18"/>
                  <w:szCs w:val="15"/>
                </w:rPr>
                <w:t>NTN UL</w:t>
              </w:r>
            </w:ins>
          </w:p>
        </w:tc>
        <w:tc>
          <w:tcPr>
            <w:tcW w:w="706" w:type="pct"/>
          </w:tcPr>
          <w:p w:rsidR="002B0907" w:rsidRDefault="002B0907" w:rsidP="002B0907">
            <w:pPr>
              <w:snapToGrid w:val="0"/>
              <w:jc w:val="center"/>
              <w:rPr>
                <w:ins w:id="764" w:author="R4-2120772" w:date="2021-11-15T15:09:00Z"/>
                <w:rFonts w:eastAsia="等线"/>
                <w:sz w:val="18"/>
                <w:szCs w:val="15"/>
              </w:rPr>
            </w:pPr>
            <w:ins w:id="765" w:author="R4-2120772" w:date="2021-11-15T15:09:00Z">
              <w:r>
                <w:rPr>
                  <w:rFonts w:eastAsia="等线" w:hint="eastAsia"/>
                  <w:sz w:val="18"/>
                  <w:szCs w:val="15"/>
                </w:rPr>
                <w:t>TN UL</w:t>
              </w:r>
            </w:ins>
          </w:p>
        </w:tc>
        <w:tc>
          <w:tcPr>
            <w:tcW w:w="1836" w:type="pct"/>
          </w:tcPr>
          <w:p w:rsidR="002B0907" w:rsidRPr="0098515A" w:rsidRDefault="002B0907" w:rsidP="002B0907">
            <w:pPr>
              <w:snapToGrid w:val="0"/>
              <w:rPr>
                <w:ins w:id="766" w:author="R4-2120772" w:date="2021-11-15T15:09:00Z"/>
                <w:rFonts w:eastAsia="等线"/>
                <w:sz w:val="18"/>
                <w:szCs w:val="15"/>
              </w:rPr>
            </w:pPr>
            <w:ins w:id="767" w:author="R4-2120772" w:date="2021-11-15T15:09:00Z">
              <w:r w:rsidRPr="0098515A">
                <w:rPr>
                  <w:rFonts w:eastAsia="等线"/>
                  <w:sz w:val="18"/>
                  <w:szCs w:val="15"/>
                </w:rPr>
                <w:t>Applicable for satellite operating in e.g. S-band, for e.g. coexistence with n1 FDD.</w:t>
              </w:r>
            </w:ins>
          </w:p>
        </w:tc>
        <w:tc>
          <w:tcPr>
            <w:tcW w:w="900" w:type="pct"/>
          </w:tcPr>
          <w:p w:rsidR="002B0907" w:rsidRDefault="002B0907" w:rsidP="002B0907">
            <w:pPr>
              <w:snapToGrid w:val="0"/>
              <w:jc w:val="center"/>
              <w:rPr>
                <w:ins w:id="768" w:author="R4-2120772" w:date="2021-11-15T15:09:00Z"/>
                <w:rFonts w:eastAsia="等线"/>
                <w:sz w:val="18"/>
                <w:szCs w:val="15"/>
              </w:rPr>
            </w:pPr>
            <w:ins w:id="769" w:author="R4-2120772" w:date="2021-11-15T15:09:00Z">
              <w:r>
                <w:rPr>
                  <w:rFonts w:eastAsia="等线"/>
                  <w:sz w:val="18"/>
                  <w:szCs w:val="15"/>
                </w:rPr>
                <w:t>Phase 1</w:t>
              </w:r>
            </w:ins>
          </w:p>
        </w:tc>
      </w:tr>
      <w:tr w:rsidR="002B0907" w:rsidTr="0087751E">
        <w:trPr>
          <w:ins w:id="770" w:author="R4-2120772" w:date="2021-11-15T15:09:00Z"/>
        </w:trPr>
        <w:tc>
          <w:tcPr>
            <w:tcW w:w="229" w:type="pct"/>
          </w:tcPr>
          <w:p w:rsidR="002B0907" w:rsidRDefault="002B0907" w:rsidP="002B0907">
            <w:pPr>
              <w:snapToGrid w:val="0"/>
              <w:jc w:val="center"/>
              <w:rPr>
                <w:ins w:id="771" w:author="R4-2120772" w:date="2021-11-15T15:09:00Z"/>
                <w:rFonts w:eastAsia="等线"/>
                <w:sz w:val="18"/>
                <w:szCs w:val="15"/>
              </w:rPr>
            </w:pPr>
            <w:ins w:id="772" w:author="R4-2120772" w:date="2021-11-15T15:09:00Z">
              <w:r>
                <w:rPr>
                  <w:rFonts w:eastAsia="等线" w:hint="eastAsia"/>
                  <w:sz w:val="18"/>
                  <w:szCs w:val="15"/>
                </w:rPr>
                <w:t>5</w:t>
              </w:r>
            </w:ins>
          </w:p>
        </w:tc>
        <w:tc>
          <w:tcPr>
            <w:tcW w:w="636" w:type="pct"/>
          </w:tcPr>
          <w:p w:rsidR="002B0907" w:rsidRDefault="002B0907" w:rsidP="002B0907">
            <w:pPr>
              <w:snapToGrid w:val="0"/>
              <w:jc w:val="center"/>
              <w:rPr>
                <w:ins w:id="773" w:author="R4-2120772" w:date="2021-11-15T15:09:00Z"/>
                <w:rFonts w:eastAsia="等线"/>
                <w:sz w:val="18"/>
                <w:szCs w:val="15"/>
              </w:rPr>
            </w:pPr>
            <w:ins w:id="774" w:author="R4-2120772" w:date="2021-11-15T15:09:00Z">
              <w:r>
                <w:rPr>
                  <w:rFonts w:eastAsia="等线" w:hint="eastAsia"/>
                  <w:sz w:val="18"/>
                  <w:szCs w:val="15"/>
                </w:rPr>
                <w:t>TN with NTN</w:t>
              </w:r>
            </w:ins>
          </w:p>
        </w:tc>
        <w:tc>
          <w:tcPr>
            <w:tcW w:w="693" w:type="pct"/>
          </w:tcPr>
          <w:p w:rsidR="002B0907" w:rsidRDefault="002B0907" w:rsidP="002B0907">
            <w:pPr>
              <w:snapToGrid w:val="0"/>
              <w:jc w:val="center"/>
              <w:rPr>
                <w:ins w:id="775" w:author="R4-2120772" w:date="2021-11-15T15:09:00Z"/>
                <w:rFonts w:eastAsia="等线"/>
                <w:sz w:val="18"/>
                <w:szCs w:val="15"/>
              </w:rPr>
            </w:pPr>
            <w:ins w:id="776" w:author="R4-2120772" w:date="2021-11-15T15:09:00Z">
              <w:r>
                <w:rPr>
                  <w:rFonts w:eastAsia="等线" w:hint="eastAsia"/>
                  <w:sz w:val="18"/>
                  <w:szCs w:val="15"/>
                </w:rPr>
                <w:t>NTN UL</w:t>
              </w:r>
            </w:ins>
          </w:p>
        </w:tc>
        <w:tc>
          <w:tcPr>
            <w:tcW w:w="706" w:type="pct"/>
          </w:tcPr>
          <w:p w:rsidR="002B0907" w:rsidRDefault="002B0907" w:rsidP="002B0907">
            <w:pPr>
              <w:snapToGrid w:val="0"/>
              <w:jc w:val="center"/>
              <w:rPr>
                <w:ins w:id="777" w:author="R4-2120772" w:date="2021-11-15T15:09:00Z"/>
                <w:rFonts w:eastAsia="等线"/>
                <w:sz w:val="18"/>
                <w:szCs w:val="15"/>
              </w:rPr>
            </w:pPr>
            <w:ins w:id="778" w:author="R4-2120772" w:date="2021-11-15T15:09:00Z">
              <w:r>
                <w:rPr>
                  <w:rFonts w:eastAsia="等线" w:hint="eastAsia"/>
                  <w:sz w:val="18"/>
                  <w:szCs w:val="15"/>
                </w:rPr>
                <w:t>TN DL</w:t>
              </w:r>
            </w:ins>
          </w:p>
        </w:tc>
        <w:tc>
          <w:tcPr>
            <w:tcW w:w="1836" w:type="pct"/>
          </w:tcPr>
          <w:p w:rsidR="002B0907" w:rsidRDefault="002B0907" w:rsidP="002B0907">
            <w:pPr>
              <w:snapToGrid w:val="0"/>
              <w:rPr>
                <w:ins w:id="779" w:author="R4-2120772" w:date="2021-11-15T15:09:00Z"/>
                <w:rFonts w:eastAsia="等线"/>
                <w:b/>
                <w:sz w:val="18"/>
                <w:szCs w:val="15"/>
                <w:lang w:eastAsia="ja-JP"/>
              </w:rPr>
            </w:pPr>
            <w:ins w:id="780" w:author="R4-2120772" w:date="2021-11-15T15:09:00Z">
              <w:r>
                <w:rPr>
                  <w:rFonts w:eastAsia="等线"/>
                  <w:sz w:val="18"/>
                  <w:szCs w:val="15"/>
                </w:rPr>
                <w:t>A</w:t>
              </w:r>
              <w:r>
                <w:rPr>
                  <w:rFonts w:eastAsia="等线" w:hint="eastAsia"/>
                  <w:sz w:val="18"/>
                  <w:szCs w:val="15"/>
                </w:rPr>
                <w:t>pplicable for satellite operating in S</w:t>
              </w:r>
              <w:r>
                <w:rPr>
                  <w:rFonts w:eastAsia="等线"/>
                  <w:sz w:val="18"/>
                  <w:szCs w:val="15"/>
                </w:rPr>
                <w:t>-</w:t>
              </w:r>
              <w:r>
                <w:rPr>
                  <w:rFonts w:eastAsia="等线" w:hint="eastAsia"/>
                  <w:sz w:val="18"/>
                  <w:szCs w:val="15"/>
                </w:rPr>
                <w:t>band,</w:t>
              </w:r>
              <w:r>
                <w:rPr>
                  <w:rFonts w:eastAsia="等线"/>
                  <w:sz w:val="18"/>
                  <w:szCs w:val="15"/>
                </w:rPr>
                <w:t xml:space="preserve"> for</w:t>
              </w:r>
              <w:r>
                <w:rPr>
                  <w:rFonts w:eastAsia="等线" w:hint="eastAsia"/>
                  <w:sz w:val="18"/>
                  <w:szCs w:val="15"/>
                </w:rPr>
                <w:t xml:space="preserve"> e.g. </w:t>
              </w:r>
              <w:r>
                <w:rPr>
                  <w:rFonts w:eastAsia="等线"/>
                  <w:sz w:val="18"/>
                  <w:szCs w:val="15"/>
                </w:rPr>
                <w:t>coexistence</w:t>
              </w:r>
              <w:r>
                <w:rPr>
                  <w:rFonts w:eastAsia="等线" w:hint="eastAsia"/>
                  <w:sz w:val="18"/>
                  <w:szCs w:val="15"/>
                </w:rPr>
                <w:t xml:space="preserve"> with </w:t>
              </w:r>
              <w:r>
                <w:rPr>
                  <w:rFonts w:eastAsia="等线"/>
                  <w:sz w:val="18"/>
                  <w:szCs w:val="15"/>
                </w:rPr>
                <w:t>n</w:t>
              </w:r>
              <w:r>
                <w:rPr>
                  <w:rFonts w:eastAsia="等线" w:hint="eastAsia"/>
                  <w:sz w:val="18"/>
                  <w:szCs w:val="15"/>
                </w:rPr>
                <w:t xml:space="preserve">34 TDD. </w:t>
              </w:r>
            </w:ins>
          </w:p>
        </w:tc>
        <w:tc>
          <w:tcPr>
            <w:tcW w:w="900" w:type="pct"/>
          </w:tcPr>
          <w:p w:rsidR="002B0907" w:rsidRDefault="002B0907" w:rsidP="002B0907">
            <w:pPr>
              <w:snapToGrid w:val="0"/>
              <w:jc w:val="center"/>
              <w:rPr>
                <w:ins w:id="781" w:author="R4-2120772" w:date="2021-11-15T15:09:00Z"/>
                <w:rFonts w:eastAsia="等线"/>
                <w:sz w:val="18"/>
                <w:szCs w:val="15"/>
              </w:rPr>
            </w:pPr>
            <w:ins w:id="782" w:author="R4-2120772" w:date="2021-11-15T15:09:00Z">
              <w:r>
                <w:rPr>
                  <w:rFonts w:eastAsia="等线" w:hint="eastAsia"/>
                  <w:sz w:val="18"/>
                  <w:szCs w:val="15"/>
                </w:rPr>
                <w:t>P</w:t>
              </w:r>
              <w:r>
                <w:rPr>
                  <w:rFonts w:eastAsia="等线"/>
                  <w:sz w:val="18"/>
                  <w:szCs w:val="15"/>
                </w:rPr>
                <w:t>hase 1</w:t>
              </w:r>
            </w:ins>
          </w:p>
        </w:tc>
      </w:tr>
      <w:tr w:rsidR="002B0907" w:rsidTr="0087751E">
        <w:trPr>
          <w:ins w:id="783" w:author="R4-2120772" w:date="2021-11-15T15:09:00Z"/>
        </w:trPr>
        <w:tc>
          <w:tcPr>
            <w:tcW w:w="229" w:type="pct"/>
          </w:tcPr>
          <w:p w:rsidR="002B0907" w:rsidRDefault="002B0907" w:rsidP="002B0907">
            <w:pPr>
              <w:snapToGrid w:val="0"/>
              <w:jc w:val="center"/>
              <w:rPr>
                <w:ins w:id="784" w:author="R4-2120772" w:date="2021-11-15T15:09:00Z"/>
                <w:rFonts w:eastAsia="等线"/>
                <w:sz w:val="18"/>
                <w:szCs w:val="15"/>
              </w:rPr>
            </w:pPr>
            <w:ins w:id="785" w:author="R4-2120772" w:date="2021-11-15T15:09:00Z">
              <w:r>
                <w:rPr>
                  <w:rFonts w:eastAsia="等线" w:hint="eastAsia"/>
                  <w:sz w:val="18"/>
                  <w:szCs w:val="15"/>
                </w:rPr>
                <w:t>6</w:t>
              </w:r>
            </w:ins>
          </w:p>
        </w:tc>
        <w:tc>
          <w:tcPr>
            <w:tcW w:w="636" w:type="pct"/>
          </w:tcPr>
          <w:p w:rsidR="002B0907" w:rsidRDefault="002B0907" w:rsidP="002B0907">
            <w:pPr>
              <w:snapToGrid w:val="0"/>
              <w:jc w:val="center"/>
              <w:rPr>
                <w:ins w:id="786" w:author="R4-2120772" w:date="2021-11-15T15:09:00Z"/>
                <w:rFonts w:eastAsia="等线"/>
                <w:sz w:val="18"/>
                <w:szCs w:val="15"/>
              </w:rPr>
            </w:pPr>
            <w:ins w:id="787" w:author="R4-2120772" w:date="2021-11-15T15:09:00Z">
              <w:r>
                <w:rPr>
                  <w:rFonts w:eastAsia="等线" w:hint="eastAsia"/>
                  <w:sz w:val="18"/>
                  <w:szCs w:val="15"/>
                </w:rPr>
                <w:t>TN with NTN</w:t>
              </w:r>
            </w:ins>
          </w:p>
        </w:tc>
        <w:tc>
          <w:tcPr>
            <w:tcW w:w="693" w:type="pct"/>
          </w:tcPr>
          <w:p w:rsidR="002B0907" w:rsidRDefault="002B0907" w:rsidP="002B0907">
            <w:pPr>
              <w:snapToGrid w:val="0"/>
              <w:jc w:val="center"/>
              <w:rPr>
                <w:ins w:id="788" w:author="R4-2120772" w:date="2021-11-15T15:09:00Z"/>
                <w:rFonts w:eastAsia="等线"/>
                <w:sz w:val="18"/>
                <w:szCs w:val="15"/>
              </w:rPr>
            </w:pPr>
            <w:ins w:id="789" w:author="R4-2120772" w:date="2021-11-15T15:09:00Z">
              <w:r>
                <w:rPr>
                  <w:rFonts w:eastAsia="等线" w:hint="eastAsia"/>
                  <w:sz w:val="18"/>
                  <w:szCs w:val="15"/>
                </w:rPr>
                <w:t>TN DL</w:t>
              </w:r>
            </w:ins>
          </w:p>
        </w:tc>
        <w:tc>
          <w:tcPr>
            <w:tcW w:w="706" w:type="pct"/>
          </w:tcPr>
          <w:p w:rsidR="002B0907" w:rsidRDefault="002B0907" w:rsidP="002B0907">
            <w:pPr>
              <w:snapToGrid w:val="0"/>
              <w:jc w:val="center"/>
              <w:rPr>
                <w:ins w:id="790" w:author="R4-2120772" w:date="2021-11-15T15:09:00Z"/>
                <w:rFonts w:eastAsia="等线"/>
                <w:sz w:val="18"/>
                <w:szCs w:val="15"/>
              </w:rPr>
            </w:pPr>
            <w:ins w:id="791" w:author="R4-2120772" w:date="2021-11-15T15:09:00Z">
              <w:r>
                <w:rPr>
                  <w:rFonts w:eastAsia="等线" w:hint="eastAsia"/>
                  <w:sz w:val="18"/>
                  <w:szCs w:val="15"/>
                </w:rPr>
                <w:t>NTN UL</w:t>
              </w:r>
            </w:ins>
          </w:p>
        </w:tc>
        <w:tc>
          <w:tcPr>
            <w:tcW w:w="1836" w:type="pct"/>
          </w:tcPr>
          <w:p w:rsidR="002B0907" w:rsidRDefault="002B0907" w:rsidP="002B0907">
            <w:pPr>
              <w:snapToGrid w:val="0"/>
              <w:rPr>
                <w:ins w:id="792" w:author="R4-2120772" w:date="2021-11-15T15:09:00Z"/>
                <w:rFonts w:eastAsia="等线"/>
                <w:b/>
                <w:sz w:val="18"/>
                <w:szCs w:val="15"/>
                <w:lang w:eastAsia="ja-JP"/>
              </w:rPr>
            </w:pPr>
            <w:ins w:id="793" w:author="R4-2120772" w:date="2021-11-15T15:09:00Z">
              <w:r>
                <w:rPr>
                  <w:rFonts w:eastAsia="等线"/>
                  <w:sz w:val="18"/>
                  <w:szCs w:val="15"/>
                </w:rPr>
                <w:t>A</w:t>
              </w:r>
              <w:r>
                <w:rPr>
                  <w:rFonts w:eastAsia="等线" w:hint="eastAsia"/>
                  <w:sz w:val="18"/>
                  <w:szCs w:val="15"/>
                </w:rPr>
                <w:t>pplicable for satellite operating in S</w:t>
              </w:r>
              <w:r>
                <w:rPr>
                  <w:rFonts w:eastAsia="等线"/>
                  <w:sz w:val="18"/>
                  <w:szCs w:val="15"/>
                </w:rPr>
                <w:t>-</w:t>
              </w:r>
              <w:r>
                <w:rPr>
                  <w:rFonts w:eastAsia="等线" w:hint="eastAsia"/>
                  <w:sz w:val="18"/>
                  <w:szCs w:val="15"/>
                </w:rPr>
                <w:t xml:space="preserve">band, </w:t>
              </w:r>
              <w:r>
                <w:rPr>
                  <w:rFonts w:eastAsia="等线"/>
                  <w:sz w:val="18"/>
                  <w:szCs w:val="15"/>
                </w:rPr>
                <w:t xml:space="preserve">for </w:t>
              </w:r>
              <w:r>
                <w:rPr>
                  <w:rFonts w:eastAsia="等线" w:hint="eastAsia"/>
                  <w:sz w:val="18"/>
                  <w:szCs w:val="15"/>
                </w:rPr>
                <w:t xml:space="preserve">e.g. </w:t>
              </w:r>
              <w:r>
                <w:rPr>
                  <w:rFonts w:eastAsia="等线"/>
                  <w:sz w:val="18"/>
                  <w:szCs w:val="15"/>
                </w:rPr>
                <w:t>coexistence</w:t>
              </w:r>
              <w:r>
                <w:rPr>
                  <w:rFonts w:eastAsia="等线" w:hint="eastAsia"/>
                  <w:sz w:val="18"/>
                  <w:szCs w:val="15"/>
                </w:rPr>
                <w:t xml:space="preserve"> with </w:t>
              </w:r>
              <w:r>
                <w:rPr>
                  <w:rFonts w:eastAsia="等线"/>
                  <w:sz w:val="18"/>
                  <w:szCs w:val="15"/>
                </w:rPr>
                <w:t>n</w:t>
              </w:r>
              <w:r>
                <w:rPr>
                  <w:rFonts w:eastAsia="等线" w:hint="eastAsia"/>
                  <w:sz w:val="18"/>
                  <w:szCs w:val="15"/>
                </w:rPr>
                <w:t xml:space="preserve">34 TDD. </w:t>
              </w:r>
            </w:ins>
          </w:p>
        </w:tc>
        <w:tc>
          <w:tcPr>
            <w:tcW w:w="900" w:type="pct"/>
          </w:tcPr>
          <w:p w:rsidR="002B0907" w:rsidRDefault="002B0907" w:rsidP="002B0907">
            <w:pPr>
              <w:snapToGrid w:val="0"/>
              <w:jc w:val="center"/>
              <w:rPr>
                <w:ins w:id="794" w:author="R4-2120772" w:date="2021-11-15T15:09:00Z"/>
                <w:rFonts w:eastAsia="等线"/>
                <w:sz w:val="18"/>
                <w:szCs w:val="15"/>
              </w:rPr>
            </w:pPr>
            <w:ins w:id="795" w:author="R4-2120772" w:date="2021-11-15T15:09:00Z">
              <w:r>
                <w:rPr>
                  <w:rFonts w:eastAsia="等线" w:hint="eastAsia"/>
                  <w:sz w:val="18"/>
                  <w:szCs w:val="15"/>
                </w:rPr>
                <w:t>P</w:t>
              </w:r>
              <w:r>
                <w:rPr>
                  <w:rFonts w:eastAsia="等线"/>
                  <w:sz w:val="18"/>
                  <w:szCs w:val="15"/>
                </w:rPr>
                <w:t>hase 1</w:t>
              </w:r>
            </w:ins>
          </w:p>
        </w:tc>
      </w:tr>
      <w:tr w:rsidR="002B0907" w:rsidTr="0087751E">
        <w:trPr>
          <w:trHeight w:val="20"/>
          <w:ins w:id="796" w:author="R4-2120772" w:date="2021-11-15T15:09:00Z"/>
        </w:trPr>
        <w:tc>
          <w:tcPr>
            <w:tcW w:w="229" w:type="pct"/>
            <w:vMerge w:val="restart"/>
          </w:tcPr>
          <w:p w:rsidR="002B0907" w:rsidRPr="00150D97" w:rsidRDefault="002B0907" w:rsidP="002B0907">
            <w:pPr>
              <w:snapToGrid w:val="0"/>
              <w:jc w:val="center"/>
              <w:rPr>
                <w:ins w:id="797" w:author="R4-2120772" w:date="2021-11-15T15:09:00Z"/>
                <w:rFonts w:ascii="Arial" w:eastAsia="等线" w:hAnsi="Arial"/>
                <w:b/>
                <w:sz w:val="18"/>
                <w:szCs w:val="15"/>
                <w:lang w:eastAsia="ja-JP"/>
              </w:rPr>
            </w:pPr>
            <w:ins w:id="798" w:author="R4-2120772" w:date="2021-11-15T15:09:00Z">
              <w:r w:rsidRPr="00150D97">
                <w:rPr>
                  <w:rFonts w:eastAsia="等线"/>
                  <w:sz w:val="18"/>
                  <w:szCs w:val="15"/>
                </w:rPr>
                <w:t>7</w:t>
              </w:r>
            </w:ins>
          </w:p>
        </w:tc>
        <w:tc>
          <w:tcPr>
            <w:tcW w:w="636" w:type="pct"/>
            <w:vMerge w:val="restart"/>
          </w:tcPr>
          <w:p w:rsidR="002B0907" w:rsidRPr="00150D97" w:rsidRDefault="002B0907" w:rsidP="002B0907">
            <w:pPr>
              <w:snapToGrid w:val="0"/>
              <w:jc w:val="center"/>
              <w:rPr>
                <w:ins w:id="799" w:author="R4-2120772" w:date="2021-11-15T15:09:00Z"/>
                <w:rFonts w:eastAsia="等线"/>
                <w:sz w:val="18"/>
                <w:szCs w:val="15"/>
              </w:rPr>
            </w:pPr>
            <w:ins w:id="800" w:author="R4-2120772" w:date="2021-11-15T15:09:00Z">
              <w:r w:rsidRPr="00150D97">
                <w:rPr>
                  <w:rFonts w:eastAsia="等线" w:hint="eastAsia"/>
                  <w:sz w:val="18"/>
                  <w:szCs w:val="15"/>
                </w:rPr>
                <w:t>NTN with NTN</w:t>
              </w:r>
            </w:ins>
          </w:p>
        </w:tc>
        <w:tc>
          <w:tcPr>
            <w:tcW w:w="693" w:type="pct"/>
          </w:tcPr>
          <w:p w:rsidR="002B0907" w:rsidRPr="00150D97" w:rsidRDefault="002B0907" w:rsidP="002B0907">
            <w:pPr>
              <w:snapToGrid w:val="0"/>
              <w:jc w:val="center"/>
              <w:rPr>
                <w:ins w:id="801" w:author="R4-2120772" w:date="2021-11-15T15:09:00Z"/>
                <w:rFonts w:eastAsia="等线"/>
                <w:sz w:val="18"/>
                <w:szCs w:val="15"/>
              </w:rPr>
            </w:pPr>
            <w:ins w:id="802" w:author="R4-2120772" w:date="2021-11-15T15:09:00Z">
              <w:r w:rsidRPr="00150D97">
                <w:rPr>
                  <w:rFonts w:eastAsia="等线" w:hint="eastAsia"/>
                  <w:sz w:val="18"/>
                  <w:szCs w:val="15"/>
                </w:rPr>
                <w:t>NTN DL</w:t>
              </w:r>
            </w:ins>
          </w:p>
        </w:tc>
        <w:tc>
          <w:tcPr>
            <w:tcW w:w="706" w:type="pct"/>
          </w:tcPr>
          <w:p w:rsidR="002B0907" w:rsidRPr="00150D97" w:rsidRDefault="002B0907" w:rsidP="002B0907">
            <w:pPr>
              <w:snapToGrid w:val="0"/>
              <w:jc w:val="center"/>
              <w:rPr>
                <w:ins w:id="803" w:author="R4-2120772" w:date="2021-11-15T15:09:00Z"/>
                <w:rFonts w:ascii="Arial" w:eastAsia="等线" w:hAnsi="Arial"/>
                <w:b/>
                <w:sz w:val="18"/>
                <w:szCs w:val="15"/>
                <w:lang w:eastAsia="ja-JP"/>
              </w:rPr>
            </w:pPr>
            <w:ins w:id="804" w:author="R4-2120772" w:date="2021-11-15T15:09:00Z">
              <w:r w:rsidRPr="00150D97">
                <w:rPr>
                  <w:rFonts w:eastAsia="等线" w:hint="eastAsia"/>
                  <w:sz w:val="18"/>
                  <w:szCs w:val="15"/>
                </w:rPr>
                <w:t>NTN DL</w:t>
              </w:r>
            </w:ins>
          </w:p>
        </w:tc>
        <w:tc>
          <w:tcPr>
            <w:tcW w:w="1836" w:type="pct"/>
          </w:tcPr>
          <w:p w:rsidR="002B0907" w:rsidRPr="00150D97" w:rsidRDefault="002B0907" w:rsidP="002B0907">
            <w:pPr>
              <w:snapToGrid w:val="0"/>
              <w:jc w:val="center"/>
              <w:rPr>
                <w:ins w:id="805" w:author="R4-2120772" w:date="2021-11-15T15:09:00Z"/>
                <w:rFonts w:eastAsia="等线"/>
                <w:strike/>
                <w:sz w:val="18"/>
                <w:szCs w:val="15"/>
              </w:rPr>
            </w:pPr>
            <w:ins w:id="806" w:author="R4-2120772" w:date="2021-11-15T15:09:00Z">
              <w:r w:rsidRPr="00150D97">
                <w:rPr>
                  <w:rFonts w:eastAsia="等线"/>
                  <w:sz w:val="18"/>
                  <w:szCs w:val="15"/>
                </w:rPr>
                <w:t>HAPS-HAPS</w:t>
              </w:r>
            </w:ins>
          </w:p>
        </w:tc>
        <w:tc>
          <w:tcPr>
            <w:tcW w:w="900" w:type="pct"/>
          </w:tcPr>
          <w:p w:rsidR="002B0907" w:rsidRPr="00150D97" w:rsidRDefault="002B0907" w:rsidP="002B0907">
            <w:pPr>
              <w:snapToGrid w:val="0"/>
              <w:jc w:val="center"/>
              <w:rPr>
                <w:ins w:id="807" w:author="R4-2120772" w:date="2021-11-15T15:09:00Z"/>
                <w:rFonts w:eastAsia="等线"/>
                <w:strike/>
                <w:sz w:val="18"/>
                <w:szCs w:val="15"/>
              </w:rPr>
            </w:pPr>
            <w:ins w:id="808" w:author="R4-2120772" w:date="2021-11-15T15:09:00Z">
              <w:r w:rsidRPr="00150D97">
                <w:rPr>
                  <w:rFonts w:eastAsia="等线"/>
                  <w:sz w:val="18"/>
                  <w:szCs w:val="15"/>
                </w:rPr>
                <w:t>Phase 2</w:t>
              </w:r>
            </w:ins>
          </w:p>
        </w:tc>
      </w:tr>
      <w:tr w:rsidR="002B0907" w:rsidTr="0087751E">
        <w:trPr>
          <w:trHeight w:val="20"/>
          <w:ins w:id="809" w:author="R4-2120772" w:date="2021-11-15T15:09:00Z"/>
        </w:trPr>
        <w:tc>
          <w:tcPr>
            <w:tcW w:w="229" w:type="pct"/>
            <w:vMerge/>
          </w:tcPr>
          <w:p w:rsidR="002B0907" w:rsidRPr="00150D97" w:rsidRDefault="002B0907" w:rsidP="002B0907">
            <w:pPr>
              <w:snapToGrid w:val="0"/>
              <w:jc w:val="center"/>
              <w:rPr>
                <w:ins w:id="810" w:author="R4-2120772" w:date="2021-11-15T15:09:00Z"/>
                <w:rFonts w:eastAsia="等线"/>
                <w:sz w:val="18"/>
                <w:szCs w:val="15"/>
              </w:rPr>
            </w:pPr>
          </w:p>
        </w:tc>
        <w:tc>
          <w:tcPr>
            <w:tcW w:w="636" w:type="pct"/>
            <w:vMerge/>
          </w:tcPr>
          <w:p w:rsidR="002B0907" w:rsidRPr="00150D97" w:rsidRDefault="002B0907" w:rsidP="002B0907">
            <w:pPr>
              <w:snapToGrid w:val="0"/>
              <w:jc w:val="center"/>
              <w:rPr>
                <w:ins w:id="811" w:author="R4-2120772" w:date="2021-11-15T15:09:00Z"/>
                <w:rFonts w:eastAsia="等线"/>
                <w:sz w:val="18"/>
                <w:szCs w:val="15"/>
              </w:rPr>
            </w:pPr>
          </w:p>
        </w:tc>
        <w:tc>
          <w:tcPr>
            <w:tcW w:w="693" w:type="pct"/>
          </w:tcPr>
          <w:p w:rsidR="002B0907" w:rsidRPr="00150D97" w:rsidRDefault="002B0907" w:rsidP="002B0907">
            <w:pPr>
              <w:snapToGrid w:val="0"/>
              <w:jc w:val="center"/>
              <w:rPr>
                <w:ins w:id="812" w:author="R4-2120772" w:date="2021-11-15T15:09:00Z"/>
                <w:rFonts w:eastAsia="等线"/>
                <w:sz w:val="18"/>
                <w:szCs w:val="15"/>
              </w:rPr>
            </w:pPr>
            <w:ins w:id="813" w:author="R4-2120772" w:date="2021-11-15T15:09:00Z">
              <w:r w:rsidRPr="00150D97">
                <w:rPr>
                  <w:rFonts w:eastAsia="等线" w:hint="eastAsia"/>
                  <w:sz w:val="18"/>
                  <w:szCs w:val="15"/>
                </w:rPr>
                <w:t>NTN UL</w:t>
              </w:r>
            </w:ins>
          </w:p>
        </w:tc>
        <w:tc>
          <w:tcPr>
            <w:tcW w:w="706" w:type="pct"/>
          </w:tcPr>
          <w:p w:rsidR="002B0907" w:rsidRPr="00150D97" w:rsidRDefault="002B0907" w:rsidP="002B0907">
            <w:pPr>
              <w:snapToGrid w:val="0"/>
              <w:jc w:val="center"/>
              <w:rPr>
                <w:ins w:id="814" w:author="R4-2120772" w:date="2021-11-15T15:09:00Z"/>
                <w:rFonts w:eastAsia="等线"/>
                <w:sz w:val="18"/>
                <w:szCs w:val="15"/>
              </w:rPr>
            </w:pPr>
            <w:ins w:id="815" w:author="R4-2120772" w:date="2021-11-15T15:09:00Z">
              <w:r w:rsidRPr="00150D97">
                <w:rPr>
                  <w:rFonts w:eastAsia="等线" w:hint="eastAsia"/>
                  <w:sz w:val="18"/>
                  <w:szCs w:val="15"/>
                </w:rPr>
                <w:t>NTN UL</w:t>
              </w:r>
            </w:ins>
          </w:p>
        </w:tc>
        <w:tc>
          <w:tcPr>
            <w:tcW w:w="1836" w:type="pct"/>
          </w:tcPr>
          <w:p w:rsidR="002B0907" w:rsidRPr="00150D97" w:rsidRDefault="002B0907" w:rsidP="002B0907">
            <w:pPr>
              <w:snapToGrid w:val="0"/>
              <w:jc w:val="center"/>
              <w:rPr>
                <w:ins w:id="816" w:author="R4-2120772" w:date="2021-11-15T15:09:00Z"/>
                <w:rFonts w:eastAsia="等线"/>
                <w:strike/>
                <w:sz w:val="18"/>
                <w:szCs w:val="15"/>
              </w:rPr>
            </w:pPr>
            <w:ins w:id="817" w:author="R4-2120772" w:date="2021-11-15T15:09:00Z">
              <w:r w:rsidRPr="00150D97">
                <w:rPr>
                  <w:rFonts w:eastAsia="等线"/>
                  <w:sz w:val="18"/>
                  <w:szCs w:val="15"/>
                </w:rPr>
                <w:t>HAPS-HAPS</w:t>
              </w:r>
            </w:ins>
          </w:p>
        </w:tc>
        <w:tc>
          <w:tcPr>
            <w:tcW w:w="900" w:type="pct"/>
          </w:tcPr>
          <w:p w:rsidR="002B0907" w:rsidRPr="00150D97" w:rsidRDefault="002B0907" w:rsidP="002B0907">
            <w:pPr>
              <w:snapToGrid w:val="0"/>
              <w:jc w:val="center"/>
              <w:rPr>
                <w:ins w:id="818" w:author="R4-2120772" w:date="2021-11-15T15:09:00Z"/>
                <w:rFonts w:eastAsia="等线"/>
                <w:strike/>
                <w:sz w:val="18"/>
                <w:szCs w:val="15"/>
              </w:rPr>
            </w:pPr>
            <w:ins w:id="819" w:author="R4-2120772" w:date="2021-11-15T15:09:00Z">
              <w:r w:rsidRPr="00150D97">
                <w:rPr>
                  <w:rFonts w:eastAsia="等线"/>
                  <w:sz w:val="18"/>
                  <w:szCs w:val="15"/>
                </w:rPr>
                <w:t>Phase 2</w:t>
              </w:r>
            </w:ins>
          </w:p>
        </w:tc>
      </w:tr>
    </w:tbl>
    <w:bookmarkEnd w:id="706"/>
    <w:p w:rsidR="002B0907" w:rsidRDefault="002B0907" w:rsidP="002B0907">
      <w:pPr>
        <w:spacing w:before="240" w:after="120"/>
        <w:rPr>
          <w:ins w:id="820" w:author="R4-2120772" w:date="2021-11-15T15:09:00Z"/>
        </w:rPr>
      </w:pPr>
      <w:ins w:id="821" w:author="R4-2120772" w:date="2021-11-15T15:09:00Z">
        <w:r>
          <w:t>The frequency and bandwidth are listed in table 6.1-3.</w:t>
        </w:r>
      </w:ins>
    </w:p>
    <w:p w:rsidR="002B0907" w:rsidRDefault="002B0907" w:rsidP="002B0907">
      <w:pPr>
        <w:keepNext/>
        <w:keepLines/>
        <w:spacing w:after="80"/>
        <w:jc w:val="center"/>
        <w:rPr>
          <w:ins w:id="822" w:author="R4-2120772" w:date="2021-11-15T15:09:00Z"/>
          <w:rFonts w:ascii="Arial" w:eastAsia="Calibri" w:hAnsi="Arial"/>
          <w:b/>
          <w:sz w:val="18"/>
        </w:rPr>
      </w:pPr>
      <w:ins w:id="823" w:author="R4-2120772" w:date="2021-11-15T15:09:00Z">
        <w:r>
          <w:rPr>
            <w:rFonts w:ascii="Arial" w:eastAsia="Calibri" w:hAnsi="Arial"/>
            <w:b/>
            <w:sz w:val="18"/>
          </w:rPr>
          <w:t>T</w:t>
        </w:r>
        <w:r>
          <w:rPr>
            <w:rFonts w:ascii="Arial" w:eastAsia="Calibri" w:hAnsi="Arial" w:hint="eastAsia"/>
            <w:b/>
            <w:sz w:val="18"/>
          </w:rPr>
          <w:t xml:space="preserve">able 6.1-3.  </w:t>
        </w:r>
        <w:r>
          <w:rPr>
            <w:rFonts w:ascii="Arial" w:eastAsia="Calibri" w:hAnsi="Arial"/>
            <w:b/>
            <w:sz w:val="18"/>
          </w:rPr>
          <w:t>Proposed</w:t>
        </w:r>
        <w:r>
          <w:rPr>
            <w:rFonts w:ascii="Arial" w:eastAsia="Calibri" w:hAnsi="Arial" w:hint="eastAsia"/>
            <w:b/>
            <w:sz w:val="18"/>
          </w:rPr>
          <w:t xml:space="preserve"> frequency and bandwidth for co-existence study</w:t>
        </w:r>
      </w:ins>
    </w:p>
    <w:tbl>
      <w:tblPr>
        <w:tblStyle w:val="12"/>
        <w:tblW w:w="4591" w:type="pct"/>
        <w:tblLook w:val="04A0" w:firstRow="1" w:lastRow="0" w:firstColumn="1" w:lastColumn="0" w:noHBand="0" w:noVBand="1"/>
      </w:tblPr>
      <w:tblGrid>
        <w:gridCol w:w="2120"/>
        <w:gridCol w:w="1560"/>
        <w:gridCol w:w="2128"/>
        <w:gridCol w:w="1417"/>
        <w:gridCol w:w="1618"/>
      </w:tblGrid>
      <w:tr w:rsidR="002B0907" w:rsidTr="00EA1A28">
        <w:trPr>
          <w:ins w:id="824" w:author="R4-2120772" w:date="2021-11-15T15:09:00Z"/>
        </w:trPr>
        <w:tc>
          <w:tcPr>
            <w:tcW w:w="1199" w:type="pct"/>
          </w:tcPr>
          <w:p w:rsidR="002B0907" w:rsidRDefault="002B0907" w:rsidP="002B0907">
            <w:pPr>
              <w:snapToGrid w:val="0"/>
              <w:jc w:val="center"/>
              <w:rPr>
                <w:ins w:id="825" w:author="R4-2120772" w:date="2021-11-15T15:09:00Z"/>
                <w:rFonts w:eastAsia="等线"/>
                <w:sz w:val="18"/>
                <w:szCs w:val="15"/>
              </w:rPr>
            </w:pPr>
          </w:p>
        </w:tc>
        <w:tc>
          <w:tcPr>
            <w:tcW w:w="882" w:type="pct"/>
          </w:tcPr>
          <w:p w:rsidR="002B0907" w:rsidRDefault="002B0907" w:rsidP="002B0907">
            <w:pPr>
              <w:snapToGrid w:val="0"/>
              <w:jc w:val="center"/>
              <w:rPr>
                <w:ins w:id="826" w:author="R4-2120772" w:date="2021-11-15T15:09:00Z"/>
                <w:rFonts w:eastAsia="等线"/>
                <w:sz w:val="18"/>
                <w:szCs w:val="15"/>
              </w:rPr>
            </w:pPr>
            <w:ins w:id="827" w:author="R4-2120772" w:date="2021-11-15T15:09:00Z">
              <w:r>
                <w:rPr>
                  <w:rFonts w:eastAsia="等线" w:hint="eastAsia"/>
                  <w:b/>
                  <w:bCs/>
                  <w:sz w:val="18"/>
                  <w:szCs w:val="15"/>
                </w:rPr>
                <w:t>Frequency</w:t>
              </w:r>
            </w:ins>
          </w:p>
        </w:tc>
        <w:tc>
          <w:tcPr>
            <w:tcW w:w="1203" w:type="pct"/>
          </w:tcPr>
          <w:p w:rsidR="002B0907" w:rsidRDefault="002B0907" w:rsidP="002B0907">
            <w:pPr>
              <w:snapToGrid w:val="0"/>
              <w:jc w:val="center"/>
              <w:rPr>
                <w:ins w:id="828" w:author="R4-2120772" w:date="2021-11-15T15:09:00Z"/>
                <w:rFonts w:eastAsia="等线"/>
                <w:sz w:val="18"/>
                <w:szCs w:val="15"/>
              </w:rPr>
            </w:pPr>
            <w:ins w:id="829" w:author="R4-2120772" w:date="2021-11-15T15:09:00Z">
              <w:r>
                <w:rPr>
                  <w:rFonts w:eastAsia="等线" w:hint="eastAsia"/>
                  <w:b/>
                  <w:bCs/>
                  <w:sz w:val="18"/>
                  <w:szCs w:val="15"/>
                </w:rPr>
                <w:t>Bandwidth</w:t>
              </w:r>
            </w:ins>
          </w:p>
        </w:tc>
        <w:tc>
          <w:tcPr>
            <w:tcW w:w="801" w:type="pct"/>
          </w:tcPr>
          <w:p w:rsidR="002B0907" w:rsidRDefault="002B0907" w:rsidP="002B0907">
            <w:pPr>
              <w:snapToGrid w:val="0"/>
              <w:jc w:val="center"/>
              <w:rPr>
                <w:ins w:id="830" w:author="R4-2120772" w:date="2021-11-15T15:09:00Z"/>
                <w:rFonts w:eastAsia="等线"/>
                <w:b/>
                <w:bCs/>
                <w:sz w:val="18"/>
                <w:szCs w:val="15"/>
              </w:rPr>
            </w:pPr>
            <w:ins w:id="831" w:author="R4-2120772" w:date="2021-11-15T15:09:00Z">
              <w:r>
                <w:rPr>
                  <w:rFonts w:eastAsia="等线"/>
                  <w:b/>
                  <w:bCs/>
                  <w:sz w:val="18"/>
                  <w:szCs w:val="15"/>
                </w:rPr>
                <w:t>D</w:t>
              </w:r>
              <w:r>
                <w:rPr>
                  <w:rFonts w:eastAsia="等线" w:hint="eastAsia"/>
                  <w:b/>
                  <w:bCs/>
                  <w:sz w:val="18"/>
                  <w:szCs w:val="15"/>
                </w:rPr>
                <w:t>uplex mode</w:t>
              </w:r>
            </w:ins>
          </w:p>
        </w:tc>
        <w:tc>
          <w:tcPr>
            <w:tcW w:w="915" w:type="pct"/>
          </w:tcPr>
          <w:p w:rsidR="002B0907" w:rsidRDefault="002B0907" w:rsidP="002B0907">
            <w:pPr>
              <w:snapToGrid w:val="0"/>
              <w:jc w:val="center"/>
              <w:rPr>
                <w:ins w:id="832" w:author="R4-2120772" w:date="2021-11-15T15:09:00Z"/>
                <w:rFonts w:eastAsia="等线"/>
                <w:b/>
                <w:bCs/>
                <w:sz w:val="18"/>
                <w:szCs w:val="15"/>
              </w:rPr>
            </w:pPr>
            <w:ins w:id="833" w:author="R4-2120772" w:date="2021-11-15T15:09:00Z">
              <w:r>
                <w:rPr>
                  <w:rFonts w:eastAsia="等线" w:hint="eastAsia"/>
                  <w:b/>
                  <w:bCs/>
                  <w:sz w:val="18"/>
                  <w:szCs w:val="15"/>
                </w:rPr>
                <w:t>Frequency reuse factor</w:t>
              </w:r>
            </w:ins>
          </w:p>
        </w:tc>
      </w:tr>
      <w:tr w:rsidR="002B0907" w:rsidTr="00EA1A28">
        <w:trPr>
          <w:ins w:id="834" w:author="R4-2120772" w:date="2021-11-15T15:09:00Z"/>
        </w:trPr>
        <w:tc>
          <w:tcPr>
            <w:tcW w:w="1198" w:type="pct"/>
          </w:tcPr>
          <w:p w:rsidR="002B0907" w:rsidRDefault="002B0907" w:rsidP="002B0907">
            <w:pPr>
              <w:snapToGrid w:val="0"/>
              <w:jc w:val="center"/>
              <w:rPr>
                <w:ins w:id="835" w:author="R4-2120772" w:date="2021-11-15T15:09:00Z"/>
                <w:rFonts w:eastAsia="等线"/>
                <w:sz w:val="18"/>
                <w:szCs w:val="15"/>
              </w:rPr>
            </w:pPr>
            <w:ins w:id="836" w:author="R4-2120772" w:date="2021-11-15T15:09:00Z">
              <w:r>
                <w:rPr>
                  <w:rFonts w:eastAsia="等线"/>
                  <w:sz w:val="18"/>
                  <w:szCs w:val="15"/>
                </w:rPr>
                <w:t>TN Rural</w:t>
              </w:r>
            </w:ins>
          </w:p>
        </w:tc>
        <w:tc>
          <w:tcPr>
            <w:tcW w:w="882" w:type="pct"/>
          </w:tcPr>
          <w:p w:rsidR="002B0907" w:rsidRDefault="002B0907" w:rsidP="002B0907">
            <w:pPr>
              <w:snapToGrid w:val="0"/>
              <w:jc w:val="center"/>
              <w:rPr>
                <w:ins w:id="837" w:author="R4-2120772" w:date="2021-11-15T15:09:00Z"/>
                <w:rFonts w:eastAsia="等线"/>
                <w:sz w:val="18"/>
                <w:szCs w:val="15"/>
              </w:rPr>
            </w:pPr>
            <w:ins w:id="838" w:author="R4-2120772" w:date="2021-11-15T15:09:00Z">
              <w:r>
                <w:rPr>
                  <w:rFonts w:eastAsia="等线" w:hint="eastAsia"/>
                  <w:sz w:val="18"/>
                  <w:szCs w:val="15"/>
                </w:rPr>
                <w:t>2 GHz</w:t>
              </w:r>
            </w:ins>
          </w:p>
        </w:tc>
        <w:tc>
          <w:tcPr>
            <w:tcW w:w="1203" w:type="pct"/>
          </w:tcPr>
          <w:p w:rsidR="002B0907" w:rsidRDefault="002B0907" w:rsidP="002B0907">
            <w:pPr>
              <w:snapToGrid w:val="0"/>
              <w:jc w:val="center"/>
              <w:rPr>
                <w:ins w:id="839" w:author="R4-2120772" w:date="2021-11-15T15:09:00Z"/>
                <w:rFonts w:eastAsia="等线"/>
                <w:sz w:val="18"/>
                <w:szCs w:val="15"/>
              </w:rPr>
            </w:pPr>
            <w:ins w:id="840" w:author="R4-2120772" w:date="2021-11-15T15:09:00Z">
              <w:r>
                <w:rPr>
                  <w:rFonts w:eastAsia="等线"/>
                  <w:sz w:val="18"/>
                  <w:szCs w:val="15"/>
                </w:rPr>
                <w:t>20MHz</w:t>
              </w:r>
            </w:ins>
          </w:p>
        </w:tc>
        <w:tc>
          <w:tcPr>
            <w:tcW w:w="801" w:type="pct"/>
          </w:tcPr>
          <w:p w:rsidR="002B0907" w:rsidRDefault="002B0907" w:rsidP="002B0907">
            <w:pPr>
              <w:snapToGrid w:val="0"/>
              <w:jc w:val="center"/>
              <w:rPr>
                <w:ins w:id="841" w:author="R4-2120772" w:date="2021-11-15T15:09:00Z"/>
                <w:rFonts w:eastAsia="等线"/>
                <w:sz w:val="18"/>
                <w:szCs w:val="15"/>
              </w:rPr>
            </w:pPr>
            <w:ins w:id="842" w:author="R4-2120772" w:date="2021-11-15T15:09:00Z">
              <w:r>
                <w:rPr>
                  <w:rFonts w:eastAsia="等线" w:hint="eastAsia"/>
                  <w:sz w:val="18"/>
                  <w:szCs w:val="15"/>
                </w:rPr>
                <w:t>FDD, TDD</w:t>
              </w:r>
            </w:ins>
          </w:p>
        </w:tc>
        <w:tc>
          <w:tcPr>
            <w:tcW w:w="915" w:type="pct"/>
          </w:tcPr>
          <w:p w:rsidR="002B0907" w:rsidRDefault="002B0907" w:rsidP="002B0907">
            <w:pPr>
              <w:snapToGrid w:val="0"/>
              <w:jc w:val="center"/>
              <w:rPr>
                <w:ins w:id="843" w:author="R4-2120772" w:date="2021-11-15T15:09:00Z"/>
                <w:rFonts w:eastAsia="等线"/>
                <w:sz w:val="18"/>
                <w:szCs w:val="15"/>
              </w:rPr>
            </w:pPr>
            <w:ins w:id="844" w:author="R4-2120772" w:date="2021-11-15T15:09:00Z">
              <w:r>
                <w:rPr>
                  <w:rFonts w:eastAsia="等线" w:hint="eastAsia"/>
                  <w:sz w:val="18"/>
                  <w:szCs w:val="15"/>
                </w:rPr>
                <w:t>1</w:t>
              </w:r>
            </w:ins>
          </w:p>
        </w:tc>
      </w:tr>
      <w:tr w:rsidR="002B0907" w:rsidTr="00EA1A28">
        <w:trPr>
          <w:ins w:id="845" w:author="R4-2120772" w:date="2021-11-15T15:09:00Z"/>
        </w:trPr>
        <w:tc>
          <w:tcPr>
            <w:tcW w:w="1198" w:type="pct"/>
          </w:tcPr>
          <w:p w:rsidR="002B0907" w:rsidRDefault="002B0907" w:rsidP="002B0907">
            <w:pPr>
              <w:snapToGrid w:val="0"/>
              <w:jc w:val="center"/>
              <w:rPr>
                <w:ins w:id="846" w:author="R4-2120772" w:date="2021-11-15T15:09:00Z"/>
                <w:rFonts w:eastAsia="等线"/>
                <w:sz w:val="18"/>
                <w:szCs w:val="15"/>
              </w:rPr>
            </w:pPr>
            <w:ins w:id="847" w:author="R4-2120772" w:date="2021-11-15T15:09:00Z">
              <w:r>
                <w:rPr>
                  <w:rFonts w:eastAsia="等线"/>
                  <w:sz w:val="18"/>
                  <w:szCs w:val="15"/>
                </w:rPr>
                <w:t xml:space="preserve">TN </w:t>
              </w:r>
              <w:r>
                <w:rPr>
                  <w:rFonts w:eastAsia="等线" w:hint="eastAsia"/>
                  <w:sz w:val="18"/>
                  <w:szCs w:val="15"/>
                </w:rPr>
                <w:t>Urban macro</w:t>
              </w:r>
            </w:ins>
          </w:p>
        </w:tc>
        <w:tc>
          <w:tcPr>
            <w:tcW w:w="882" w:type="pct"/>
          </w:tcPr>
          <w:p w:rsidR="002B0907" w:rsidRDefault="002B0907" w:rsidP="002B0907">
            <w:pPr>
              <w:snapToGrid w:val="0"/>
              <w:jc w:val="center"/>
              <w:rPr>
                <w:ins w:id="848" w:author="R4-2120772" w:date="2021-11-15T15:09:00Z"/>
                <w:rFonts w:eastAsia="等线"/>
                <w:sz w:val="18"/>
                <w:szCs w:val="15"/>
              </w:rPr>
            </w:pPr>
            <w:ins w:id="849" w:author="R4-2120772" w:date="2021-11-15T15:09:00Z">
              <w:r>
                <w:rPr>
                  <w:rFonts w:eastAsia="等线" w:hint="eastAsia"/>
                  <w:sz w:val="18"/>
                  <w:szCs w:val="15"/>
                </w:rPr>
                <w:t>2 GHz</w:t>
              </w:r>
            </w:ins>
          </w:p>
        </w:tc>
        <w:tc>
          <w:tcPr>
            <w:tcW w:w="1203" w:type="pct"/>
          </w:tcPr>
          <w:p w:rsidR="002B0907" w:rsidRDefault="002B0907" w:rsidP="002B0907">
            <w:pPr>
              <w:snapToGrid w:val="0"/>
              <w:jc w:val="center"/>
              <w:rPr>
                <w:ins w:id="850" w:author="R4-2120772" w:date="2021-11-15T15:09:00Z"/>
                <w:rFonts w:eastAsia="等线"/>
                <w:sz w:val="18"/>
                <w:szCs w:val="15"/>
              </w:rPr>
            </w:pPr>
            <w:ins w:id="851" w:author="R4-2120772" w:date="2021-11-15T15:09:00Z">
              <w:r>
                <w:rPr>
                  <w:rFonts w:eastAsia="等线"/>
                  <w:sz w:val="18"/>
                  <w:szCs w:val="15"/>
                </w:rPr>
                <w:t>20MHz</w:t>
              </w:r>
            </w:ins>
          </w:p>
        </w:tc>
        <w:tc>
          <w:tcPr>
            <w:tcW w:w="801" w:type="pct"/>
          </w:tcPr>
          <w:p w:rsidR="002B0907" w:rsidRDefault="002B0907" w:rsidP="002B0907">
            <w:pPr>
              <w:snapToGrid w:val="0"/>
              <w:jc w:val="center"/>
              <w:rPr>
                <w:ins w:id="852" w:author="R4-2120772" w:date="2021-11-15T15:09:00Z"/>
                <w:rFonts w:eastAsia="等线"/>
                <w:sz w:val="18"/>
                <w:szCs w:val="15"/>
              </w:rPr>
            </w:pPr>
            <w:ins w:id="853" w:author="R4-2120772" w:date="2021-11-15T15:09:00Z">
              <w:r>
                <w:rPr>
                  <w:rFonts w:eastAsia="等线" w:hint="eastAsia"/>
                  <w:sz w:val="18"/>
                  <w:szCs w:val="15"/>
                </w:rPr>
                <w:t>FDD, TDD</w:t>
              </w:r>
            </w:ins>
          </w:p>
        </w:tc>
        <w:tc>
          <w:tcPr>
            <w:tcW w:w="915" w:type="pct"/>
          </w:tcPr>
          <w:p w:rsidR="002B0907" w:rsidRDefault="002B0907" w:rsidP="002B0907">
            <w:pPr>
              <w:snapToGrid w:val="0"/>
              <w:jc w:val="center"/>
              <w:rPr>
                <w:ins w:id="854" w:author="R4-2120772" w:date="2021-11-15T15:09:00Z"/>
                <w:rFonts w:eastAsia="等线"/>
                <w:sz w:val="18"/>
                <w:szCs w:val="15"/>
              </w:rPr>
            </w:pPr>
            <w:ins w:id="855" w:author="R4-2120772" w:date="2021-11-15T15:09:00Z">
              <w:r>
                <w:rPr>
                  <w:rFonts w:eastAsia="等线" w:hint="eastAsia"/>
                  <w:sz w:val="18"/>
                  <w:szCs w:val="15"/>
                </w:rPr>
                <w:t>1</w:t>
              </w:r>
            </w:ins>
          </w:p>
        </w:tc>
      </w:tr>
      <w:tr w:rsidR="002B0907" w:rsidTr="00EA1A28">
        <w:trPr>
          <w:ins w:id="856" w:author="R4-2120772" w:date="2021-11-15T15:09:00Z"/>
        </w:trPr>
        <w:tc>
          <w:tcPr>
            <w:tcW w:w="1198" w:type="pct"/>
          </w:tcPr>
          <w:p w:rsidR="002B0907" w:rsidRDefault="002B0907" w:rsidP="002B0907">
            <w:pPr>
              <w:snapToGrid w:val="0"/>
              <w:jc w:val="center"/>
              <w:rPr>
                <w:ins w:id="857" w:author="R4-2120772" w:date="2021-11-15T15:09:00Z"/>
                <w:rFonts w:eastAsia="等线"/>
                <w:sz w:val="18"/>
                <w:szCs w:val="15"/>
              </w:rPr>
            </w:pPr>
            <w:ins w:id="858" w:author="R4-2120772" w:date="2021-11-15T15:09:00Z">
              <w:r>
                <w:rPr>
                  <w:rFonts w:eastAsia="等线"/>
                  <w:sz w:val="18"/>
                  <w:szCs w:val="15"/>
                </w:rPr>
                <w:t>GEO</w:t>
              </w:r>
            </w:ins>
          </w:p>
        </w:tc>
        <w:tc>
          <w:tcPr>
            <w:tcW w:w="882" w:type="pct"/>
          </w:tcPr>
          <w:p w:rsidR="002B0907" w:rsidRDefault="002B0907" w:rsidP="002B0907">
            <w:pPr>
              <w:snapToGrid w:val="0"/>
              <w:jc w:val="center"/>
              <w:rPr>
                <w:ins w:id="859" w:author="R4-2120772" w:date="2021-11-15T15:09:00Z"/>
                <w:rFonts w:eastAsia="等线"/>
                <w:sz w:val="18"/>
                <w:szCs w:val="15"/>
              </w:rPr>
            </w:pPr>
            <w:ins w:id="860" w:author="R4-2120772" w:date="2021-11-15T15:09:00Z">
              <w:r>
                <w:rPr>
                  <w:rFonts w:eastAsia="等线" w:hint="eastAsia"/>
                  <w:sz w:val="18"/>
                  <w:szCs w:val="15"/>
                </w:rPr>
                <w:t>2 GHz</w:t>
              </w:r>
            </w:ins>
          </w:p>
        </w:tc>
        <w:tc>
          <w:tcPr>
            <w:tcW w:w="1203" w:type="pct"/>
          </w:tcPr>
          <w:p w:rsidR="002B0907" w:rsidRDefault="002B0907" w:rsidP="002B0907">
            <w:pPr>
              <w:snapToGrid w:val="0"/>
              <w:jc w:val="center"/>
              <w:rPr>
                <w:ins w:id="861" w:author="R4-2120772" w:date="2021-11-15T15:09:00Z"/>
                <w:rFonts w:eastAsia="等线"/>
                <w:sz w:val="18"/>
                <w:szCs w:val="15"/>
              </w:rPr>
            </w:pPr>
            <w:ins w:id="862" w:author="R4-2120772" w:date="2021-11-15T15:09:00Z">
              <w:r>
                <w:rPr>
                  <w:rFonts w:eastAsia="等线"/>
                  <w:sz w:val="18"/>
                  <w:szCs w:val="15"/>
                </w:rPr>
                <w:t>5/10/15/</w:t>
              </w:r>
              <w:r>
                <w:rPr>
                  <w:rFonts w:eastAsia="等线" w:hint="eastAsia"/>
                  <w:sz w:val="18"/>
                  <w:szCs w:val="15"/>
                </w:rPr>
                <w:t>20 MHz for FR1</w:t>
              </w:r>
            </w:ins>
          </w:p>
        </w:tc>
        <w:tc>
          <w:tcPr>
            <w:tcW w:w="801" w:type="pct"/>
          </w:tcPr>
          <w:p w:rsidR="002B0907" w:rsidRDefault="002B0907" w:rsidP="002B0907">
            <w:pPr>
              <w:snapToGrid w:val="0"/>
              <w:jc w:val="center"/>
              <w:rPr>
                <w:ins w:id="863" w:author="R4-2120772" w:date="2021-11-15T15:09:00Z"/>
                <w:rFonts w:eastAsia="等线"/>
                <w:sz w:val="18"/>
                <w:szCs w:val="15"/>
              </w:rPr>
            </w:pPr>
            <w:ins w:id="864" w:author="R4-2120772" w:date="2021-11-15T15:09:00Z">
              <w:r>
                <w:rPr>
                  <w:rFonts w:eastAsia="等线" w:hint="eastAsia"/>
                  <w:sz w:val="18"/>
                  <w:szCs w:val="15"/>
                </w:rPr>
                <w:t>FDD</w:t>
              </w:r>
            </w:ins>
          </w:p>
        </w:tc>
        <w:tc>
          <w:tcPr>
            <w:tcW w:w="915" w:type="pct"/>
          </w:tcPr>
          <w:p w:rsidR="002B0907" w:rsidRDefault="002B0907" w:rsidP="002B0907">
            <w:pPr>
              <w:snapToGrid w:val="0"/>
              <w:jc w:val="center"/>
              <w:rPr>
                <w:ins w:id="865" w:author="R4-2120772" w:date="2021-11-15T15:09:00Z"/>
                <w:rFonts w:eastAsia="等线"/>
                <w:sz w:val="18"/>
                <w:szCs w:val="15"/>
              </w:rPr>
            </w:pPr>
            <w:ins w:id="866" w:author="R4-2120772" w:date="2021-11-15T15:09:00Z">
              <w:r>
                <w:rPr>
                  <w:rFonts w:eastAsia="等线"/>
                  <w:sz w:val="18"/>
                  <w:szCs w:val="15"/>
                </w:rPr>
                <w:t>1, 3</w:t>
              </w:r>
              <w:r>
                <w:rPr>
                  <w:rFonts w:eastAsia="等线"/>
                  <w:sz w:val="18"/>
                  <w:szCs w:val="15"/>
                  <w:vertAlign w:val="superscript"/>
                </w:rPr>
                <w:t>1</w:t>
              </w:r>
            </w:ins>
          </w:p>
        </w:tc>
      </w:tr>
      <w:tr w:rsidR="002B0907" w:rsidTr="00EA1A28">
        <w:trPr>
          <w:ins w:id="867" w:author="R4-2120772" w:date="2021-11-15T15:09:00Z"/>
        </w:trPr>
        <w:tc>
          <w:tcPr>
            <w:tcW w:w="1199" w:type="pct"/>
          </w:tcPr>
          <w:p w:rsidR="002B0907" w:rsidRDefault="002B0907" w:rsidP="002B0907">
            <w:pPr>
              <w:snapToGrid w:val="0"/>
              <w:jc w:val="center"/>
              <w:rPr>
                <w:ins w:id="868" w:author="R4-2120772" w:date="2021-11-15T15:09:00Z"/>
                <w:rFonts w:eastAsia="等线"/>
                <w:sz w:val="18"/>
                <w:szCs w:val="15"/>
              </w:rPr>
            </w:pPr>
            <w:ins w:id="869" w:author="R4-2120772" w:date="2021-11-15T15:09:00Z">
              <w:r>
                <w:rPr>
                  <w:rFonts w:eastAsia="等线" w:hint="eastAsia"/>
                  <w:sz w:val="18"/>
                  <w:szCs w:val="15"/>
                </w:rPr>
                <w:t>LEO</w:t>
              </w:r>
            </w:ins>
          </w:p>
        </w:tc>
        <w:tc>
          <w:tcPr>
            <w:tcW w:w="882" w:type="pct"/>
          </w:tcPr>
          <w:p w:rsidR="002B0907" w:rsidRDefault="002B0907" w:rsidP="002B0907">
            <w:pPr>
              <w:snapToGrid w:val="0"/>
              <w:jc w:val="center"/>
              <w:rPr>
                <w:ins w:id="870" w:author="R4-2120772" w:date="2021-11-15T15:09:00Z"/>
                <w:rFonts w:eastAsia="等线"/>
                <w:sz w:val="18"/>
                <w:szCs w:val="15"/>
              </w:rPr>
            </w:pPr>
            <w:ins w:id="871" w:author="R4-2120772" w:date="2021-11-15T15:09:00Z">
              <w:r>
                <w:rPr>
                  <w:rFonts w:eastAsia="等线" w:hint="eastAsia"/>
                  <w:sz w:val="18"/>
                  <w:szCs w:val="15"/>
                </w:rPr>
                <w:t>2 GHz</w:t>
              </w:r>
            </w:ins>
          </w:p>
        </w:tc>
        <w:tc>
          <w:tcPr>
            <w:tcW w:w="1203" w:type="pct"/>
          </w:tcPr>
          <w:p w:rsidR="002B0907" w:rsidRDefault="002B0907" w:rsidP="002B0907">
            <w:pPr>
              <w:snapToGrid w:val="0"/>
              <w:jc w:val="center"/>
              <w:rPr>
                <w:ins w:id="872" w:author="R4-2120772" w:date="2021-11-15T15:09:00Z"/>
                <w:rFonts w:eastAsia="等线"/>
                <w:sz w:val="18"/>
                <w:szCs w:val="15"/>
              </w:rPr>
            </w:pPr>
            <w:ins w:id="873" w:author="R4-2120772" w:date="2021-11-15T15:09:00Z">
              <w:r>
                <w:rPr>
                  <w:rFonts w:eastAsia="等线"/>
                  <w:sz w:val="18"/>
                  <w:szCs w:val="15"/>
                </w:rPr>
                <w:t>5/10/15/</w:t>
              </w:r>
              <w:r>
                <w:rPr>
                  <w:rFonts w:eastAsia="等线" w:hint="eastAsia"/>
                  <w:sz w:val="18"/>
                  <w:szCs w:val="15"/>
                </w:rPr>
                <w:t>20 MHz for FR1</w:t>
              </w:r>
            </w:ins>
          </w:p>
        </w:tc>
        <w:tc>
          <w:tcPr>
            <w:tcW w:w="801" w:type="pct"/>
          </w:tcPr>
          <w:p w:rsidR="002B0907" w:rsidRDefault="002B0907" w:rsidP="002B0907">
            <w:pPr>
              <w:snapToGrid w:val="0"/>
              <w:jc w:val="center"/>
              <w:rPr>
                <w:ins w:id="874" w:author="R4-2120772" w:date="2021-11-15T15:09:00Z"/>
                <w:rFonts w:eastAsia="等线"/>
                <w:sz w:val="18"/>
                <w:szCs w:val="15"/>
              </w:rPr>
            </w:pPr>
            <w:ins w:id="875" w:author="R4-2120772" w:date="2021-11-15T15:09:00Z">
              <w:r>
                <w:rPr>
                  <w:rFonts w:eastAsia="等线" w:hint="eastAsia"/>
                  <w:sz w:val="18"/>
                  <w:szCs w:val="15"/>
                </w:rPr>
                <w:t>FDD</w:t>
              </w:r>
            </w:ins>
          </w:p>
        </w:tc>
        <w:tc>
          <w:tcPr>
            <w:tcW w:w="915" w:type="pct"/>
          </w:tcPr>
          <w:p w:rsidR="002B0907" w:rsidRDefault="002B0907" w:rsidP="002B0907">
            <w:pPr>
              <w:snapToGrid w:val="0"/>
              <w:jc w:val="center"/>
              <w:rPr>
                <w:ins w:id="876" w:author="R4-2120772" w:date="2021-11-15T15:09:00Z"/>
                <w:rFonts w:eastAsia="等线"/>
                <w:sz w:val="18"/>
                <w:szCs w:val="15"/>
              </w:rPr>
            </w:pPr>
            <w:ins w:id="877" w:author="R4-2120772" w:date="2021-11-15T15:09:00Z">
              <w:r>
                <w:rPr>
                  <w:rFonts w:eastAsia="等线"/>
                  <w:sz w:val="18"/>
                  <w:szCs w:val="15"/>
                </w:rPr>
                <w:t>1, 3</w:t>
              </w:r>
              <w:r>
                <w:rPr>
                  <w:rFonts w:eastAsia="等线"/>
                  <w:sz w:val="18"/>
                  <w:szCs w:val="15"/>
                  <w:vertAlign w:val="superscript"/>
                </w:rPr>
                <w:t>1</w:t>
              </w:r>
            </w:ins>
          </w:p>
        </w:tc>
      </w:tr>
      <w:tr w:rsidR="002B0907" w:rsidTr="00EA1A28">
        <w:trPr>
          <w:ins w:id="878" w:author="R4-2120772" w:date="2021-11-15T15:09:00Z"/>
        </w:trPr>
        <w:tc>
          <w:tcPr>
            <w:tcW w:w="1199" w:type="pct"/>
          </w:tcPr>
          <w:p w:rsidR="002B0907" w:rsidRDefault="002B0907" w:rsidP="002B0907">
            <w:pPr>
              <w:snapToGrid w:val="0"/>
              <w:jc w:val="center"/>
              <w:rPr>
                <w:ins w:id="879" w:author="R4-2120772" w:date="2021-11-15T15:09:00Z"/>
                <w:rFonts w:eastAsia="等线"/>
                <w:sz w:val="18"/>
                <w:szCs w:val="15"/>
              </w:rPr>
            </w:pPr>
            <w:ins w:id="880" w:author="R4-2120772" w:date="2021-11-15T15:09:00Z">
              <w:r>
                <w:rPr>
                  <w:rFonts w:eastAsia="等线" w:hint="eastAsia"/>
                  <w:sz w:val="18"/>
                  <w:szCs w:val="15"/>
                </w:rPr>
                <w:t>HAPS</w:t>
              </w:r>
            </w:ins>
          </w:p>
        </w:tc>
        <w:tc>
          <w:tcPr>
            <w:tcW w:w="882" w:type="pct"/>
          </w:tcPr>
          <w:p w:rsidR="002B0907" w:rsidRDefault="002B0907" w:rsidP="002B0907">
            <w:pPr>
              <w:snapToGrid w:val="0"/>
              <w:jc w:val="center"/>
              <w:rPr>
                <w:ins w:id="881" w:author="R4-2120772" w:date="2021-11-15T15:09:00Z"/>
                <w:rFonts w:eastAsia="等线"/>
                <w:sz w:val="18"/>
                <w:szCs w:val="15"/>
              </w:rPr>
            </w:pPr>
            <w:ins w:id="882" w:author="R4-2120772" w:date="2021-11-15T15:09:00Z">
              <w:r>
                <w:rPr>
                  <w:rFonts w:eastAsia="等线" w:hint="eastAsia"/>
                  <w:sz w:val="18"/>
                  <w:szCs w:val="15"/>
                </w:rPr>
                <w:t>2 GHz</w:t>
              </w:r>
            </w:ins>
          </w:p>
        </w:tc>
        <w:tc>
          <w:tcPr>
            <w:tcW w:w="1203" w:type="pct"/>
          </w:tcPr>
          <w:p w:rsidR="002B0907" w:rsidRDefault="002B0907" w:rsidP="002B0907">
            <w:pPr>
              <w:snapToGrid w:val="0"/>
              <w:jc w:val="center"/>
              <w:rPr>
                <w:ins w:id="883" w:author="R4-2120772" w:date="2021-11-15T15:09:00Z"/>
                <w:rFonts w:eastAsia="等线"/>
                <w:sz w:val="18"/>
                <w:szCs w:val="15"/>
              </w:rPr>
            </w:pPr>
            <w:ins w:id="884" w:author="R4-2120772" w:date="2021-11-15T15:09:00Z">
              <w:r>
                <w:rPr>
                  <w:rFonts w:eastAsia="等线" w:hint="eastAsia"/>
                  <w:sz w:val="18"/>
                  <w:szCs w:val="15"/>
                </w:rPr>
                <w:t>TBD</w:t>
              </w:r>
            </w:ins>
          </w:p>
        </w:tc>
        <w:tc>
          <w:tcPr>
            <w:tcW w:w="801" w:type="pct"/>
          </w:tcPr>
          <w:p w:rsidR="002B0907" w:rsidRDefault="002B0907" w:rsidP="002B0907">
            <w:pPr>
              <w:snapToGrid w:val="0"/>
              <w:jc w:val="center"/>
              <w:rPr>
                <w:ins w:id="885" w:author="R4-2120772" w:date="2021-11-15T15:09:00Z"/>
                <w:rFonts w:eastAsia="等线"/>
                <w:sz w:val="18"/>
                <w:szCs w:val="15"/>
              </w:rPr>
            </w:pPr>
            <w:ins w:id="886" w:author="R4-2120772" w:date="2021-11-15T15:09:00Z">
              <w:r>
                <w:rPr>
                  <w:rFonts w:eastAsia="等线" w:hint="eastAsia"/>
                  <w:sz w:val="18"/>
                  <w:szCs w:val="15"/>
                </w:rPr>
                <w:t>FDD</w:t>
              </w:r>
            </w:ins>
          </w:p>
        </w:tc>
        <w:tc>
          <w:tcPr>
            <w:tcW w:w="915" w:type="pct"/>
          </w:tcPr>
          <w:p w:rsidR="002B0907" w:rsidRDefault="002B0907" w:rsidP="002B0907">
            <w:pPr>
              <w:snapToGrid w:val="0"/>
              <w:jc w:val="center"/>
              <w:rPr>
                <w:ins w:id="887" w:author="R4-2120772" w:date="2021-11-15T15:09:00Z"/>
                <w:rFonts w:eastAsia="等线"/>
                <w:sz w:val="18"/>
                <w:szCs w:val="15"/>
              </w:rPr>
            </w:pPr>
            <w:ins w:id="888" w:author="R4-2120772" w:date="2021-11-15T15:09:00Z">
              <w:r>
                <w:rPr>
                  <w:rFonts w:eastAsia="等线"/>
                  <w:sz w:val="18"/>
                  <w:szCs w:val="15"/>
                  <w:highlight w:val="yellow"/>
                </w:rPr>
                <w:t>[1]</w:t>
              </w:r>
            </w:ins>
          </w:p>
        </w:tc>
      </w:tr>
      <w:tr w:rsidR="002B0907" w:rsidTr="00EA1A28">
        <w:trPr>
          <w:ins w:id="889" w:author="R4-2120772" w:date="2021-11-15T15:09:00Z"/>
        </w:trPr>
        <w:tc>
          <w:tcPr>
            <w:tcW w:w="5000" w:type="pct"/>
            <w:gridSpan w:val="5"/>
          </w:tcPr>
          <w:p w:rsidR="002B0907" w:rsidRDefault="002B0907" w:rsidP="002B0907">
            <w:pPr>
              <w:snapToGrid w:val="0"/>
              <w:rPr>
                <w:ins w:id="890" w:author="R4-2120772" w:date="2021-11-15T15:09:00Z"/>
                <w:rFonts w:eastAsia="等线"/>
                <w:sz w:val="18"/>
                <w:szCs w:val="15"/>
              </w:rPr>
            </w:pPr>
            <w:ins w:id="891" w:author="R4-2120772" w:date="2021-11-15T15:09:00Z">
              <w:r>
                <w:rPr>
                  <w:rFonts w:eastAsia="等线" w:hint="eastAsia"/>
                  <w:sz w:val="18"/>
                  <w:szCs w:val="15"/>
                </w:rPr>
                <w:t>Note</w:t>
              </w:r>
              <w:r>
                <w:rPr>
                  <w:rFonts w:eastAsia="等线"/>
                  <w:sz w:val="18"/>
                  <w:szCs w:val="15"/>
                </w:rPr>
                <w:t xml:space="preserve"> 1</w:t>
              </w:r>
              <w:r>
                <w:rPr>
                  <w:rFonts w:eastAsia="等线" w:hint="eastAsia"/>
                  <w:sz w:val="18"/>
                  <w:szCs w:val="15"/>
                </w:rPr>
                <w:t>:</w:t>
              </w:r>
              <w:r>
                <w:rPr>
                  <w:rFonts w:eastAsia="等线"/>
                  <w:sz w:val="18"/>
                  <w:szCs w:val="15"/>
                </w:rPr>
                <w:t xml:space="preserve"> 2 phases will be considered for FRF: FRF=1 in phase 1 for simplification; FRF=3 in phase 2 or it is found FRF=1 is too stringent.</w:t>
              </w:r>
            </w:ins>
          </w:p>
        </w:tc>
      </w:tr>
    </w:tbl>
    <w:p w:rsidR="002B0907" w:rsidRDefault="002B0907" w:rsidP="002B0907">
      <w:pPr>
        <w:pStyle w:val="2"/>
        <w:ind w:left="432" w:hanging="432"/>
        <w:rPr>
          <w:ins w:id="892" w:author="R4-2120772" w:date="2021-11-15T15:09:00Z"/>
          <w:lang w:eastAsia="zh-CN"/>
        </w:rPr>
      </w:pPr>
      <w:bookmarkStart w:id="893" w:name="_Toc87889239"/>
      <w:bookmarkStart w:id="894" w:name="_Toc87951976"/>
      <w:ins w:id="895" w:author="R4-2120772" w:date="2021-11-15T15:09:00Z">
        <w:r>
          <w:t>6.2</w:t>
        </w:r>
        <w:r>
          <w:tab/>
          <w:t xml:space="preserve">Co-existence simulation </w:t>
        </w:r>
        <w:bookmarkStart w:id="896" w:name="_Toc79091614"/>
        <w:r>
          <w:rPr>
            <w:rFonts w:hint="eastAsia"/>
            <w:lang w:eastAsia="zh-CN"/>
          </w:rPr>
          <w:t>assumption</w:t>
        </w:r>
        <w:bookmarkEnd w:id="893"/>
        <w:bookmarkEnd w:id="894"/>
        <w:bookmarkEnd w:id="896"/>
      </w:ins>
    </w:p>
    <w:p w:rsidR="002B0907" w:rsidRDefault="002B0907" w:rsidP="002B0907">
      <w:pPr>
        <w:pStyle w:val="3"/>
        <w:ind w:left="0" w:firstLine="0"/>
        <w:rPr>
          <w:ins w:id="897" w:author="R4-2120772" w:date="2021-11-15T15:09:00Z"/>
          <w:lang w:eastAsia="zh-CN"/>
        </w:rPr>
      </w:pPr>
      <w:bookmarkStart w:id="898" w:name="_Toc87889240"/>
      <w:bookmarkStart w:id="899" w:name="_Toc87951977"/>
      <w:ins w:id="900" w:author="R4-2120772" w:date="2021-11-15T15:09:00Z">
        <w:r>
          <w:rPr>
            <w:lang w:eastAsia="zh-CN"/>
          </w:rPr>
          <w:t>6.2.1</w:t>
        </w:r>
        <w:r>
          <w:rPr>
            <w:rFonts w:cs="Arial"/>
            <w:lang w:eastAsia="zh-CN"/>
          </w:rPr>
          <w:tab/>
          <w:t>Network layout model</w:t>
        </w:r>
        <w:bookmarkEnd w:id="898"/>
        <w:bookmarkEnd w:id="899"/>
      </w:ins>
    </w:p>
    <w:p w:rsidR="002B0907" w:rsidRDefault="002B0907" w:rsidP="002B0907">
      <w:pPr>
        <w:pStyle w:val="4"/>
        <w:rPr>
          <w:ins w:id="901" w:author="R4-2120772" w:date="2021-11-15T15:09:00Z"/>
          <w:rFonts w:cs="Arial"/>
          <w:b/>
        </w:rPr>
      </w:pPr>
      <w:bookmarkStart w:id="902" w:name="_Toc87889241"/>
      <w:bookmarkStart w:id="903" w:name="_Toc87951978"/>
      <w:ins w:id="904" w:author="R4-2120772" w:date="2021-11-15T15:09:00Z">
        <w:r>
          <w:rPr>
            <w:rFonts w:cs="Arial"/>
          </w:rPr>
          <w:t>6.2.1.1</w:t>
        </w:r>
        <w:r>
          <w:rPr>
            <w:rFonts w:cs="Arial"/>
          </w:rPr>
          <w:tab/>
          <w:t>Co-existence between NTN and TN</w:t>
        </w:r>
        <w:bookmarkEnd w:id="902"/>
        <w:bookmarkEnd w:id="903"/>
      </w:ins>
    </w:p>
    <w:p w:rsidR="002B0907" w:rsidRDefault="002B0907" w:rsidP="002B0907">
      <w:pPr>
        <w:spacing w:after="120"/>
        <w:rPr>
          <w:ins w:id="905" w:author="R4-2120772" w:date="2021-11-15T15:09:00Z"/>
          <w:rFonts w:eastAsia="宋体"/>
          <w:b/>
          <w:u w:val="single"/>
        </w:rPr>
      </w:pPr>
      <w:ins w:id="906" w:author="R4-2120772" w:date="2021-11-15T15:09:00Z">
        <w:r>
          <w:rPr>
            <w:rFonts w:eastAsia="宋体"/>
          </w:rPr>
          <w:t>C</w:t>
        </w:r>
        <w:r>
          <w:rPr>
            <w:rFonts w:eastAsia="宋体" w:hint="eastAsia"/>
          </w:rPr>
          <w:t>ellular cell structure is considered for both NTN and TN network layout.</w:t>
        </w:r>
      </w:ins>
    </w:p>
    <w:p w:rsidR="002B0907" w:rsidRDefault="002B0907" w:rsidP="002B0907">
      <w:pPr>
        <w:spacing w:line="259" w:lineRule="auto"/>
        <w:rPr>
          <w:ins w:id="907" w:author="R4-2120772" w:date="2021-11-15T15:09:00Z"/>
          <w:rFonts w:eastAsia="等线"/>
          <w:highlight w:val="yellow"/>
        </w:rPr>
      </w:pPr>
      <w:ins w:id="908" w:author="R4-2120772" w:date="2021-11-15T15:09:00Z">
        <w:r>
          <w:rPr>
            <w:rFonts w:eastAsia="等线"/>
          </w:rPr>
          <w:t>Referring to TR 38.811</w:t>
        </w:r>
      </w:ins>
      <w:ins w:id="909" w:author="JIN Yiran" w:date="2021-11-15T16:54:00Z">
        <w:r w:rsidR="00527BA1">
          <w:rPr>
            <w:rFonts w:eastAsia="等线"/>
          </w:rPr>
          <w:t>[4]</w:t>
        </w:r>
      </w:ins>
      <w:ins w:id="910" w:author="R4-2120772" w:date="2021-11-15T15:09:00Z">
        <w:r>
          <w:rPr>
            <w:rFonts w:eastAsia="等线"/>
          </w:rPr>
          <w:t xml:space="preserve"> Section 6.3 and Annex A, a 3D global coordinate system is considered (Earth-Centred Earth Fixed) for simulating NTN beams direction and location on the earth surface. It means the NTN beam location, TN randomly dropping location are generated with a set of three parameters (x,y,z).</w:t>
        </w:r>
      </w:ins>
    </w:p>
    <w:p w:rsidR="002B0907" w:rsidRDefault="002B0907" w:rsidP="002B0907">
      <w:pPr>
        <w:rPr>
          <w:ins w:id="911" w:author="R4-2120772" w:date="2021-11-15T15:09:00Z"/>
          <w:rFonts w:eastAsia="等线"/>
        </w:rPr>
      </w:pPr>
      <w:ins w:id="912" w:author="R4-2120772" w:date="2021-11-15T15:09:00Z">
        <w:r>
          <w:rPr>
            <w:rFonts w:eastAsia="等线"/>
          </w:rPr>
          <w:t xml:space="preserve">Deployment of NTN and TN cells and UEs for co-existence study is listed in Table 6.2.1.1-1. </w:t>
        </w:r>
      </w:ins>
    </w:p>
    <w:p w:rsidR="002B0907" w:rsidRDefault="002B0907" w:rsidP="002B0907">
      <w:pPr>
        <w:keepNext/>
        <w:keepLines/>
        <w:spacing w:after="80"/>
        <w:jc w:val="center"/>
        <w:rPr>
          <w:ins w:id="913" w:author="R4-2120772" w:date="2021-11-15T15:09:00Z"/>
          <w:rFonts w:ascii="Arial" w:eastAsia="Calibri" w:hAnsi="Arial"/>
          <w:b/>
          <w:sz w:val="18"/>
        </w:rPr>
      </w:pPr>
      <w:ins w:id="914" w:author="R4-2120772" w:date="2021-11-15T15:09:00Z">
        <w:r>
          <w:rPr>
            <w:rFonts w:ascii="Arial" w:eastAsia="Calibri" w:hAnsi="Arial"/>
            <w:b/>
            <w:sz w:val="18"/>
          </w:rPr>
          <w:t>Table 6.2.1.1-1</w:t>
        </w:r>
        <w:r>
          <w:rPr>
            <w:rFonts w:ascii="Arial" w:eastAsia="Calibri" w:hAnsi="Arial"/>
            <w:b/>
            <w:sz w:val="18"/>
          </w:rPr>
          <w:tab/>
          <w:t>Network and UE deployment</w:t>
        </w:r>
      </w:ins>
    </w:p>
    <w:tbl>
      <w:tblPr>
        <w:tblStyle w:val="12"/>
        <w:tblW w:w="0" w:type="auto"/>
        <w:tblLook w:val="04A0" w:firstRow="1" w:lastRow="0" w:firstColumn="1" w:lastColumn="0" w:noHBand="0" w:noVBand="1"/>
      </w:tblPr>
      <w:tblGrid>
        <w:gridCol w:w="452"/>
        <w:gridCol w:w="1116"/>
        <w:gridCol w:w="910"/>
        <w:gridCol w:w="704"/>
        <w:gridCol w:w="2640"/>
        <w:gridCol w:w="1810"/>
        <w:gridCol w:w="1999"/>
      </w:tblGrid>
      <w:tr w:rsidR="002B0907" w:rsidTr="00C87AF8">
        <w:trPr>
          <w:ins w:id="915" w:author="R4-2120772" w:date="2021-11-15T15:09:00Z"/>
        </w:trPr>
        <w:tc>
          <w:tcPr>
            <w:tcW w:w="0" w:type="auto"/>
          </w:tcPr>
          <w:p w:rsidR="002B0907" w:rsidRDefault="002B0907" w:rsidP="002B0907">
            <w:pPr>
              <w:snapToGrid w:val="0"/>
              <w:jc w:val="center"/>
              <w:rPr>
                <w:ins w:id="916" w:author="R4-2120772" w:date="2021-11-15T15:09:00Z"/>
                <w:rFonts w:eastAsia="等线"/>
                <w:b/>
                <w:bCs/>
                <w:sz w:val="16"/>
                <w:szCs w:val="16"/>
              </w:rPr>
            </w:pPr>
            <w:ins w:id="917" w:author="R4-2120772" w:date="2021-11-15T15:09:00Z">
              <w:r>
                <w:rPr>
                  <w:rFonts w:eastAsia="等线"/>
                  <w:b/>
                  <w:bCs/>
                  <w:sz w:val="16"/>
                  <w:szCs w:val="16"/>
                </w:rPr>
                <w:t>No.</w:t>
              </w:r>
            </w:ins>
          </w:p>
        </w:tc>
        <w:tc>
          <w:tcPr>
            <w:tcW w:w="0" w:type="auto"/>
          </w:tcPr>
          <w:p w:rsidR="002B0907" w:rsidRDefault="002B0907" w:rsidP="002B0907">
            <w:pPr>
              <w:snapToGrid w:val="0"/>
              <w:jc w:val="center"/>
              <w:rPr>
                <w:ins w:id="918" w:author="R4-2120772" w:date="2021-11-15T15:09:00Z"/>
                <w:rFonts w:eastAsia="等线"/>
                <w:b/>
                <w:bCs/>
                <w:sz w:val="16"/>
                <w:szCs w:val="16"/>
              </w:rPr>
            </w:pPr>
            <w:ins w:id="919" w:author="R4-2120772" w:date="2021-11-15T15:09:00Z">
              <w:r>
                <w:rPr>
                  <w:rFonts w:eastAsia="等线"/>
                  <w:b/>
                  <w:bCs/>
                  <w:sz w:val="16"/>
                  <w:szCs w:val="16"/>
                </w:rPr>
                <w:t>Combination</w:t>
              </w:r>
            </w:ins>
          </w:p>
        </w:tc>
        <w:tc>
          <w:tcPr>
            <w:tcW w:w="0" w:type="auto"/>
          </w:tcPr>
          <w:p w:rsidR="002B0907" w:rsidRDefault="002B0907" w:rsidP="002B0907">
            <w:pPr>
              <w:snapToGrid w:val="0"/>
              <w:jc w:val="center"/>
              <w:rPr>
                <w:ins w:id="920" w:author="R4-2120772" w:date="2021-11-15T15:09:00Z"/>
                <w:rFonts w:eastAsia="等线"/>
                <w:sz w:val="16"/>
                <w:szCs w:val="16"/>
              </w:rPr>
            </w:pPr>
            <w:ins w:id="921" w:author="R4-2120772" w:date="2021-11-15T15:09:00Z">
              <w:r>
                <w:rPr>
                  <w:rFonts w:eastAsia="等线"/>
                  <w:b/>
                  <w:bCs/>
                  <w:sz w:val="16"/>
                  <w:szCs w:val="16"/>
                </w:rPr>
                <w:t>Aggressor</w:t>
              </w:r>
            </w:ins>
          </w:p>
        </w:tc>
        <w:tc>
          <w:tcPr>
            <w:tcW w:w="0" w:type="auto"/>
          </w:tcPr>
          <w:p w:rsidR="002B0907" w:rsidRDefault="002B0907" w:rsidP="002B0907">
            <w:pPr>
              <w:snapToGrid w:val="0"/>
              <w:jc w:val="center"/>
              <w:rPr>
                <w:ins w:id="922" w:author="R4-2120772" w:date="2021-11-15T15:09:00Z"/>
                <w:rFonts w:eastAsia="等线"/>
                <w:sz w:val="16"/>
                <w:szCs w:val="16"/>
              </w:rPr>
            </w:pPr>
            <w:ins w:id="923" w:author="R4-2120772" w:date="2021-11-15T15:09:00Z">
              <w:r>
                <w:rPr>
                  <w:rFonts w:eastAsia="等线"/>
                  <w:b/>
                  <w:bCs/>
                  <w:sz w:val="16"/>
                  <w:szCs w:val="16"/>
                </w:rPr>
                <w:t>Victim</w:t>
              </w:r>
            </w:ins>
          </w:p>
        </w:tc>
        <w:tc>
          <w:tcPr>
            <w:tcW w:w="0" w:type="auto"/>
          </w:tcPr>
          <w:p w:rsidR="002B0907" w:rsidRDefault="002B0907" w:rsidP="002B0907">
            <w:pPr>
              <w:snapToGrid w:val="0"/>
              <w:jc w:val="center"/>
              <w:rPr>
                <w:ins w:id="924" w:author="R4-2120772" w:date="2021-11-15T15:09:00Z"/>
                <w:rFonts w:eastAsia="等线"/>
                <w:b/>
                <w:bCs/>
                <w:sz w:val="16"/>
                <w:szCs w:val="16"/>
              </w:rPr>
            </w:pPr>
            <w:ins w:id="925" w:author="R4-2120772" w:date="2021-11-15T15:09:00Z">
              <w:r>
                <w:rPr>
                  <w:rFonts w:eastAsia="等线"/>
                  <w:b/>
                  <w:bCs/>
                  <w:sz w:val="16"/>
                  <w:szCs w:val="16"/>
                </w:rPr>
                <w:t xml:space="preserve">Which NTN cell/UE to observe? </w:t>
              </w:r>
            </w:ins>
          </w:p>
        </w:tc>
        <w:tc>
          <w:tcPr>
            <w:tcW w:w="0" w:type="auto"/>
          </w:tcPr>
          <w:p w:rsidR="002B0907" w:rsidRDefault="002B0907" w:rsidP="002B0907">
            <w:pPr>
              <w:snapToGrid w:val="0"/>
              <w:jc w:val="center"/>
              <w:rPr>
                <w:ins w:id="926" w:author="R4-2120772" w:date="2021-11-15T15:09:00Z"/>
                <w:rFonts w:eastAsia="等线"/>
                <w:b/>
                <w:bCs/>
                <w:sz w:val="16"/>
                <w:szCs w:val="16"/>
              </w:rPr>
            </w:pPr>
            <w:ins w:id="927" w:author="R4-2120772" w:date="2021-11-15T15:09:00Z">
              <w:r>
                <w:rPr>
                  <w:rFonts w:eastAsia="等线"/>
                  <w:b/>
                  <w:bCs/>
                  <w:sz w:val="16"/>
                  <w:szCs w:val="16"/>
                </w:rPr>
                <w:t>Which TN/UE to observe?</w:t>
              </w:r>
            </w:ins>
          </w:p>
        </w:tc>
        <w:tc>
          <w:tcPr>
            <w:tcW w:w="0" w:type="auto"/>
          </w:tcPr>
          <w:p w:rsidR="002B0907" w:rsidRDefault="002B0907" w:rsidP="002B0907">
            <w:pPr>
              <w:snapToGrid w:val="0"/>
              <w:jc w:val="center"/>
              <w:rPr>
                <w:ins w:id="928" w:author="R4-2120772" w:date="2021-11-15T15:09:00Z"/>
                <w:rFonts w:eastAsia="等线"/>
                <w:b/>
                <w:bCs/>
                <w:sz w:val="16"/>
                <w:szCs w:val="16"/>
              </w:rPr>
            </w:pPr>
            <w:ins w:id="929" w:author="R4-2120772" w:date="2021-11-15T15:09:00Z">
              <w:r>
                <w:rPr>
                  <w:rFonts w:eastAsia="等线"/>
                  <w:b/>
                  <w:bCs/>
                  <w:sz w:val="16"/>
                  <w:szCs w:val="16"/>
                </w:rPr>
                <w:t>Which TN cells in a TN to observe?</w:t>
              </w:r>
            </w:ins>
          </w:p>
        </w:tc>
      </w:tr>
      <w:tr w:rsidR="002B0907" w:rsidTr="00C87AF8">
        <w:trPr>
          <w:trHeight w:val="1073"/>
          <w:ins w:id="930" w:author="R4-2120772" w:date="2021-11-15T15:09:00Z"/>
        </w:trPr>
        <w:tc>
          <w:tcPr>
            <w:tcW w:w="0" w:type="auto"/>
          </w:tcPr>
          <w:p w:rsidR="002B0907" w:rsidRDefault="002B0907" w:rsidP="002B0907">
            <w:pPr>
              <w:snapToGrid w:val="0"/>
              <w:jc w:val="center"/>
              <w:rPr>
                <w:ins w:id="931" w:author="R4-2120772" w:date="2021-11-15T15:09:00Z"/>
                <w:rFonts w:eastAsia="等线"/>
                <w:sz w:val="16"/>
                <w:szCs w:val="16"/>
              </w:rPr>
            </w:pPr>
            <w:ins w:id="932" w:author="R4-2120772" w:date="2021-11-15T15:09:00Z">
              <w:r>
                <w:rPr>
                  <w:rFonts w:eastAsia="等线"/>
                  <w:sz w:val="16"/>
                  <w:szCs w:val="16"/>
                </w:rPr>
                <w:lastRenderedPageBreak/>
                <w:t>1</w:t>
              </w:r>
            </w:ins>
          </w:p>
        </w:tc>
        <w:tc>
          <w:tcPr>
            <w:tcW w:w="0" w:type="auto"/>
          </w:tcPr>
          <w:p w:rsidR="002B0907" w:rsidRDefault="002B0907" w:rsidP="002B0907">
            <w:pPr>
              <w:snapToGrid w:val="0"/>
              <w:jc w:val="center"/>
              <w:rPr>
                <w:ins w:id="933" w:author="R4-2120772" w:date="2021-11-15T15:09:00Z"/>
                <w:rFonts w:eastAsia="等线"/>
                <w:sz w:val="16"/>
                <w:szCs w:val="16"/>
              </w:rPr>
            </w:pPr>
            <w:ins w:id="934" w:author="R4-2120772" w:date="2021-11-15T15:09:00Z">
              <w:r>
                <w:rPr>
                  <w:rFonts w:eastAsia="等线"/>
                  <w:sz w:val="16"/>
                  <w:szCs w:val="16"/>
                </w:rPr>
                <w:t>TN with NTN</w:t>
              </w:r>
            </w:ins>
          </w:p>
        </w:tc>
        <w:tc>
          <w:tcPr>
            <w:tcW w:w="0" w:type="auto"/>
          </w:tcPr>
          <w:p w:rsidR="002B0907" w:rsidRDefault="002B0907" w:rsidP="002B0907">
            <w:pPr>
              <w:snapToGrid w:val="0"/>
              <w:jc w:val="center"/>
              <w:rPr>
                <w:ins w:id="935" w:author="R4-2120772" w:date="2021-11-15T15:09:00Z"/>
                <w:rFonts w:eastAsia="等线"/>
                <w:sz w:val="16"/>
                <w:szCs w:val="16"/>
              </w:rPr>
            </w:pPr>
            <w:ins w:id="936" w:author="R4-2120772" w:date="2021-11-15T15:09:00Z">
              <w:r>
                <w:rPr>
                  <w:rFonts w:eastAsia="等线"/>
                  <w:sz w:val="16"/>
                  <w:szCs w:val="16"/>
                </w:rPr>
                <w:t>TN DL</w:t>
              </w:r>
            </w:ins>
          </w:p>
        </w:tc>
        <w:tc>
          <w:tcPr>
            <w:tcW w:w="0" w:type="auto"/>
          </w:tcPr>
          <w:p w:rsidR="002B0907" w:rsidRDefault="002B0907" w:rsidP="002B0907">
            <w:pPr>
              <w:snapToGrid w:val="0"/>
              <w:jc w:val="center"/>
              <w:rPr>
                <w:ins w:id="937" w:author="R4-2120772" w:date="2021-11-15T15:09:00Z"/>
                <w:rFonts w:eastAsia="等线"/>
                <w:sz w:val="16"/>
                <w:szCs w:val="16"/>
              </w:rPr>
            </w:pPr>
            <w:ins w:id="938" w:author="R4-2120772" w:date="2021-11-15T15:09:00Z">
              <w:r>
                <w:rPr>
                  <w:rFonts w:eastAsia="等线"/>
                  <w:sz w:val="16"/>
                  <w:szCs w:val="16"/>
                </w:rPr>
                <w:t>NTN DL</w:t>
              </w:r>
            </w:ins>
          </w:p>
        </w:tc>
        <w:tc>
          <w:tcPr>
            <w:tcW w:w="0" w:type="auto"/>
          </w:tcPr>
          <w:p w:rsidR="002B0907" w:rsidRDefault="002B0907" w:rsidP="002B0907">
            <w:pPr>
              <w:snapToGrid w:val="0"/>
              <w:rPr>
                <w:ins w:id="939" w:author="R4-2120772" w:date="2021-11-15T15:09:00Z"/>
                <w:rFonts w:eastAsia="等线"/>
                <w:sz w:val="16"/>
                <w:szCs w:val="16"/>
                <w:u w:val="single"/>
              </w:rPr>
            </w:pPr>
            <w:ins w:id="940" w:author="R4-2120772" w:date="2021-11-15T15:09:00Z">
              <w:r>
                <w:rPr>
                  <w:rFonts w:eastAsia="等线" w:hint="eastAsia"/>
                  <w:sz w:val="16"/>
                  <w:szCs w:val="16"/>
                  <w:u w:val="single"/>
                </w:rPr>
                <w:t>N</w:t>
              </w:r>
              <w:r>
                <w:rPr>
                  <w:rFonts w:eastAsia="等线"/>
                  <w:sz w:val="16"/>
                  <w:szCs w:val="16"/>
                  <w:u w:val="single"/>
                </w:rPr>
                <w:t>TN cell:</w:t>
              </w:r>
            </w:ins>
          </w:p>
          <w:p w:rsidR="002B0907" w:rsidRDefault="002B0907" w:rsidP="002B0907">
            <w:pPr>
              <w:snapToGrid w:val="0"/>
              <w:rPr>
                <w:ins w:id="941" w:author="R4-2120772" w:date="2021-11-15T15:09:00Z"/>
                <w:rFonts w:eastAsia="等线"/>
                <w:sz w:val="16"/>
                <w:szCs w:val="16"/>
              </w:rPr>
            </w:pPr>
            <w:ins w:id="942" w:author="R4-2120772" w:date="2021-11-15T15:09:00Z">
              <w:r>
                <w:rPr>
                  <w:rFonts w:eastAsia="等线"/>
                  <w:sz w:val="16"/>
                  <w:szCs w:val="16"/>
                </w:rPr>
                <w:t>Observe NTN central beam for SINR, 6 adjacent beams for inter-beam interference.</w:t>
              </w:r>
            </w:ins>
          </w:p>
          <w:p w:rsidR="002B0907" w:rsidRDefault="002B0907" w:rsidP="002B0907">
            <w:pPr>
              <w:snapToGrid w:val="0"/>
              <w:rPr>
                <w:ins w:id="943" w:author="R4-2120772" w:date="2021-11-15T15:09:00Z"/>
                <w:rFonts w:eastAsia="等线"/>
                <w:sz w:val="16"/>
                <w:szCs w:val="16"/>
              </w:rPr>
            </w:pPr>
          </w:p>
          <w:p w:rsidR="002B0907" w:rsidRDefault="002B0907" w:rsidP="002B0907">
            <w:pPr>
              <w:snapToGrid w:val="0"/>
              <w:rPr>
                <w:ins w:id="944" w:author="R4-2120772" w:date="2021-11-15T15:09:00Z"/>
                <w:rFonts w:eastAsia="等线"/>
                <w:sz w:val="16"/>
                <w:szCs w:val="16"/>
                <w:u w:val="single"/>
              </w:rPr>
            </w:pPr>
            <w:ins w:id="945" w:author="R4-2120772" w:date="2021-11-15T15:09:00Z">
              <w:r>
                <w:rPr>
                  <w:rFonts w:eastAsia="等线" w:hint="eastAsia"/>
                  <w:sz w:val="16"/>
                  <w:szCs w:val="16"/>
                  <w:u w:val="single"/>
                </w:rPr>
                <w:t>N</w:t>
              </w:r>
              <w:r>
                <w:rPr>
                  <w:rFonts w:eastAsia="等线"/>
                  <w:sz w:val="16"/>
                  <w:szCs w:val="16"/>
                  <w:u w:val="single"/>
                </w:rPr>
                <w:t>TN UE:</w:t>
              </w:r>
            </w:ins>
          </w:p>
          <w:p w:rsidR="002B0907" w:rsidRDefault="002B0907" w:rsidP="002B0907">
            <w:pPr>
              <w:snapToGrid w:val="0"/>
              <w:rPr>
                <w:ins w:id="946" w:author="R4-2120772" w:date="2021-11-15T15:09:00Z"/>
                <w:rFonts w:eastAsia="等线"/>
                <w:sz w:val="16"/>
                <w:szCs w:val="16"/>
              </w:rPr>
            </w:pPr>
            <w:ins w:id="947" w:author="R4-2120772" w:date="2021-11-15T15:09:00Z">
              <w:r>
                <w:rPr>
                  <w:rFonts w:eastAsia="等线"/>
                  <w:sz w:val="16"/>
                  <w:szCs w:val="16"/>
                </w:rPr>
                <w:t>NTN UEs dropped at the edge of TN clusters</w:t>
              </w:r>
            </w:ins>
          </w:p>
        </w:tc>
        <w:tc>
          <w:tcPr>
            <w:tcW w:w="0" w:type="auto"/>
          </w:tcPr>
          <w:p w:rsidR="002B0907" w:rsidRDefault="002B0907" w:rsidP="002B0907">
            <w:pPr>
              <w:snapToGrid w:val="0"/>
              <w:rPr>
                <w:ins w:id="948" w:author="R4-2120772" w:date="2021-11-15T15:09:00Z"/>
                <w:rFonts w:eastAsia="等线"/>
                <w:sz w:val="16"/>
                <w:szCs w:val="16"/>
              </w:rPr>
            </w:pPr>
            <w:ins w:id="949" w:author="R4-2120772" w:date="2021-11-15T15:09:00Z">
              <w:r>
                <w:rPr>
                  <w:rFonts w:eastAsia="等线"/>
                  <w:sz w:val="16"/>
                  <w:szCs w:val="16"/>
                </w:rPr>
                <w:t>One cluster with 19 TN cells (57 sectors) randomly placed in the central NTN beam</w:t>
              </w:r>
            </w:ins>
          </w:p>
        </w:tc>
        <w:tc>
          <w:tcPr>
            <w:tcW w:w="0" w:type="auto"/>
          </w:tcPr>
          <w:p w:rsidR="002B0907" w:rsidRDefault="002B0907" w:rsidP="002B0907">
            <w:pPr>
              <w:snapToGrid w:val="0"/>
              <w:rPr>
                <w:ins w:id="950" w:author="R4-2120772" w:date="2021-11-15T15:09:00Z"/>
                <w:rFonts w:eastAsia="等线"/>
                <w:sz w:val="16"/>
                <w:szCs w:val="16"/>
              </w:rPr>
            </w:pPr>
          </w:p>
          <w:p w:rsidR="002B0907" w:rsidRDefault="002B0907" w:rsidP="002B0907">
            <w:pPr>
              <w:snapToGrid w:val="0"/>
              <w:rPr>
                <w:ins w:id="951" w:author="R4-2120772" w:date="2021-11-15T15:09:00Z"/>
                <w:rFonts w:eastAsia="等线"/>
                <w:sz w:val="16"/>
                <w:szCs w:val="16"/>
              </w:rPr>
            </w:pPr>
            <w:ins w:id="952" w:author="R4-2120772" w:date="2021-11-15T15:09:00Z">
              <w:r>
                <w:rPr>
                  <w:rFonts w:eastAsia="等线"/>
                  <w:sz w:val="16"/>
                  <w:szCs w:val="16"/>
                </w:rPr>
                <w:t>All active TN clusters which has the NTN UE(s) at its edge.</w:t>
              </w:r>
            </w:ins>
          </w:p>
        </w:tc>
      </w:tr>
      <w:tr w:rsidR="002B0907" w:rsidTr="00C87AF8">
        <w:trPr>
          <w:trHeight w:val="877"/>
          <w:ins w:id="953" w:author="R4-2120772" w:date="2021-11-15T15:09:00Z"/>
        </w:trPr>
        <w:tc>
          <w:tcPr>
            <w:tcW w:w="0" w:type="auto"/>
          </w:tcPr>
          <w:p w:rsidR="002B0907" w:rsidRDefault="002B0907" w:rsidP="002B0907">
            <w:pPr>
              <w:snapToGrid w:val="0"/>
              <w:jc w:val="center"/>
              <w:rPr>
                <w:ins w:id="954" w:author="R4-2120772" w:date="2021-11-15T15:09:00Z"/>
                <w:rFonts w:eastAsia="等线"/>
                <w:sz w:val="16"/>
                <w:szCs w:val="16"/>
              </w:rPr>
            </w:pPr>
            <w:ins w:id="955" w:author="R4-2120772" w:date="2021-11-15T15:09:00Z">
              <w:r>
                <w:rPr>
                  <w:rFonts w:eastAsia="等线"/>
                  <w:sz w:val="16"/>
                  <w:szCs w:val="16"/>
                </w:rPr>
                <w:t>2</w:t>
              </w:r>
            </w:ins>
          </w:p>
        </w:tc>
        <w:tc>
          <w:tcPr>
            <w:tcW w:w="0" w:type="auto"/>
          </w:tcPr>
          <w:p w:rsidR="002B0907" w:rsidRDefault="002B0907" w:rsidP="002B0907">
            <w:pPr>
              <w:snapToGrid w:val="0"/>
              <w:jc w:val="center"/>
              <w:rPr>
                <w:ins w:id="956" w:author="R4-2120772" w:date="2021-11-15T15:09:00Z"/>
                <w:rFonts w:eastAsia="等线"/>
                <w:sz w:val="16"/>
                <w:szCs w:val="16"/>
              </w:rPr>
            </w:pPr>
            <w:ins w:id="957" w:author="R4-2120772" w:date="2021-11-15T15:09:00Z">
              <w:r>
                <w:rPr>
                  <w:rFonts w:eastAsia="等线"/>
                  <w:sz w:val="16"/>
                  <w:szCs w:val="16"/>
                </w:rPr>
                <w:t>TN with NTN</w:t>
              </w:r>
            </w:ins>
          </w:p>
        </w:tc>
        <w:tc>
          <w:tcPr>
            <w:tcW w:w="0" w:type="auto"/>
          </w:tcPr>
          <w:p w:rsidR="002B0907" w:rsidRDefault="002B0907" w:rsidP="002B0907">
            <w:pPr>
              <w:snapToGrid w:val="0"/>
              <w:jc w:val="center"/>
              <w:rPr>
                <w:ins w:id="958" w:author="R4-2120772" w:date="2021-11-15T15:09:00Z"/>
                <w:rFonts w:eastAsia="等线"/>
                <w:sz w:val="16"/>
                <w:szCs w:val="16"/>
              </w:rPr>
            </w:pPr>
            <w:ins w:id="959" w:author="R4-2120772" w:date="2021-11-15T15:09:00Z">
              <w:r>
                <w:rPr>
                  <w:rFonts w:eastAsia="等线"/>
                  <w:sz w:val="16"/>
                  <w:szCs w:val="16"/>
                </w:rPr>
                <w:t>TN UL</w:t>
              </w:r>
            </w:ins>
          </w:p>
        </w:tc>
        <w:tc>
          <w:tcPr>
            <w:tcW w:w="0" w:type="auto"/>
          </w:tcPr>
          <w:p w:rsidR="002B0907" w:rsidRDefault="002B0907" w:rsidP="002B0907">
            <w:pPr>
              <w:snapToGrid w:val="0"/>
              <w:jc w:val="center"/>
              <w:rPr>
                <w:ins w:id="960" w:author="R4-2120772" w:date="2021-11-15T15:09:00Z"/>
                <w:rFonts w:eastAsia="等线"/>
                <w:sz w:val="16"/>
                <w:szCs w:val="16"/>
              </w:rPr>
            </w:pPr>
            <w:ins w:id="961" w:author="R4-2120772" w:date="2021-11-15T15:09:00Z">
              <w:r>
                <w:rPr>
                  <w:rFonts w:eastAsia="等线"/>
                  <w:sz w:val="16"/>
                  <w:szCs w:val="16"/>
                </w:rPr>
                <w:t>NTN UL</w:t>
              </w:r>
            </w:ins>
          </w:p>
        </w:tc>
        <w:tc>
          <w:tcPr>
            <w:tcW w:w="0" w:type="auto"/>
          </w:tcPr>
          <w:p w:rsidR="002B0907" w:rsidRDefault="002B0907" w:rsidP="002B0907">
            <w:pPr>
              <w:snapToGrid w:val="0"/>
              <w:rPr>
                <w:ins w:id="962" w:author="R4-2120772" w:date="2021-11-15T15:09:00Z"/>
                <w:rFonts w:eastAsia="等线"/>
                <w:sz w:val="16"/>
                <w:szCs w:val="16"/>
                <w:u w:val="single"/>
              </w:rPr>
            </w:pPr>
            <w:ins w:id="963" w:author="R4-2120772" w:date="2021-11-15T15:09:00Z">
              <w:r>
                <w:rPr>
                  <w:rFonts w:eastAsia="等线"/>
                  <w:sz w:val="16"/>
                  <w:szCs w:val="16"/>
                  <w:u w:val="single"/>
                </w:rPr>
                <w:t>NTN cell:</w:t>
              </w:r>
            </w:ins>
          </w:p>
          <w:p w:rsidR="002B0907" w:rsidRDefault="002B0907" w:rsidP="002B0907">
            <w:pPr>
              <w:snapToGrid w:val="0"/>
              <w:rPr>
                <w:ins w:id="964" w:author="R4-2120772" w:date="2021-11-15T15:09:00Z"/>
                <w:rFonts w:eastAsia="等线"/>
                <w:sz w:val="16"/>
                <w:szCs w:val="16"/>
              </w:rPr>
            </w:pPr>
            <w:ins w:id="965" w:author="R4-2120772" w:date="2021-11-15T15:09:00Z">
              <w:r>
                <w:rPr>
                  <w:rFonts w:eastAsia="等线"/>
                  <w:sz w:val="16"/>
                  <w:szCs w:val="16"/>
                </w:rPr>
                <w:t>Observe NTN central beam for SINR, 6 adjacent beams for inter-beam interference.</w:t>
              </w:r>
            </w:ins>
          </w:p>
          <w:p w:rsidR="002B0907" w:rsidRDefault="002B0907" w:rsidP="002B0907">
            <w:pPr>
              <w:snapToGrid w:val="0"/>
              <w:rPr>
                <w:ins w:id="966" w:author="R4-2120772" w:date="2021-11-15T15:09:00Z"/>
                <w:rFonts w:eastAsia="等线"/>
                <w:sz w:val="16"/>
                <w:szCs w:val="16"/>
              </w:rPr>
            </w:pPr>
          </w:p>
          <w:p w:rsidR="002B0907" w:rsidRDefault="002B0907" w:rsidP="002B0907">
            <w:pPr>
              <w:snapToGrid w:val="0"/>
              <w:rPr>
                <w:ins w:id="967" w:author="R4-2120772" w:date="2021-11-15T15:09:00Z"/>
                <w:rFonts w:eastAsia="等线"/>
                <w:sz w:val="16"/>
                <w:szCs w:val="16"/>
                <w:u w:val="single"/>
              </w:rPr>
            </w:pPr>
            <w:ins w:id="968" w:author="R4-2120772" w:date="2021-11-15T15:09:00Z">
              <w:r>
                <w:rPr>
                  <w:rFonts w:eastAsia="等线"/>
                  <w:sz w:val="16"/>
                  <w:szCs w:val="16"/>
                  <w:u w:val="single"/>
                </w:rPr>
                <w:t>NTN UE:</w:t>
              </w:r>
            </w:ins>
          </w:p>
          <w:p w:rsidR="002B0907" w:rsidRDefault="002B0907" w:rsidP="002B0907">
            <w:pPr>
              <w:snapToGrid w:val="0"/>
              <w:rPr>
                <w:ins w:id="969" w:author="R4-2120772" w:date="2021-11-15T15:09:00Z"/>
                <w:rFonts w:eastAsia="等线"/>
                <w:sz w:val="16"/>
                <w:szCs w:val="16"/>
              </w:rPr>
            </w:pPr>
            <w:ins w:id="970" w:author="R4-2120772" w:date="2021-11-15T15:09:00Z">
              <w:r>
                <w:rPr>
                  <w:rFonts w:eastAsia="等线"/>
                  <w:sz w:val="16"/>
                  <w:szCs w:val="16"/>
                </w:rPr>
                <w:t>NTN UEs dropped at the edge of TN clusters</w:t>
              </w:r>
            </w:ins>
          </w:p>
        </w:tc>
        <w:tc>
          <w:tcPr>
            <w:tcW w:w="0" w:type="auto"/>
          </w:tcPr>
          <w:p w:rsidR="002B0907" w:rsidRDefault="002B0907" w:rsidP="002B0907">
            <w:pPr>
              <w:snapToGrid w:val="0"/>
              <w:rPr>
                <w:ins w:id="971" w:author="R4-2120772" w:date="2021-11-15T15:09:00Z"/>
                <w:rFonts w:eastAsia="等线"/>
                <w:sz w:val="16"/>
                <w:szCs w:val="16"/>
              </w:rPr>
            </w:pPr>
            <w:ins w:id="972" w:author="R4-2120772" w:date="2021-11-15T15:09:00Z">
              <w:r>
                <w:rPr>
                  <w:rFonts w:eastAsia="等线"/>
                  <w:sz w:val="16"/>
                  <w:szCs w:val="16"/>
                </w:rPr>
                <w:t>Consider an active rate of 20% for Rural and Urban of TN.</w:t>
              </w:r>
            </w:ins>
          </w:p>
        </w:tc>
        <w:tc>
          <w:tcPr>
            <w:tcW w:w="0" w:type="auto"/>
          </w:tcPr>
          <w:p w:rsidR="002B0907" w:rsidRDefault="002B0907" w:rsidP="002B0907">
            <w:pPr>
              <w:snapToGrid w:val="0"/>
              <w:rPr>
                <w:ins w:id="973" w:author="R4-2120772" w:date="2021-11-15T15:09:00Z"/>
                <w:rFonts w:eastAsia="等线"/>
                <w:sz w:val="16"/>
                <w:szCs w:val="16"/>
              </w:rPr>
            </w:pPr>
            <w:ins w:id="974" w:author="R4-2120772" w:date="2021-11-15T15:09:00Z">
              <w:r>
                <w:rPr>
                  <w:rFonts w:eastAsia="等线"/>
                  <w:sz w:val="16"/>
                  <w:szCs w:val="16"/>
                </w:rPr>
                <w:t>All active TN cells in central NTN beam</w:t>
              </w:r>
            </w:ins>
          </w:p>
        </w:tc>
      </w:tr>
      <w:tr w:rsidR="002B0907" w:rsidTr="00C87AF8">
        <w:trPr>
          <w:trHeight w:val="588"/>
          <w:ins w:id="975" w:author="R4-2120772" w:date="2021-11-15T15:09:00Z"/>
        </w:trPr>
        <w:tc>
          <w:tcPr>
            <w:tcW w:w="0" w:type="auto"/>
            <w:vMerge w:val="restart"/>
          </w:tcPr>
          <w:p w:rsidR="002B0907" w:rsidRDefault="002B0907" w:rsidP="002B0907">
            <w:pPr>
              <w:snapToGrid w:val="0"/>
              <w:jc w:val="center"/>
              <w:rPr>
                <w:ins w:id="976" w:author="R4-2120772" w:date="2021-11-15T15:09:00Z"/>
                <w:rFonts w:eastAsia="等线"/>
                <w:sz w:val="16"/>
                <w:szCs w:val="16"/>
              </w:rPr>
            </w:pPr>
            <w:ins w:id="977" w:author="R4-2120772" w:date="2021-11-15T15:09:00Z">
              <w:r>
                <w:rPr>
                  <w:rFonts w:eastAsia="等线"/>
                  <w:sz w:val="16"/>
                  <w:szCs w:val="16"/>
                </w:rPr>
                <w:t>3</w:t>
              </w:r>
            </w:ins>
          </w:p>
        </w:tc>
        <w:tc>
          <w:tcPr>
            <w:tcW w:w="0" w:type="auto"/>
            <w:vMerge w:val="restart"/>
          </w:tcPr>
          <w:p w:rsidR="002B0907" w:rsidRDefault="002B0907" w:rsidP="002B0907">
            <w:pPr>
              <w:snapToGrid w:val="0"/>
              <w:jc w:val="center"/>
              <w:rPr>
                <w:ins w:id="978" w:author="R4-2120772" w:date="2021-11-15T15:09:00Z"/>
                <w:rFonts w:eastAsia="等线"/>
                <w:sz w:val="16"/>
                <w:szCs w:val="16"/>
              </w:rPr>
            </w:pPr>
            <w:ins w:id="979" w:author="R4-2120772" w:date="2021-11-15T15:09:00Z">
              <w:r>
                <w:rPr>
                  <w:rFonts w:eastAsia="等线"/>
                  <w:sz w:val="16"/>
                  <w:szCs w:val="16"/>
                </w:rPr>
                <w:t>TN with NTN</w:t>
              </w:r>
            </w:ins>
          </w:p>
        </w:tc>
        <w:tc>
          <w:tcPr>
            <w:tcW w:w="0" w:type="auto"/>
            <w:vMerge w:val="restart"/>
          </w:tcPr>
          <w:p w:rsidR="002B0907" w:rsidRDefault="002B0907" w:rsidP="002B0907">
            <w:pPr>
              <w:snapToGrid w:val="0"/>
              <w:jc w:val="center"/>
              <w:rPr>
                <w:ins w:id="980" w:author="R4-2120772" w:date="2021-11-15T15:09:00Z"/>
                <w:rFonts w:eastAsia="等线"/>
                <w:sz w:val="16"/>
                <w:szCs w:val="16"/>
              </w:rPr>
            </w:pPr>
            <w:ins w:id="981" w:author="R4-2120772" w:date="2021-11-15T15:09:00Z">
              <w:r>
                <w:rPr>
                  <w:rFonts w:eastAsia="等线"/>
                  <w:sz w:val="16"/>
                  <w:szCs w:val="16"/>
                </w:rPr>
                <w:t>NTN DL</w:t>
              </w:r>
            </w:ins>
          </w:p>
        </w:tc>
        <w:tc>
          <w:tcPr>
            <w:tcW w:w="0" w:type="auto"/>
            <w:vMerge w:val="restart"/>
          </w:tcPr>
          <w:p w:rsidR="002B0907" w:rsidRDefault="002B0907" w:rsidP="002B0907">
            <w:pPr>
              <w:snapToGrid w:val="0"/>
              <w:jc w:val="center"/>
              <w:rPr>
                <w:ins w:id="982" w:author="R4-2120772" w:date="2021-11-15T15:09:00Z"/>
                <w:rFonts w:eastAsia="等线"/>
                <w:sz w:val="16"/>
                <w:szCs w:val="16"/>
              </w:rPr>
            </w:pPr>
            <w:ins w:id="983" w:author="R4-2120772" w:date="2021-11-15T15:09:00Z">
              <w:r>
                <w:rPr>
                  <w:rFonts w:eastAsia="等线"/>
                  <w:sz w:val="16"/>
                  <w:szCs w:val="16"/>
                </w:rPr>
                <w:t>TN DL</w:t>
              </w:r>
            </w:ins>
          </w:p>
        </w:tc>
        <w:tc>
          <w:tcPr>
            <w:tcW w:w="0" w:type="auto"/>
          </w:tcPr>
          <w:p w:rsidR="002B0907" w:rsidRDefault="002B0907" w:rsidP="002B0907">
            <w:pPr>
              <w:snapToGrid w:val="0"/>
              <w:rPr>
                <w:ins w:id="984" w:author="R4-2120772" w:date="2021-11-15T15:09:00Z"/>
                <w:rFonts w:eastAsia="等线"/>
                <w:sz w:val="16"/>
                <w:szCs w:val="16"/>
                <w:u w:val="single"/>
              </w:rPr>
            </w:pPr>
            <w:ins w:id="985" w:author="R4-2120772" w:date="2021-11-15T15:09:00Z">
              <w:r>
                <w:rPr>
                  <w:rFonts w:eastAsia="等线"/>
                  <w:sz w:val="16"/>
                  <w:szCs w:val="16"/>
                  <w:u w:val="single"/>
                </w:rPr>
                <w:t>NTN cell:</w:t>
              </w:r>
            </w:ins>
          </w:p>
          <w:p w:rsidR="002B0907" w:rsidRDefault="002B0907" w:rsidP="002B0907">
            <w:pPr>
              <w:snapToGrid w:val="0"/>
              <w:rPr>
                <w:ins w:id="986" w:author="R4-2120772" w:date="2021-11-15T15:09:00Z"/>
                <w:rFonts w:eastAsia="等线"/>
                <w:sz w:val="16"/>
                <w:szCs w:val="16"/>
              </w:rPr>
            </w:pPr>
            <w:ins w:id="987" w:author="R4-2120772" w:date="2021-11-15T15:09:00Z">
              <w:r>
                <w:rPr>
                  <w:rFonts w:eastAsia="等线"/>
                  <w:sz w:val="16"/>
                  <w:szCs w:val="16"/>
                </w:rPr>
                <w:t>Nadir point.</w:t>
              </w:r>
            </w:ins>
          </w:p>
          <w:p w:rsidR="002B0907" w:rsidRDefault="002B0907" w:rsidP="002B0907">
            <w:pPr>
              <w:snapToGrid w:val="0"/>
              <w:rPr>
                <w:ins w:id="988" w:author="R4-2120772" w:date="2021-11-15T15:09:00Z"/>
                <w:rFonts w:eastAsia="等线"/>
                <w:sz w:val="16"/>
                <w:szCs w:val="16"/>
              </w:rPr>
            </w:pPr>
          </w:p>
          <w:p w:rsidR="002B0907" w:rsidRDefault="002B0907" w:rsidP="002B0907">
            <w:pPr>
              <w:snapToGrid w:val="0"/>
              <w:rPr>
                <w:ins w:id="989" w:author="R4-2120772" w:date="2021-11-15T15:09:00Z"/>
                <w:rFonts w:eastAsia="等线"/>
                <w:sz w:val="16"/>
                <w:szCs w:val="16"/>
                <w:u w:val="single"/>
              </w:rPr>
            </w:pPr>
            <w:ins w:id="990" w:author="R4-2120772" w:date="2021-11-15T15:09:00Z">
              <w:r>
                <w:rPr>
                  <w:rFonts w:eastAsia="等线" w:hint="eastAsia"/>
                  <w:sz w:val="16"/>
                  <w:szCs w:val="16"/>
                  <w:u w:val="single"/>
                </w:rPr>
                <w:t>N</w:t>
              </w:r>
              <w:r>
                <w:rPr>
                  <w:rFonts w:eastAsia="等线"/>
                  <w:sz w:val="16"/>
                  <w:szCs w:val="16"/>
                  <w:u w:val="single"/>
                </w:rPr>
                <w:t>TN UE:</w:t>
              </w:r>
            </w:ins>
          </w:p>
          <w:p w:rsidR="002B0907" w:rsidRDefault="002B0907" w:rsidP="002B0907">
            <w:pPr>
              <w:snapToGrid w:val="0"/>
              <w:rPr>
                <w:ins w:id="991" w:author="R4-2120772" w:date="2021-11-15T15:09:00Z"/>
                <w:rFonts w:eastAsia="等线"/>
                <w:sz w:val="16"/>
                <w:szCs w:val="16"/>
              </w:rPr>
            </w:pPr>
            <w:ins w:id="992" w:author="R4-2120772" w:date="2021-11-15T15:09:00Z">
              <w:r>
                <w:rPr>
                  <w:rFonts w:eastAsia="等线"/>
                  <w:sz w:val="16"/>
                  <w:szCs w:val="16"/>
                </w:rPr>
                <w:t>NTN UEs dropped outside or at the edge of TN clusters</w:t>
              </w:r>
            </w:ins>
          </w:p>
        </w:tc>
        <w:tc>
          <w:tcPr>
            <w:tcW w:w="0" w:type="auto"/>
          </w:tcPr>
          <w:p w:rsidR="002B0907" w:rsidRDefault="002B0907" w:rsidP="002B0907">
            <w:pPr>
              <w:snapToGrid w:val="0"/>
              <w:rPr>
                <w:ins w:id="993" w:author="R4-2120772" w:date="2021-11-15T15:09:00Z"/>
                <w:rFonts w:eastAsia="等线"/>
                <w:sz w:val="16"/>
                <w:szCs w:val="16"/>
              </w:rPr>
            </w:pPr>
            <w:ins w:id="994" w:author="R4-2120772" w:date="2021-11-15T15:09:00Z">
              <w:r>
                <w:rPr>
                  <w:rFonts w:eastAsia="等线"/>
                  <w:sz w:val="16"/>
                  <w:szCs w:val="16"/>
                </w:rPr>
                <w:t>TN clusters randomly placed in this NTN beam</w:t>
              </w:r>
            </w:ins>
          </w:p>
        </w:tc>
        <w:tc>
          <w:tcPr>
            <w:tcW w:w="0" w:type="auto"/>
            <w:vMerge w:val="restart"/>
          </w:tcPr>
          <w:p w:rsidR="002B0907" w:rsidRDefault="002B0907" w:rsidP="002B0907">
            <w:pPr>
              <w:snapToGrid w:val="0"/>
              <w:rPr>
                <w:ins w:id="995" w:author="R4-2120772" w:date="2021-11-15T15:09:00Z"/>
                <w:rFonts w:eastAsia="等线"/>
                <w:sz w:val="16"/>
                <w:szCs w:val="16"/>
              </w:rPr>
            </w:pPr>
            <w:ins w:id="996" w:author="R4-2120772" w:date="2021-11-15T15:09:00Z">
              <w:r>
                <w:rPr>
                  <w:rFonts w:eastAsia="等线"/>
                  <w:sz w:val="16"/>
                  <w:szCs w:val="16"/>
                </w:rPr>
                <w:t>All in central NTN beam</w:t>
              </w:r>
            </w:ins>
          </w:p>
        </w:tc>
      </w:tr>
      <w:tr w:rsidR="002B0907" w:rsidTr="00C87AF8">
        <w:trPr>
          <w:trHeight w:val="1099"/>
          <w:ins w:id="997" w:author="R4-2120772" w:date="2021-11-15T15:09:00Z"/>
        </w:trPr>
        <w:tc>
          <w:tcPr>
            <w:tcW w:w="0" w:type="auto"/>
            <w:vMerge/>
          </w:tcPr>
          <w:p w:rsidR="002B0907" w:rsidRDefault="002B0907" w:rsidP="002B0907">
            <w:pPr>
              <w:snapToGrid w:val="0"/>
              <w:jc w:val="center"/>
              <w:rPr>
                <w:ins w:id="998" w:author="R4-2120772" w:date="2021-11-15T15:09:00Z"/>
                <w:rFonts w:eastAsia="等线"/>
                <w:sz w:val="16"/>
                <w:szCs w:val="16"/>
              </w:rPr>
            </w:pPr>
          </w:p>
        </w:tc>
        <w:tc>
          <w:tcPr>
            <w:tcW w:w="0" w:type="auto"/>
            <w:vMerge/>
          </w:tcPr>
          <w:p w:rsidR="002B0907" w:rsidRDefault="002B0907" w:rsidP="002B0907">
            <w:pPr>
              <w:snapToGrid w:val="0"/>
              <w:jc w:val="center"/>
              <w:rPr>
                <w:ins w:id="999" w:author="R4-2120772" w:date="2021-11-15T15:09:00Z"/>
                <w:rFonts w:eastAsia="等线"/>
                <w:sz w:val="16"/>
                <w:szCs w:val="16"/>
              </w:rPr>
            </w:pPr>
          </w:p>
        </w:tc>
        <w:tc>
          <w:tcPr>
            <w:tcW w:w="0" w:type="auto"/>
            <w:vMerge/>
          </w:tcPr>
          <w:p w:rsidR="002B0907" w:rsidRDefault="002B0907" w:rsidP="002B0907">
            <w:pPr>
              <w:snapToGrid w:val="0"/>
              <w:jc w:val="center"/>
              <w:rPr>
                <w:ins w:id="1000" w:author="R4-2120772" w:date="2021-11-15T15:09:00Z"/>
                <w:rFonts w:eastAsia="等线"/>
                <w:sz w:val="16"/>
                <w:szCs w:val="16"/>
              </w:rPr>
            </w:pPr>
          </w:p>
        </w:tc>
        <w:tc>
          <w:tcPr>
            <w:tcW w:w="0" w:type="auto"/>
            <w:vMerge/>
          </w:tcPr>
          <w:p w:rsidR="002B0907" w:rsidRDefault="002B0907" w:rsidP="002B0907">
            <w:pPr>
              <w:snapToGrid w:val="0"/>
              <w:jc w:val="center"/>
              <w:rPr>
                <w:ins w:id="1001" w:author="R4-2120772" w:date="2021-11-15T15:09:00Z"/>
                <w:rFonts w:eastAsia="等线"/>
                <w:sz w:val="16"/>
                <w:szCs w:val="16"/>
              </w:rPr>
            </w:pPr>
          </w:p>
        </w:tc>
        <w:tc>
          <w:tcPr>
            <w:tcW w:w="0" w:type="auto"/>
          </w:tcPr>
          <w:p w:rsidR="002B0907" w:rsidRDefault="002B0907" w:rsidP="002B0907">
            <w:pPr>
              <w:snapToGrid w:val="0"/>
              <w:rPr>
                <w:ins w:id="1002" w:author="R4-2120772" w:date="2021-11-15T15:09:00Z"/>
                <w:rFonts w:eastAsia="等线"/>
                <w:sz w:val="16"/>
                <w:szCs w:val="16"/>
                <w:u w:val="single"/>
              </w:rPr>
            </w:pPr>
            <w:ins w:id="1003" w:author="R4-2120772" w:date="2021-11-15T15:09:00Z">
              <w:r>
                <w:rPr>
                  <w:rFonts w:eastAsia="等线"/>
                  <w:sz w:val="16"/>
                  <w:szCs w:val="16"/>
                  <w:u w:val="single"/>
                </w:rPr>
                <w:t>NTN cell:</w:t>
              </w:r>
            </w:ins>
          </w:p>
          <w:p w:rsidR="002B0907" w:rsidRDefault="002B0907" w:rsidP="002B0907">
            <w:pPr>
              <w:snapToGrid w:val="0"/>
              <w:rPr>
                <w:ins w:id="1004" w:author="R4-2120772" w:date="2021-11-15T15:09:00Z"/>
                <w:rFonts w:eastAsia="等线"/>
                <w:sz w:val="16"/>
                <w:szCs w:val="16"/>
              </w:rPr>
            </w:pPr>
            <w:ins w:id="1005" w:author="R4-2120772" w:date="2021-11-15T15:09:00Z">
              <w:r>
                <w:rPr>
                  <w:rFonts w:eastAsia="等线"/>
                  <w:sz w:val="16"/>
                  <w:szCs w:val="16"/>
                </w:rPr>
                <w:t>NTN cell with satellite at low elevation (45° for GEO and LEO</w:t>
              </w:r>
              <w:r>
                <w:rPr>
                  <w:rFonts w:eastAsia="等线" w:hint="eastAsia"/>
                  <w:sz w:val="16"/>
                  <w:szCs w:val="16"/>
                </w:rPr>
                <w:t>，</w:t>
              </w:r>
              <w:r>
                <w:rPr>
                  <w:rFonts w:eastAsia="等线"/>
                  <w:sz w:val="16"/>
                  <w:szCs w:val="16"/>
                </w:rPr>
                <w:t>Interested companies can bring analysis and results for other values)</w:t>
              </w:r>
            </w:ins>
          </w:p>
          <w:p w:rsidR="002B0907" w:rsidRDefault="002B0907" w:rsidP="002B0907">
            <w:pPr>
              <w:snapToGrid w:val="0"/>
              <w:rPr>
                <w:ins w:id="1006" w:author="R4-2120772" w:date="2021-11-15T15:09:00Z"/>
                <w:rFonts w:eastAsia="等线"/>
                <w:sz w:val="16"/>
                <w:szCs w:val="16"/>
              </w:rPr>
            </w:pPr>
          </w:p>
          <w:p w:rsidR="002B0907" w:rsidRDefault="002B0907" w:rsidP="002B0907">
            <w:pPr>
              <w:snapToGrid w:val="0"/>
              <w:rPr>
                <w:ins w:id="1007" w:author="R4-2120772" w:date="2021-11-15T15:09:00Z"/>
                <w:rFonts w:eastAsia="等线"/>
                <w:sz w:val="16"/>
                <w:szCs w:val="16"/>
                <w:u w:val="single"/>
              </w:rPr>
            </w:pPr>
            <w:ins w:id="1008" w:author="R4-2120772" w:date="2021-11-15T15:09:00Z">
              <w:r>
                <w:rPr>
                  <w:rFonts w:eastAsia="等线"/>
                  <w:sz w:val="16"/>
                  <w:szCs w:val="16"/>
                  <w:u w:val="single"/>
                </w:rPr>
                <w:t>NTN UE</w:t>
              </w:r>
              <w:r>
                <w:rPr>
                  <w:rFonts w:eastAsia="等线" w:hint="eastAsia"/>
                  <w:sz w:val="16"/>
                  <w:szCs w:val="16"/>
                  <w:u w:val="single"/>
                </w:rPr>
                <w:t>:</w:t>
              </w:r>
            </w:ins>
          </w:p>
          <w:p w:rsidR="002B0907" w:rsidRDefault="002B0907" w:rsidP="002B0907">
            <w:pPr>
              <w:snapToGrid w:val="0"/>
              <w:rPr>
                <w:ins w:id="1009" w:author="R4-2120772" w:date="2021-11-15T15:09:00Z"/>
                <w:rFonts w:eastAsia="等线"/>
                <w:sz w:val="16"/>
                <w:szCs w:val="16"/>
              </w:rPr>
            </w:pPr>
            <w:ins w:id="1010" w:author="R4-2120772" w:date="2021-11-15T15:09:00Z">
              <w:r>
                <w:rPr>
                  <w:rFonts w:eastAsia="等线"/>
                  <w:sz w:val="16"/>
                  <w:szCs w:val="16"/>
                </w:rPr>
                <w:t>NTN UEs dropped outside or at the edge of TN clusters</w:t>
              </w:r>
            </w:ins>
          </w:p>
        </w:tc>
        <w:tc>
          <w:tcPr>
            <w:tcW w:w="0" w:type="auto"/>
          </w:tcPr>
          <w:p w:rsidR="002B0907" w:rsidRDefault="002B0907" w:rsidP="002B0907">
            <w:pPr>
              <w:snapToGrid w:val="0"/>
              <w:rPr>
                <w:ins w:id="1011" w:author="R4-2120772" w:date="2021-11-15T15:09:00Z"/>
                <w:rFonts w:eastAsia="等线"/>
                <w:sz w:val="16"/>
                <w:szCs w:val="16"/>
              </w:rPr>
            </w:pPr>
            <w:ins w:id="1012" w:author="R4-2120772" w:date="2021-11-15T15:09:00Z">
              <w:r>
                <w:rPr>
                  <w:rFonts w:eastAsia="等线"/>
                  <w:sz w:val="16"/>
                  <w:szCs w:val="16"/>
                </w:rPr>
                <w:t>TN clusters randomly placed in this NTN beam</w:t>
              </w:r>
            </w:ins>
          </w:p>
        </w:tc>
        <w:tc>
          <w:tcPr>
            <w:tcW w:w="0" w:type="auto"/>
            <w:vMerge/>
          </w:tcPr>
          <w:p w:rsidR="002B0907" w:rsidRDefault="002B0907" w:rsidP="002B0907">
            <w:pPr>
              <w:snapToGrid w:val="0"/>
              <w:rPr>
                <w:ins w:id="1013" w:author="R4-2120772" w:date="2021-11-15T15:09:00Z"/>
                <w:rFonts w:eastAsia="等线"/>
                <w:sz w:val="16"/>
                <w:szCs w:val="16"/>
              </w:rPr>
            </w:pPr>
          </w:p>
        </w:tc>
      </w:tr>
      <w:tr w:rsidR="002B0907" w:rsidTr="00C87AF8">
        <w:trPr>
          <w:trHeight w:val="674"/>
          <w:ins w:id="1014" w:author="R4-2120772" w:date="2021-11-15T15:09:00Z"/>
        </w:trPr>
        <w:tc>
          <w:tcPr>
            <w:tcW w:w="0" w:type="auto"/>
          </w:tcPr>
          <w:p w:rsidR="002B0907" w:rsidRDefault="002B0907" w:rsidP="002B0907">
            <w:pPr>
              <w:snapToGrid w:val="0"/>
              <w:jc w:val="center"/>
              <w:rPr>
                <w:ins w:id="1015" w:author="R4-2120772" w:date="2021-11-15T15:09:00Z"/>
                <w:rFonts w:eastAsia="等线"/>
                <w:sz w:val="16"/>
                <w:szCs w:val="16"/>
              </w:rPr>
            </w:pPr>
            <w:ins w:id="1016" w:author="R4-2120772" w:date="2021-11-15T15:09:00Z">
              <w:r>
                <w:rPr>
                  <w:rFonts w:eastAsia="等线"/>
                  <w:sz w:val="16"/>
                  <w:szCs w:val="16"/>
                </w:rPr>
                <w:t>4</w:t>
              </w:r>
            </w:ins>
          </w:p>
        </w:tc>
        <w:tc>
          <w:tcPr>
            <w:tcW w:w="0" w:type="auto"/>
          </w:tcPr>
          <w:p w:rsidR="002B0907" w:rsidRDefault="002B0907" w:rsidP="002B0907">
            <w:pPr>
              <w:snapToGrid w:val="0"/>
              <w:jc w:val="center"/>
              <w:rPr>
                <w:ins w:id="1017" w:author="R4-2120772" w:date="2021-11-15T15:09:00Z"/>
                <w:rFonts w:eastAsia="等线"/>
                <w:sz w:val="16"/>
                <w:szCs w:val="16"/>
              </w:rPr>
            </w:pPr>
            <w:ins w:id="1018" w:author="R4-2120772" w:date="2021-11-15T15:09:00Z">
              <w:r>
                <w:rPr>
                  <w:rFonts w:eastAsia="等线"/>
                  <w:sz w:val="16"/>
                  <w:szCs w:val="16"/>
                </w:rPr>
                <w:t>TN with NTN</w:t>
              </w:r>
            </w:ins>
          </w:p>
        </w:tc>
        <w:tc>
          <w:tcPr>
            <w:tcW w:w="0" w:type="auto"/>
          </w:tcPr>
          <w:p w:rsidR="002B0907" w:rsidRDefault="002B0907" w:rsidP="002B0907">
            <w:pPr>
              <w:snapToGrid w:val="0"/>
              <w:jc w:val="center"/>
              <w:rPr>
                <w:ins w:id="1019" w:author="R4-2120772" w:date="2021-11-15T15:09:00Z"/>
                <w:rFonts w:eastAsia="等线"/>
                <w:sz w:val="16"/>
                <w:szCs w:val="16"/>
              </w:rPr>
            </w:pPr>
            <w:ins w:id="1020" w:author="R4-2120772" w:date="2021-11-15T15:09:00Z">
              <w:r>
                <w:rPr>
                  <w:rFonts w:eastAsia="等线"/>
                  <w:sz w:val="16"/>
                  <w:szCs w:val="16"/>
                </w:rPr>
                <w:t>NTN UL</w:t>
              </w:r>
            </w:ins>
          </w:p>
        </w:tc>
        <w:tc>
          <w:tcPr>
            <w:tcW w:w="0" w:type="auto"/>
          </w:tcPr>
          <w:p w:rsidR="002B0907" w:rsidRDefault="002B0907" w:rsidP="002B0907">
            <w:pPr>
              <w:snapToGrid w:val="0"/>
              <w:jc w:val="center"/>
              <w:rPr>
                <w:ins w:id="1021" w:author="R4-2120772" w:date="2021-11-15T15:09:00Z"/>
                <w:rFonts w:eastAsia="等线"/>
                <w:sz w:val="16"/>
                <w:szCs w:val="16"/>
              </w:rPr>
            </w:pPr>
            <w:ins w:id="1022" w:author="R4-2120772" w:date="2021-11-15T15:09:00Z">
              <w:r>
                <w:rPr>
                  <w:rFonts w:eastAsia="等线"/>
                  <w:sz w:val="16"/>
                  <w:szCs w:val="16"/>
                </w:rPr>
                <w:t>TN UL</w:t>
              </w:r>
            </w:ins>
          </w:p>
        </w:tc>
        <w:tc>
          <w:tcPr>
            <w:tcW w:w="0" w:type="auto"/>
          </w:tcPr>
          <w:p w:rsidR="002B0907" w:rsidRDefault="002B0907" w:rsidP="002B0907">
            <w:pPr>
              <w:snapToGrid w:val="0"/>
              <w:rPr>
                <w:ins w:id="1023" w:author="R4-2120772" w:date="2021-11-15T15:09:00Z"/>
                <w:rFonts w:eastAsia="等线"/>
                <w:sz w:val="16"/>
                <w:szCs w:val="16"/>
                <w:u w:val="single"/>
              </w:rPr>
            </w:pPr>
            <w:ins w:id="1024" w:author="R4-2120772" w:date="2021-11-15T15:09:00Z">
              <w:r>
                <w:rPr>
                  <w:rFonts w:eastAsia="等线"/>
                  <w:sz w:val="16"/>
                  <w:szCs w:val="16"/>
                  <w:u w:val="single"/>
                </w:rPr>
                <w:t>NTN cell:</w:t>
              </w:r>
            </w:ins>
          </w:p>
          <w:p w:rsidR="002B0907" w:rsidRDefault="002B0907" w:rsidP="002B0907">
            <w:pPr>
              <w:snapToGrid w:val="0"/>
              <w:rPr>
                <w:ins w:id="1025" w:author="R4-2120772" w:date="2021-11-15T15:09:00Z"/>
                <w:rFonts w:eastAsia="等线"/>
                <w:sz w:val="16"/>
                <w:szCs w:val="16"/>
              </w:rPr>
            </w:pPr>
            <w:ins w:id="1026" w:author="R4-2120772" w:date="2021-11-15T15:09:00Z">
              <w:r>
                <w:rPr>
                  <w:rFonts w:eastAsia="等线"/>
                  <w:sz w:val="16"/>
                  <w:szCs w:val="16"/>
                </w:rPr>
                <w:t>Nadir point.</w:t>
              </w:r>
            </w:ins>
          </w:p>
          <w:p w:rsidR="002B0907" w:rsidRDefault="002B0907" w:rsidP="002B0907">
            <w:pPr>
              <w:snapToGrid w:val="0"/>
              <w:rPr>
                <w:ins w:id="1027" w:author="R4-2120772" w:date="2021-11-15T15:09:00Z"/>
                <w:rFonts w:eastAsia="等线"/>
                <w:sz w:val="16"/>
                <w:szCs w:val="16"/>
              </w:rPr>
            </w:pPr>
          </w:p>
          <w:p w:rsidR="002B0907" w:rsidRDefault="002B0907" w:rsidP="002B0907">
            <w:pPr>
              <w:snapToGrid w:val="0"/>
              <w:rPr>
                <w:ins w:id="1028" w:author="R4-2120772" w:date="2021-11-15T15:09:00Z"/>
                <w:rFonts w:eastAsia="等线"/>
                <w:sz w:val="16"/>
                <w:szCs w:val="16"/>
                <w:u w:val="single"/>
              </w:rPr>
            </w:pPr>
            <w:ins w:id="1029" w:author="R4-2120772" w:date="2021-11-15T15:09:00Z">
              <w:r>
                <w:rPr>
                  <w:rFonts w:eastAsia="等线"/>
                  <w:sz w:val="16"/>
                  <w:szCs w:val="16"/>
                  <w:u w:val="single"/>
                </w:rPr>
                <w:t>NTN UE:</w:t>
              </w:r>
            </w:ins>
          </w:p>
          <w:p w:rsidR="002B0907" w:rsidRDefault="002B0907" w:rsidP="002B0907">
            <w:pPr>
              <w:snapToGrid w:val="0"/>
              <w:rPr>
                <w:ins w:id="1030" w:author="R4-2120772" w:date="2021-11-15T15:09:00Z"/>
                <w:rFonts w:eastAsia="等线"/>
                <w:sz w:val="16"/>
                <w:szCs w:val="16"/>
              </w:rPr>
            </w:pPr>
            <w:ins w:id="1031" w:author="R4-2120772" w:date="2021-11-15T15:09:00Z">
              <w:r>
                <w:rPr>
                  <w:rFonts w:eastAsia="等线"/>
                  <w:sz w:val="16"/>
                  <w:szCs w:val="16"/>
                </w:rPr>
                <w:t>NTN UEs dropped at the edge of TN clusters</w:t>
              </w:r>
            </w:ins>
          </w:p>
        </w:tc>
        <w:tc>
          <w:tcPr>
            <w:tcW w:w="0" w:type="auto"/>
          </w:tcPr>
          <w:p w:rsidR="002B0907" w:rsidRDefault="002B0907" w:rsidP="002B0907">
            <w:pPr>
              <w:snapToGrid w:val="0"/>
              <w:rPr>
                <w:ins w:id="1032" w:author="R4-2120772" w:date="2021-11-15T15:09:00Z"/>
                <w:rFonts w:eastAsia="等线"/>
                <w:sz w:val="16"/>
                <w:szCs w:val="16"/>
              </w:rPr>
            </w:pPr>
            <w:ins w:id="1033" w:author="R4-2120772" w:date="2021-11-15T15:09:00Z">
              <w:r>
                <w:rPr>
                  <w:rFonts w:eastAsia="等线"/>
                  <w:sz w:val="16"/>
                  <w:szCs w:val="16"/>
                </w:rPr>
                <w:t>TN randomly placed in this NTN beam</w:t>
              </w:r>
            </w:ins>
          </w:p>
        </w:tc>
        <w:tc>
          <w:tcPr>
            <w:tcW w:w="0" w:type="auto"/>
          </w:tcPr>
          <w:p w:rsidR="002B0907" w:rsidRPr="00E86CE9" w:rsidRDefault="002B0907" w:rsidP="002B0907">
            <w:pPr>
              <w:snapToGrid w:val="0"/>
              <w:rPr>
                <w:ins w:id="1034" w:author="R4-2120772" w:date="2021-11-15T15:09:00Z"/>
                <w:rFonts w:eastAsia="等线"/>
                <w:b/>
                <w:sz w:val="16"/>
                <w:szCs w:val="16"/>
              </w:rPr>
            </w:pPr>
            <w:ins w:id="1035" w:author="R4-2120772" w:date="2021-11-15T15:09:00Z">
              <w:r w:rsidRPr="00E86CE9">
                <w:rPr>
                  <w:rFonts w:eastAsia="等线"/>
                  <w:b/>
                  <w:sz w:val="16"/>
                  <w:szCs w:val="16"/>
                </w:rPr>
                <w:t>Option 1: All active TN clusters which has the NTN UE(s) at its edge.</w:t>
              </w:r>
            </w:ins>
          </w:p>
          <w:p w:rsidR="002B0907" w:rsidRPr="00E86CE9" w:rsidRDefault="002B0907" w:rsidP="002B0907">
            <w:pPr>
              <w:snapToGrid w:val="0"/>
              <w:rPr>
                <w:ins w:id="1036" w:author="R4-2120772" w:date="2021-11-15T15:09:00Z"/>
                <w:rFonts w:eastAsia="等线"/>
                <w:b/>
                <w:strike/>
                <w:sz w:val="16"/>
                <w:szCs w:val="16"/>
              </w:rPr>
            </w:pPr>
          </w:p>
          <w:p w:rsidR="002B0907" w:rsidRPr="00E86CE9" w:rsidRDefault="002B0907" w:rsidP="002B0907">
            <w:pPr>
              <w:snapToGrid w:val="0"/>
              <w:rPr>
                <w:ins w:id="1037" w:author="R4-2120772" w:date="2021-11-15T15:09:00Z"/>
                <w:sz w:val="16"/>
                <w:szCs w:val="16"/>
                <w:lang w:eastAsia="fr-FR"/>
              </w:rPr>
            </w:pPr>
            <w:ins w:id="1038" w:author="R4-2120772" w:date="2021-11-15T15:09:00Z">
              <w:r w:rsidRPr="00E86CE9">
                <w:rPr>
                  <w:sz w:val="16"/>
                  <w:szCs w:val="16"/>
                  <w:lang w:eastAsia="fr-FR"/>
                </w:rPr>
                <w:t xml:space="preserve">Option 2: Only the TN sectors </w:t>
              </w:r>
              <w:r>
                <w:rPr>
                  <w:sz w:val="16"/>
                  <w:szCs w:val="16"/>
                  <w:lang w:eastAsia="fr-FR"/>
                </w:rPr>
                <w:t>which have</w:t>
              </w:r>
              <w:r w:rsidRPr="00E86CE9">
                <w:rPr>
                  <w:sz w:val="16"/>
                  <w:szCs w:val="16"/>
                  <w:lang w:eastAsia="fr-FR"/>
                </w:rPr>
                <w:t xml:space="preserve"> NTN UE(s) at the</w:t>
              </w:r>
              <w:r>
                <w:rPr>
                  <w:sz w:val="16"/>
                  <w:szCs w:val="16"/>
                  <w:lang w:eastAsia="fr-FR"/>
                </w:rPr>
                <w:t>ir</w:t>
              </w:r>
              <w:r w:rsidRPr="00E86CE9">
                <w:rPr>
                  <w:sz w:val="16"/>
                  <w:szCs w:val="16"/>
                  <w:lang w:eastAsia="fr-FR"/>
                </w:rPr>
                <w:t xml:space="preserve"> edge</w:t>
              </w:r>
              <w:r>
                <w:rPr>
                  <w:sz w:val="16"/>
                  <w:szCs w:val="16"/>
                  <w:lang w:eastAsia="fr-FR"/>
                </w:rPr>
                <w:t>s</w:t>
              </w:r>
              <w:r w:rsidRPr="00E86CE9">
                <w:rPr>
                  <w:sz w:val="16"/>
                  <w:szCs w:val="16"/>
                  <w:lang w:eastAsia="fr-FR"/>
                </w:rPr>
                <w:t xml:space="preserve">. </w:t>
              </w:r>
            </w:ins>
          </w:p>
          <w:p w:rsidR="002B0907" w:rsidRPr="00E86CE9" w:rsidRDefault="002B0907" w:rsidP="002B0907">
            <w:pPr>
              <w:snapToGrid w:val="0"/>
              <w:rPr>
                <w:ins w:id="1039" w:author="R4-2120772" w:date="2021-11-15T15:09:00Z"/>
                <w:sz w:val="16"/>
                <w:szCs w:val="16"/>
                <w:lang w:eastAsia="fr-FR"/>
              </w:rPr>
            </w:pPr>
          </w:p>
          <w:p w:rsidR="002B0907" w:rsidRDefault="002B0907" w:rsidP="002B0907">
            <w:pPr>
              <w:snapToGrid w:val="0"/>
              <w:rPr>
                <w:ins w:id="1040" w:author="R4-2120772" w:date="2021-11-15T15:09:00Z"/>
                <w:rFonts w:eastAsia="等线"/>
                <w:strike/>
                <w:sz w:val="16"/>
                <w:szCs w:val="16"/>
              </w:rPr>
            </w:pPr>
            <w:ins w:id="1041" w:author="R4-2120772" w:date="2021-11-15T15:09:00Z">
              <w:r w:rsidRPr="00E86CE9">
                <w:rPr>
                  <w:sz w:val="16"/>
                  <w:szCs w:val="16"/>
                  <w:lang w:eastAsia="fr-FR"/>
                </w:rPr>
                <w:t>Option 1 is the baseline and it is not precluded companies can follow Option 2 to bring results</w:t>
              </w:r>
            </w:ins>
          </w:p>
        </w:tc>
      </w:tr>
      <w:tr w:rsidR="002B0907" w:rsidTr="00C87AF8">
        <w:trPr>
          <w:trHeight w:val="1241"/>
          <w:ins w:id="1042" w:author="R4-2120772" w:date="2021-11-15T15:09:00Z"/>
        </w:trPr>
        <w:tc>
          <w:tcPr>
            <w:tcW w:w="0" w:type="auto"/>
            <w:vMerge w:val="restart"/>
          </w:tcPr>
          <w:p w:rsidR="002B0907" w:rsidRDefault="002B0907" w:rsidP="002B0907">
            <w:pPr>
              <w:snapToGrid w:val="0"/>
              <w:jc w:val="center"/>
              <w:rPr>
                <w:ins w:id="1043" w:author="R4-2120772" w:date="2021-11-15T15:09:00Z"/>
                <w:rFonts w:eastAsia="等线"/>
                <w:sz w:val="16"/>
                <w:szCs w:val="16"/>
              </w:rPr>
            </w:pPr>
            <w:ins w:id="1044" w:author="R4-2120772" w:date="2021-11-15T15:09:00Z">
              <w:r>
                <w:rPr>
                  <w:rFonts w:eastAsia="等线"/>
                  <w:sz w:val="16"/>
                  <w:szCs w:val="16"/>
                </w:rPr>
                <w:t>5</w:t>
              </w:r>
            </w:ins>
          </w:p>
        </w:tc>
        <w:tc>
          <w:tcPr>
            <w:tcW w:w="0" w:type="auto"/>
            <w:vMerge w:val="restart"/>
          </w:tcPr>
          <w:p w:rsidR="002B0907" w:rsidRDefault="002B0907" w:rsidP="002B0907">
            <w:pPr>
              <w:snapToGrid w:val="0"/>
              <w:jc w:val="center"/>
              <w:rPr>
                <w:ins w:id="1045" w:author="R4-2120772" w:date="2021-11-15T15:09:00Z"/>
                <w:rFonts w:eastAsia="等线"/>
                <w:sz w:val="16"/>
                <w:szCs w:val="16"/>
              </w:rPr>
            </w:pPr>
            <w:ins w:id="1046" w:author="R4-2120772" w:date="2021-11-15T15:09:00Z">
              <w:r>
                <w:rPr>
                  <w:rFonts w:eastAsia="等线"/>
                  <w:sz w:val="16"/>
                  <w:szCs w:val="16"/>
                </w:rPr>
                <w:t>TN with NTN</w:t>
              </w:r>
            </w:ins>
          </w:p>
        </w:tc>
        <w:tc>
          <w:tcPr>
            <w:tcW w:w="0" w:type="auto"/>
            <w:vMerge w:val="restart"/>
          </w:tcPr>
          <w:p w:rsidR="002B0907" w:rsidRDefault="002B0907" w:rsidP="002B0907">
            <w:pPr>
              <w:snapToGrid w:val="0"/>
              <w:jc w:val="center"/>
              <w:rPr>
                <w:ins w:id="1047" w:author="R4-2120772" w:date="2021-11-15T15:09:00Z"/>
                <w:rFonts w:eastAsia="等线"/>
                <w:sz w:val="16"/>
                <w:szCs w:val="16"/>
              </w:rPr>
            </w:pPr>
            <w:ins w:id="1048" w:author="R4-2120772" w:date="2021-11-15T15:09:00Z">
              <w:r>
                <w:rPr>
                  <w:rFonts w:eastAsia="等线"/>
                  <w:sz w:val="16"/>
                  <w:szCs w:val="16"/>
                </w:rPr>
                <w:t>NTN UL</w:t>
              </w:r>
            </w:ins>
          </w:p>
        </w:tc>
        <w:tc>
          <w:tcPr>
            <w:tcW w:w="0" w:type="auto"/>
            <w:vMerge w:val="restart"/>
          </w:tcPr>
          <w:p w:rsidR="002B0907" w:rsidRDefault="002B0907" w:rsidP="002B0907">
            <w:pPr>
              <w:snapToGrid w:val="0"/>
              <w:jc w:val="center"/>
              <w:rPr>
                <w:ins w:id="1049" w:author="R4-2120772" w:date="2021-11-15T15:09:00Z"/>
                <w:rFonts w:eastAsia="等线"/>
                <w:sz w:val="16"/>
                <w:szCs w:val="16"/>
              </w:rPr>
            </w:pPr>
            <w:ins w:id="1050" w:author="R4-2120772" w:date="2021-11-15T15:09:00Z">
              <w:r>
                <w:rPr>
                  <w:rFonts w:eastAsia="等线"/>
                  <w:sz w:val="16"/>
                  <w:szCs w:val="16"/>
                </w:rPr>
                <w:t>TN DL</w:t>
              </w:r>
            </w:ins>
          </w:p>
        </w:tc>
        <w:tc>
          <w:tcPr>
            <w:tcW w:w="0" w:type="auto"/>
          </w:tcPr>
          <w:p w:rsidR="002B0907" w:rsidRDefault="002B0907" w:rsidP="002B0907">
            <w:pPr>
              <w:snapToGrid w:val="0"/>
              <w:rPr>
                <w:ins w:id="1051" w:author="R4-2120772" w:date="2021-11-15T15:09:00Z"/>
                <w:rFonts w:eastAsia="等线"/>
                <w:sz w:val="16"/>
                <w:szCs w:val="16"/>
                <w:u w:val="single"/>
              </w:rPr>
            </w:pPr>
            <w:ins w:id="1052" w:author="R4-2120772" w:date="2021-11-15T15:09:00Z">
              <w:r>
                <w:rPr>
                  <w:rFonts w:eastAsia="等线"/>
                  <w:sz w:val="16"/>
                  <w:szCs w:val="16"/>
                  <w:u w:val="single"/>
                </w:rPr>
                <w:t xml:space="preserve">NTN cell: </w:t>
              </w:r>
            </w:ins>
          </w:p>
          <w:p w:rsidR="002B0907" w:rsidRDefault="002B0907" w:rsidP="002B0907">
            <w:pPr>
              <w:snapToGrid w:val="0"/>
              <w:rPr>
                <w:ins w:id="1053" w:author="R4-2120772" w:date="2021-11-15T15:09:00Z"/>
                <w:rFonts w:eastAsia="等线"/>
                <w:sz w:val="16"/>
                <w:szCs w:val="16"/>
              </w:rPr>
            </w:pPr>
            <w:ins w:id="1054" w:author="R4-2120772" w:date="2021-11-15T15:09:00Z">
              <w:r>
                <w:rPr>
                  <w:rFonts w:eastAsia="等线"/>
                  <w:sz w:val="16"/>
                  <w:szCs w:val="16"/>
                </w:rPr>
                <w:t>Nadir point</w:t>
              </w:r>
            </w:ins>
          </w:p>
          <w:p w:rsidR="002B0907" w:rsidRDefault="002B0907" w:rsidP="002B0907">
            <w:pPr>
              <w:snapToGrid w:val="0"/>
              <w:rPr>
                <w:ins w:id="1055" w:author="R4-2120772" w:date="2021-11-15T15:09:00Z"/>
                <w:rFonts w:eastAsia="等线"/>
                <w:sz w:val="16"/>
                <w:szCs w:val="16"/>
              </w:rPr>
            </w:pPr>
          </w:p>
          <w:p w:rsidR="002B0907" w:rsidRDefault="002B0907" w:rsidP="002B0907">
            <w:pPr>
              <w:snapToGrid w:val="0"/>
              <w:rPr>
                <w:ins w:id="1056" w:author="R4-2120772" w:date="2021-11-15T15:09:00Z"/>
                <w:rFonts w:eastAsia="等线"/>
                <w:sz w:val="16"/>
                <w:szCs w:val="16"/>
                <w:u w:val="single"/>
              </w:rPr>
            </w:pPr>
            <w:ins w:id="1057" w:author="R4-2120772" w:date="2021-11-15T15:09:00Z">
              <w:r>
                <w:rPr>
                  <w:rFonts w:eastAsia="等线"/>
                  <w:sz w:val="16"/>
                  <w:szCs w:val="16"/>
                  <w:u w:val="single"/>
                </w:rPr>
                <w:t>NTN UE:</w:t>
              </w:r>
            </w:ins>
          </w:p>
          <w:p w:rsidR="002B0907" w:rsidRDefault="002B0907" w:rsidP="002B0907">
            <w:pPr>
              <w:snapToGrid w:val="0"/>
              <w:rPr>
                <w:ins w:id="1058" w:author="R4-2120772" w:date="2021-11-15T15:09:00Z"/>
                <w:rFonts w:eastAsia="等线"/>
                <w:sz w:val="16"/>
                <w:szCs w:val="16"/>
              </w:rPr>
            </w:pPr>
            <w:ins w:id="1059" w:author="R4-2120772" w:date="2021-11-15T15:09:00Z">
              <w:r>
                <w:rPr>
                  <w:rFonts w:eastAsia="等线"/>
                  <w:sz w:val="16"/>
                  <w:szCs w:val="16"/>
                </w:rPr>
                <w:lastRenderedPageBreak/>
                <w:t>NTN UEs dropped at the edge of TN clusters</w:t>
              </w:r>
            </w:ins>
          </w:p>
        </w:tc>
        <w:tc>
          <w:tcPr>
            <w:tcW w:w="0" w:type="auto"/>
          </w:tcPr>
          <w:p w:rsidR="002B0907" w:rsidRDefault="002B0907" w:rsidP="002B0907">
            <w:pPr>
              <w:snapToGrid w:val="0"/>
              <w:rPr>
                <w:ins w:id="1060" w:author="R4-2120772" w:date="2021-11-15T15:09:00Z"/>
                <w:rFonts w:eastAsia="等线"/>
                <w:sz w:val="16"/>
                <w:szCs w:val="16"/>
              </w:rPr>
            </w:pPr>
            <w:ins w:id="1061" w:author="R4-2120772" w:date="2021-11-15T15:09:00Z">
              <w:r>
                <w:rPr>
                  <w:rFonts w:eastAsia="等线"/>
                  <w:sz w:val="16"/>
                  <w:szCs w:val="16"/>
                </w:rPr>
                <w:lastRenderedPageBreak/>
                <w:t>TN clusters randomly placed in this NTN beam</w:t>
              </w:r>
            </w:ins>
          </w:p>
        </w:tc>
        <w:tc>
          <w:tcPr>
            <w:tcW w:w="0" w:type="auto"/>
          </w:tcPr>
          <w:p w:rsidR="002B0907" w:rsidRDefault="002B0907" w:rsidP="002B0907">
            <w:pPr>
              <w:snapToGrid w:val="0"/>
              <w:rPr>
                <w:ins w:id="1062" w:author="R4-2120772" w:date="2021-11-15T15:09:00Z"/>
                <w:rFonts w:eastAsia="等线"/>
                <w:sz w:val="16"/>
                <w:szCs w:val="16"/>
              </w:rPr>
            </w:pPr>
            <w:ins w:id="1063" w:author="R4-2120772" w:date="2021-11-15T15:09:00Z">
              <w:r>
                <w:rPr>
                  <w:rFonts w:eastAsia="等线"/>
                  <w:sz w:val="16"/>
                  <w:szCs w:val="16"/>
                </w:rPr>
                <w:t>All active TN clusters which has the NTN UE(s) at its edge</w:t>
              </w:r>
            </w:ins>
          </w:p>
        </w:tc>
      </w:tr>
      <w:tr w:rsidR="002B0907" w:rsidTr="00C87AF8">
        <w:trPr>
          <w:trHeight w:val="905"/>
          <w:ins w:id="1064" w:author="R4-2120772" w:date="2021-11-15T15:09:00Z"/>
        </w:trPr>
        <w:tc>
          <w:tcPr>
            <w:tcW w:w="0" w:type="auto"/>
            <w:vMerge/>
          </w:tcPr>
          <w:p w:rsidR="002B0907" w:rsidRDefault="002B0907" w:rsidP="002B0907">
            <w:pPr>
              <w:snapToGrid w:val="0"/>
              <w:jc w:val="center"/>
              <w:rPr>
                <w:ins w:id="1065" w:author="R4-2120772" w:date="2021-11-15T15:09:00Z"/>
                <w:rFonts w:eastAsia="等线"/>
                <w:sz w:val="16"/>
                <w:szCs w:val="16"/>
              </w:rPr>
            </w:pPr>
          </w:p>
        </w:tc>
        <w:tc>
          <w:tcPr>
            <w:tcW w:w="0" w:type="auto"/>
            <w:vMerge/>
          </w:tcPr>
          <w:p w:rsidR="002B0907" w:rsidRDefault="002B0907" w:rsidP="002B0907">
            <w:pPr>
              <w:snapToGrid w:val="0"/>
              <w:jc w:val="center"/>
              <w:rPr>
                <w:ins w:id="1066" w:author="R4-2120772" w:date="2021-11-15T15:09:00Z"/>
                <w:rFonts w:eastAsia="等线"/>
                <w:sz w:val="16"/>
                <w:szCs w:val="16"/>
              </w:rPr>
            </w:pPr>
          </w:p>
        </w:tc>
        <w:tc>
          <w:tcPr>
            <w:tcW w:w="0" w:type="auto"/>
            <w:vMerge/>
          </w:tcPr>
          <w:p w:rsidR="002B0907" w:rsidRDefault="002B0907" w:rsidP="002B0907">
            <w:pPr>
              <w:snapToGrid w:val="0"/>
              <w:jc w:val="center"/>
              <w:rPr>
                <w:ins w:id="1067" w:author="R4-2120772" w:date="2021-11-15T15:09:00Z"/>
                <w:rFonts w:eastAsia="等线"/>
                <w:sz w:val="16"/>
                <w:szCs w:val="16"/>
              </w:rPr>
            </w:pPr>
          </w:p>
        </w:tc>
        <w:tc>
          <w:tcPr>
            <w:tcW w:w="0" w:type="auto"/>
            <w:vMerge/>
          </w:tcPr>
          <w:p w:rsidR="002B0907" w:rsidRDefault="002B0907" w:rsidP="002B0907">
            <w:pPr>
              <w:snapToGrid w:val="0"/>
              <w:jc w:val="center"/>
              <w:rPr>
                <w:ins w:id="1068" w:author="R4-2120772" w:date="2021-11-15T15:09:00Z"/>
                <w:rFonts w:eastAsia="等线"/>
                <w:sz w:val="16"/>
                <w:szCs w:val="16"/>
              </w:rPr>
            </w:pPr>
          </w:p>
        </w:tc>
        <w:tc>
          <w:tcPr>
            <w:tcW w:w="0" w:type="auto"/>
          </w:tcPr>
          <w:p w:rsidR="002B0907" w:rsidRDefault="002B0907" w:rsidP="002B0907">
            <w:pPr>
              <w:snapToGrid w:val="0"/>
              <w:rPr>
                <w:ins w:id="1069" w:author="R4-2120772" w:date="2021-11-15T15:09:00Z"/>
                <w:rFonts w:eastAsia="等线"/>
                <w:sz w:val="16"/>
                <w:szCs w:val="16"/>
                <w:u w:val="single"/>
              </w:rPr>
            </w:pPr>
            <w:ins w:id="1070" w:author="R4-2120772" w:date="2021-11-15T15:09:00Z">
              <w:r>
                <w:rPr>
                  <w:rFonts w:eastAsia="等线"/>
                  <w:sz w:val="16"/>
                  <w:szCs w:val="16"/>
                  <w:u w:val="single"/>
                </w:rPr>
                <w:t>NTN cell:</w:t>
              </w:r>
            </w:ins>
          </w:p>
          <w:p w:rsidR="002B0907" w:rsidRDefault="002B0907" w:rsidP="002B0907">
            <w:pPr>
              <w:snapToGrid w:val="0"/>
              <w:rPr>
                <w:ins w:id="1071" w:author="R4-2120772" w:date="2021-11-15T15:09:00Z"/>
                <w:rFonts w:eastAsia="等线"/>
                <w:i/>
                <w:sz w:val="16"/>
                <w:szCs w:val="16"/>
              </w:rPr>
            </w:pPr>
            <w:ins w:id="1072" w:author="R4-2120772" w:date="2021-11-15T15:09:00Z">
              <w:r>
                <w:rPr>
                  <w:rFonts w:eastAsia="等线"/>
                  <w:sz w:val="16"/>
                  <w:szCs w:val="16"/>
                </w:rPr>
                <w:t>NTN cell with satellite at low elevation (45° for GEO and LEO</w:t>
              </w:r>
              <w:r>
                <w:rPr>
                  <w:rFonts w:eastAsia="等线" w:hint="eastAsia"/>
                  <w:sz w:val="16"/>
                  <w:szCs w:val="16"/>
                </w:rPr>
                <w:t>，</w:t>
              </w:r>
              <w:r>
                <w:rPr>
                  <w:rFonts w:eastAsia="等线"/>
                  <w:sz w:val="16"/>
                  <w:szCs w:val="16"/>
                </w:rPr>
                <w:t>Interested companies can bring analysis and results for other values).</w:t>
              </w:r>
            </w:ins>
          </w:p>
          <w:p w:rsidR="002B0907" w:rsidRDefault="002B0907" w:rsidP="002B0907">
            <w:pPr>
              <w:snapToGrid w:val="0"/>
              <w:rPr>
                <w:ins w:id="1073" w:author="R4-2120772" w:date="2021-11-15T15:09:00Z"/>
                <w:rFonts w:eastAsia="等线"/>
                <w:sz w:val="16"/>
                <w:szCs w:val="16"/>
              </w:rPr>
            </w:pPr>
          </w:p>
          <w:p w:rsidR="002B0907" w:rsidRDefault="002B0907" w:rsidP="002B0907">
            <w:pPr>
              <w:snapToGrid w:val="0"/>
              <w:rPr>
                <w:ins w:id="1074" w:author="R4-2120772" w:date="2021-11-15T15:09:00Z"/>
                <w:rFonts w:eastAsia="等线"/>
                <w:sz w:val="16"/>
                <w:szCs w:val="16"/>
                <w:u w:val="single"/>
              </w:rPr>
            </w:pPr>
            <w:ins w:id="1075" w:author="R4-2120772" w:date="2021-11-15T15:09:00Z">
              <w:r>
                <w:rPr>
                  <w:rFonts w:eastAsia="等线"/>
                  <w:sz w:val="16"/>
                  <w:szCs w:val="16"/>
                  <w:u w:val="single"/>
                </w:rPr>
                <w:t>NTN UE:</w:t>
              </w:r>
            </w:ins>
          </w:p>
          <w:p w:rsidR="002B0907" w:rsidRDefault="002B0907" w:rsidP="002B0907">
            <w:pPr>
              <w:snapToGrid w:val="0"/>
              <w:rPr>
                <w:ins w:id="1076" w:author="R4-2120772" w:date="2021-11-15T15:09:00Z"/>
                <w:rFonts w:eastAsia="等线"/>
                <w:sz w:val="16"/>
                <w:szCs w:val="16"/>
              </w:rPr>
            </w:pPr>
            <w:ins w:id="1077" w:author="R4-2120772" w:date="2021-11-15T15:09:00Z">
              <w:r>
                <w:rPr>
                  <w:rFonts w:eastAsia="等线"/>
                  <w:sz w:val="16"/>
                  <w:szCs w:val="16"/>
                </w:rPr>
                <w:t>NTN UEs dropped at the edge of TN clusters</w:t>
              </w:r>
            </w:ins>
          </w:p>
        </w:tc>
        <w:tc>
          <w:tcPr>
            <w:tcW w:w="0" w:type="auto"/>
          </w:tcPr>
          <w:p w:rsidR="002B0907" w:rsidRDefault="002B0907" w:rsidP="002B0907">
            <w:pPr>
              <w:snapToGrid w:val="0"/>
              <w:rPr>
                <w:ins w:id="1078" w:author="R4-2120772" w:date="2021-11-15T15:09:00Z"/>
                <w:rFonts w:eastAsia="等线"/>
                <w:sz w:val="16"/>
                <w:szCs w:val="16"/>
              </w:rPr>
            </w:pPr>
            <w:ins w:id="1079" w:author="R4-2120772" w:date="2021-11-15T15:09:00Z">
              <w:r>
                <w:rPr>
                  <w:rFonts w:eastAsia="等线"/>
                  <w:sz w:val="16"/>
                  <w:szCs w:val="16"/>
                </w:rPr>
                <w:t>TN clusters randomly placed in this NTN beam</w:t>
              </w:r>
            </w:ins>
          </w:p>
        </w:tc>
        <w:tc>
          <w:tcPr>
            <w:tcW w:w="0" w:type="auto"/>
          </w:tcPr>
          <w:p w:rsidR="002B0907" w:rsidRDefault="002B0907" w:rsidP="002B0907">
            <w:pPr>
              <w:snapToGrid w:val="0"/>
              <w:rPr>
                <w:ins w:id="1080" w:author="R4-2120772" w:date="2021-11-15T15:09:00Z"/>
                <w:rFonts w:eastAsia="等线"/>
                <w:sz w:val="16"/>
                <w:szCs w:val="16"/>
              </w:rPr>
            </w:pPr>
            <w:ins w:id="1081" w:author="R4-2120772" w:date="2021-11-15T15:09:00Z">
              <w:r>
                <w:rPr>
                  <w:rFonts w:eastAsia="等线"/>
                  <w:sz w:val="16"/>
                  <w:szCs w:val="16"/>
                </w:rPr>
                <w:t>All active TN clusters which has the NTN UE(s) at its edge.</w:t>
              </w:r>
            </w:ins>
          </w:p>
        </w:tc>
      </w:tr>
      <w:tr w:rsidR="002B0907" w:rsidTr="00C87AF8">
        <w:trPr>
          <w:trHeight w:val="676"/>
          <w:ins w:id="1082" w:author="R4-2120772" w:date="2021-11-15T15:09:00Z"/>
        </w:trPr>
        <w:tc>
          <w:tcPr>
            <w:tcW w:w="0" w:type="auto"/>
          </w:tcPr>
          <w:p w:rsidR="002B0907" w:rsidRDefault="002B0907" w:rsidP="002B0907">
            <w:pPr>
              <w:snapToGrid w:val="0"/>
              <w:jc w:val="center"/>
              <w:rPr>
                <w:ins w:id="1083" w:author="R4-2120772" w:date="2021-11-15T15:09:00Z"/>
                <w:rFonts w:eastAsia="等线"/>
                <w:sz w:val="16"/>
                <w:szCs w:val="16"/>
              </w:rPr>
            </w:pPr>
            <w:ins w:id="1084" w:author="R4-2120772" w:date="2021-11-15T15:09:00Z">
              <w:r>
                <w:rPr>
                  <w:rFonts w:eastAsia="等线"/>
                  <w:sz w:val="16"/>
                  <w:szCs w:val="16"/>
                </w:rPr>
                <w:t>6</w:t>
              </w:r>
            </w:ins>
          </w:p>
        </w:tc>
        <w:tc>
          <w:tcPr>
            <w:tcW w:w="0" w:type="auto"/>
          </w:tcPr>
          <w:p w:rsidR="002B0907" w:rsidRDefault="002B0907" w:rsidP="002B0907">
            <w:pPr>
              <w:snapToGrid w:val="0"/>
              <w:jc w:val="center"/>
              <w:rPr>
                <w:ins w:id="1085" w:author="R4-2120772" w:date="2021-11-15T15:09:00Z"/>
                <w:rFonts w:eastAsia="等线"/>
                <w:sz w:val="16"/>
                <w:szCs w:val="16"/>
              </w:rPr>
            </w:pPr>
            <w:ins w:id="1086" w:author="R4-2120772" w:date="2021-11-15T15:09:00Z">
              <w:r>
                <w:rPr>
                  <w:rFonts w:eastAsia="等线"/>
                  <w:sz w:val="16"/>
                  <w:szCs w:val="16"/>
                </w:rPr>
                <w:t>TN with NTN</w:t>
              </w:r>
            </w:ins>
          </w:p>
        </w:tc>
        <w:tc>
          <w:tcPr>
            <w:tcW w:w="0" w:type="auto"/>
          </w:tcPr>
          <w:p w:rsidR="002B0907" w:rsidRDefault="002B0907" w:rsidP="002B0907">
            <w:pPr>
              <w:snapToGrid w:val="0"/>
              <w:jc w:val="center"/>
              <w:rPr>
                <w:ins w:id="1087" w:author="R4-2120772" w:date="2021-11-15T15:09:00Z"/>
                <w:rFonts w:eastAsia="等线"/>
                <w:sz w:val="16"/>
                <w:szCs w:val="16"/>
              </w:rPr>
            </w:pPr>
            <w:ins w:id="1088" w:author="R4-2120772" w:date="2021-11-15T15:09:00Z">
              <w:r>
                <w:rPr>
                  <w:rFonts w:eastAsia="等线"/>
                  <w:sz w:val="16"/>
                  <w:szCs w:val="16"/>
                </w:rPr>
                <w:t>TN DL</w:t>
              </w:r>
            </w:ins>
          </w:p>
        </w:tc>
        <w:tc>
          <w:tcPr>
            <w:tcW w:w="0" w:type="auto"/>
          </w:tcPr>
          <w:p w:rsidR="002B0907" w:rsidRDefault="002B0907" w:rsidP="002B0907">
            <w:pPr>
              <w:snapToGrid w:val="0"/>
              <w:jc w:val="center"/>
              <w:rPr>
                <w:ins w:id="1089" w:author="R4-2120772" w:date="2021-11-15T15:09:00Z"/>
                <w:rFonts w:eastAsia="等线"/>
                <w:sz w:val="16"/>
                <w:szCs w:val="16"/>
              </w:rPr>
            </w:pPr>
            <w:ins w:id="1090" w:author="R4-2120772" w:date="2021-11-15T15:09:00Z">
              <w:r>
                <w:rPr>
                  <w:rFonts w:eastAsia="等线"/>
                  <w:sz w:val="16"/>
                  <w:szCs w:val="16"/>
                </w:rPr>
                <w:t>NTN UL</w:t>
              </w:r>
            </w:ins>
          </w:p>
        </w:tc>
        <w:tc>
          <w:tcPr>
            <w:tcW w:w="0" w:type="auto"/>
          </w:tcPr>
          <w:p w:rsidR="002B0907" w:rsidRDefault="002B0907" w:rsidP="002B0907">
            <w:pPr>
              <w:snapToGrid w:val="0"/>
              <w:rPr>
                <w:ins w:id="1091" w:author="R4-2120772" w:date="2021-11-15T15:09:00Z"/>
                <w:rFonts w:eastAsia="等线"/>
                <w:sz w:val="16"/>
                <w:szCs w:val="16"/>
                <w:u w:val="single"/>
              </w:rPr>
            </w:pPr>
            <w:ins w:id="1092" w:author="R4-2120772" w:date="2021-11-15T15:09:00Z">
              <w:r>
                <w:rPr>
                  <w:rFonts w:eastAsia="等线" w:hint="eastAsia"/>
                  <w:sz w:val="16"/>
                  <w:szCs w:val="16"/>
                  <w:u w:val="single"/>
                </w:rPr>
                <w:t>N</w:t>
              </w:r>
              <w:r>
                <w:rPr>
                  <w:rFonts w:eastAsia="等线"/>
                  <w:sz w:val="16"/>
                  <w:szCs w:val="16"/>
                  <w:u w:val="single"/>
                </w:rPr>
                <w:t>TN cell:</w:t>
              </w:r>
            </w:ins>
          </w:p>
          <w:p w:rsidR="002B0907" w:rsidRDefault="002B0907" w:rsidP="002B0907">
            <w:pPr>
              <w:snapToGrid w:val="0"/>
              <w:rPr>
                <w:ins w:id="1093" w:author="R4-2120772" w:date="2021-11-15T15:09:00Z"/>
                <w:rFonts w:eastAsia="等线"/>
                <w:sz w:val="16"/>
                <w:szCs w:val="16"/>
              </w:rPr>
            </w:pPr>
            <w:ins w:id="1094" w:author="R4-2120772" w:date="2021-11-15T15:09:00Z">
              <w:r>
                <w:rPr>
                  <w:rFonts w:eastAsia="等线"/>
                  <w:sz w:val="16"/>
                  <w:szCs w:val="16"/>
                </w:rPr>
                <w:t>Observe NTN central beam for SINR, 6 adjacent beams for inter-beam interference.</w:t>
              </w:r>
            </w:ins>
          </w:p>
          <w:p w:rsidR="002B0907" w:rsidRDefault="002B0907" w:rsidP="002B0907">
            <w:pPr>
              <w:snapToGrid w:val="0"/>
              <w:rPr>
                <w:ins w:id="1095" w:author="R4-2120772" w:date="2021-11-15T15:09:00Z"/>
                <w:rFonts w:eastAsia="等线"/>
                <w:sz w:val="16"/>
                <w:szCs w:val="16"/>
              </w:rPr>
            </w:pPr>
          </w:p>
          <w:p w:rsidR="002B0907" w:rsidRDefault="002B0907" w:rsidP="002B0907">
            <w:pPr>
              <w:snapToGrid w:val="0"/>
              <w:rPr>
                <w:ins w:id="1096" w:author="R4-2120772" w:date="2021-11-15T15:09:00Z"/>
                <w:rFonts w:eastAsia="等线"/>
                <w:sz w:val="16"/>
                <w:szCs w:val="16"/>
              </w:rPr>
            </w:pPr>
            <w:ins w:id="1097" w:author="R4-2120772" w:date="2021-11-15T15:09:00Z">
              <w:r w:rsidRPr="00657B8F">
                <w:rPr>
                  <w:rFonts w:eastAsia="等线" w:hint="eastAsia"/>
                  <w:sz w:val="16"/>
                  <w:szCs w:val="16"/>
                </w:rPr>
                <w:t>NTN cell with satellite at low elevation to be further investigated.</w:t>
              </w:r>
            </w:ins>
          </w:p>
          <w:p w:rsidR="002B0907" w:rsidRPr="002F52E9" w:rsidRDefault="002B0907" w:rsidP="002B0907">
            <w:pPr>
              <w:snapToGrid w:val="0"/>
              <w:rPr>
                <w:ins w:id="1098" w:author="R4-2120772" w:date="2021-11-15T15:09:00Z"/>
                <w:rFonts w:eastAsia="等线"/>
                <w:sz w:val="16"/>
                <w:szCs w:val="16"/>
              </w:rPr>
            </w:pPr>
          </w:p>
          <w:p w:rsidR="002B0907" w:rsidRDefault="002B0907" w:rsidP="002B0907">
            <w:pPr>
              <w:snapToGrid w:val="0"/>
              <w:rPr>
                <w:ins w:id="1099" w:author="R4-2120772" w:date="2021-11-15T15:09:00Z"/>
                <w:rFonts w:eastAsia="等线"/>
                <w:sz w:val="16"/>
                <w:szCs w:val="16"/>
                <w:u w:val="single"/>
              </w:rPr>
            </w:pPr>
            <w:ins w:id="1100" w:author="R4-2120772" w:date="2021-11-15T15:09:00Z">
              <w:r>
                <w:rPr>
                  <w:rFonts w:eastAsia="等线"/>
                  <w:sz w:val="16"/>
                  <w:szCs w:val="16"/>
                  <w:u w:val="single"/>
                </w:rPr>
                <w:t>NTN UE</w:t>
              </w:r>
              <w:r>
                <w:rPr>
                  <w:rFonts w:eastAsia="等线" w:hint="eastAsia"/>
                  <w:sz w:val="16"/>
                  <w:szCs w:val="16"/>
                  <w:u w:val="single"/>
                </w:rPr>
                <w:t>:</w:t>
              </w:r>
            </w:ins>
          </w:p>
          <w:p w:rsidR="002B0907" w:rsidRDefault="002B0907" w:rsidP="002B0907">
            <w:pPr>
              <w:snapToGrid w:val="0"/>
              <w:rPr>
                <w:ins w:id="1101" w:author="R4-2120772" w:date="2021-11-15T15:09:00Z"/>
                <w:rFonts w:eastAsia="等线"/>
                <w:sz w:val="16"/>
                <w:szCs w:val="16"/>
              </w:rPr>
            </w:pPr>
            <w:ins w:id="1102" w:author="R4-2120772" w:date="2021-11-15T15:09:00Z">
              <w:r>
                <w:rPr>
                  <w:rFonts w:eastAsia="等线"/>
                  <w:sz w:val="16"/>
                  <w:szCs w:val="16"/>
                </w:rPr>
                <w:t>NTN UEs dropped outside or at the edge of TN clusters</w:t>
              </w:r>
            </w:ins>
          </w:p>
        </w:tc>
        <w:tc>
          <w:tcPr>
            <w:tcW w:w="0" w:type="auto"/>
          </w:tcPr>
          <w:p w:rsidR="002B0907" w:rsidRDefault="002B0907" w:rsidP="002B0907">
            <w:pPr>
              <w:snapToGrid w:val="0"/>
              <w:rPr>
                <w:ins w:id="1103" w:author="R4-2120772" w:date="2021-11-15T15:09:00Z"/>
                <w:rFonts w:eastAsia="等线"/>
                <w:sz w:val="16"/>
                <w:szCs w:val="16"/>
              </w:rPr>
            </w:pPr>
            <w:ins w:id="1104" w:author="R4-2120772" w:date="2021-11-15T15:09:00Z">
              <w:r>
                <w:rPr>
                  <w:rFonts w:eastAsia="等线"/>
                  <w:sz w:val="16"/>
                  <w:szCs w:val="16"/>
                </w:rPr>
                <w:t>Consider the active rate of 20% for Rural and Urban of TN.</w:t>
              </w:r>
            </w:ins>
          </w:p>
        </w:tc>
        <w:tc>
          <w:tcPr>
            <w:tcW w:w="0" w:type="auto"/>
          </w:tcPr>
          <w:p w:rsidR="002B0907" w:rsidRDefault="002B0907" w:rsidP="002B0907">
            <w:pPr>
              <w:snapToGrid w:val="0"/>
              <w:rPr>
                <w:ins w:id="1105" w:author="R4-2120772" w:date="2021-11-15T15:09:00Z"/>
                <w:rFonts w:eastAsia="等线"/>
                <w:sz w:val="16"/>
                <w:szCs w:val="16"/>
              </w:rPr>
            </w:pPr>
            <w:ins w:id="1106" w:author="R4-2120772" w:date="2021-11-15T15:09:00Z">
              <w:r>
                <w:rPr>
                  <w:rFonts w:eastAsia="等线"/>
                  <w:sz w:val="16"/>
                  <w:szCs w:val="16"/>
                </w:rPr>
                <w:t>All active TN cells in central NTN beam</w:t>
              </w:r>
            </w:ins>
          </w:p>
        </w:tc>
      </w:tr>
    </w:tbl>
    <w:p w:rsidR="002B0907" w:rsidRDefault="002B0907" w:rsidP="002B0907">
      <w:pPr>
        <w:rPr>
          <w:ins w:id="1107" w:author="R4-2120772" w:date="2021-11-15T15:09:00Z"/>
        </w:rPr>
      </w:pPr>
    </w:p>
    <w:p w:rsidR="002B0907" w:rsidRDefault="002B0907" w:rsidP="002B0907">
      <w:pPr>
        <w:pStyle w:val="3"/>
        <w:ind w:left="0" w:firstLine="0"/>
        <w:rPr>
          <w:ins w:id="1108" w:author="R4-2120772" w:date="2021-11-15T15:09:00Z"/>
          <w:lang w:eastAsia="zh-CN"/>
        </w:rPr>
      </w:pPr>
      <w:bookmarkStart w:id="1109" w:name="_Toc87889242"/>
      <w:bookmarkStart w:id="1110" w:name="_Toc87951979"/>
      <w:ins w:id="1111" w:author="R4-2120772" w:date="2021-11-15T15:09:00Z">
        <w:r>
          <w:rPr>
            <w:lang w:eastAsia="zh-CN"/>
          </w:rPr>
          <w:t>6.2.2</w:t>
        </w:r>
        <w:r>
          <w:rPr>
            <w:rFonts w:cs="Arial"/>
            <w:lang w:eastAsia="zh-CN"/>
          </w:rPr>
          <w:tab/>
        </w:r>
        <w:r>
          <w:rPr>
            <w:rFonts w:cs="Arial" w:hint="eastAsia"/>
            <w:lang w:eastAsia="zh-CN"/>
          </w:rPr>
          <w:t>S</w:t>
        </w:r>
        <w:r>
          <w:rPr>
            <w:rFonts w:cs="Arial"/>
            <w:lang w:eastAsia="zh-CN"/>
          </w:rPr>
          <w:t>ystem parameters</w:t>
        </w:r>
        <w:bookmarkEnd w:id="1109"/>
        <w:bookmarkEnd w:id="1110"/>
      </w:ins>
    </w:p>
    <w:p w:rsidR="002B0907" w:rsidRDefault="002B0907" w:rsidP="002B0907">
      <w:pPr>
        <w:pStyle w:val="4"/>
        <w:rPr>
          <w:ins w:id="1112" w:author="R4-2120772" w:date="2021-11-15T15:09:00Z"/>
          <w:rFonts w:cs="Arial"/>
          <w:b/>
        </w:rPr>
      </w:pPr>
      <w:bookmarkStart w:id="1113" w:name="_Toc87889243"/>
      <w:bookmarkStart w:id="1114" w:name="_Toc87951980"/>
      <w:ins w:id="1115" w:author="R4-2120772" w:date="2021-11-15T15:09:00Z">
        <w:r>
          <w:rPr>
            <w:rFonts w:cs="Arial"/>
          </w:rPr>
          <w:t>6.2.2.1</w:t>
        </w:r>
        <w:r>
          <w:rPr>
            <w:rFonts w:cs="Arial"/>
          </w:rPr>
          <w:tab/>
        </w:r>
        <w:r>
          <w:rPr>
            <w:rFonts w:cs="Arial" w:hint="eastAsia"/>
          </w:rPr>
          <w:t>Satellite</w:t>
        </w:r>
        <w:r>
          <w:rPr>
            <w:rFonts w:cs="Arial"/>
          </w:rPr>
          <w:t xml:space="preserve"> parameters</w:t>
        </w:r>
        <w:bookmarkEnd w:id="1113"/>
        <w:bookmarkEnd w:id="1114"/>
      </w:ins>
    </w:p>
    <w:p w:rsidR="002B0907" w:rsidRDefault="002B0907" w:rsidP="002B0907">
      <w:pPr>
        <w:spacing w:after="120"/>
        <w:rPr>
          <w:ins w:id="1116" w:author="R4-2120772" w:date="2021-11-15T15:09:00Z"/>
          <w:rFonts w:eastAsia="宋体"/>
        </w:rPr>
      </w:pPr>
      <w:ins w:id="1117" w:author="R4-2120772" w:date="2021-11-15T15:09:00Z">
        <w:r>
          <w:rPr>
            <w:rFonts w:eastAsia="宋体" w:hint="eastAsia"/>
          </w:rPr>
          <w:t>T</w:t>
        </w:r>
        <w:r>
          <w:rPr>
            <w:rFonts w:eastAsia="宋体"/>
          </w:rPr>
          <w:t xml:space="preserve">wo sets of satellite parameters are listed </w:t>
        </w:r>
        <w:r>
          <w:rPr>
            <w:rFonts w:eastAsia="宋体" w:hint="eastAsia"/>
          </w:rPr>
          <w:t xml:space="preserve">in Table </w:t>
        </w:r>
        <w:r>
          <w:rPr>
            <w:rFonts w:eastAsia="宋体"/>
          </w:rPr>
          <w:t>6.2.2.1</w:t>
        </w:r>
        <w:r>
          <w:rPr>
            <w:rFonts w:eastAsia="宋体" w:hint="eastAsia"/>
          </w:rPr>
          <w:t>-</w:t>
        </w:r>
        <w:r>
          <w:rPr>
            <w:rFonts w:eastAsia="宋体"/>
          </w:rPr>
          <w:t>2</w:t>
        </w:r>
        <w:r>
          <w:rPr>
            <w:rFonts w:eastAsia="宋体" w:hint="eastAsia"/>
          </w:rPr>
          <w:t xml:space="preserve"> and Table </w:t>
        </w:r>
        <w:r>
          <w:rPr>
            <w:rFonts w:eastAsia="宋体"/>
          </w:rPr>
          <w:t>6.2.2.1</w:t>
        </w:r>
        <w:r>
          <w:rPr>
            <w:rFonts w:eastAsia="宋体" w:hint="eastAsia"/>
          </w:rPr>
          <w:t>-</w:t>
        </w:r>
        <w:r>
          <w:rPr>
            <w:rFonts w:eastAsia="宋体"/>
          </w:rPr>
          <w:t>3</w:t>
        </w:r>
        <w:r>
          <w:rPr>
            <w:rFonts w:eastAsia="宋体" w:hint="eastAsia"/>
          </w:rPr>
          <w:t xml:space="preserve"> according to TR 38.821</w:t>
        </w:r>
      </w:ins>
      <w:ins w:id="1118" w:author="JIN Yiran" w:date="2021-11-15T17:02:00Z">
        <w:r w:rsidR="008231FF">
          <w:rPr>
            <w:rFonts w:eastAsia="宋体"/>
          </w:rPr>
          <w:t>[5]</w:t>
        </w:r>
      </w:ins>
      <w:ins w:id="1119" w:author="R4-2120772" w:date="2021-11-15T15:09:00Z">
        <w:r>
          <w:rPr>
            <w:rFonts w:eastAsia="宋体" w:hint="eastAsia"/>
          </w:rPr>
          <w:t>.</w:t>
        </w:r>
      </w:ins>
    </w:p>
    <w:p w:rsidR="002B0907" w:rsidRDefault="002B0907" w:rsidP="002B0907">
      <w:pPr>
        <w:spacing w:after="120"/>
        <w:rPr>
          <w:ins w:id="1120" w:author="R4-2120772" w:date="2021-11-15T15:09:00Z"/>
          <w:rFonts w:eastAsia="宋体"/>
          <w:szCs w:val="24"/>
        </w:rPr>
      </w:pPr>
      <w:ins w:id="1121" w:author="R4-2120772" w:date="2021-11-15T15:09:00Z">
        <w:r>
          <w:rPr>
            <w:rFonts w:eastAsia="宋体"/>
            <w:szCs w:val="24"/>
          </w:rPr>
          <w:t>The satellite max Tx power can be calculated by the equation as below:</w:t>
        </w:r>
      </w:ins>
    </w:p>
    <w:p w:rsidR="002B0907" w:rsidRDefault="002D1A15" w:rsidP="002B0907">
      <w:pPr>
        <w:spacing w:after="120"/>
        <w:rPr>
          <w:ins w:id="1122" w:author="R4-2120772" w:date="2021-11-15T15:09:00Z"/>
          <w:rFonts w:ascii="Cambria Math" w:eastAsia="宋体" w:hAnsi="Cambria Math" w:hint="eastAsia"/>
          <w:i/>
        </w:rPr>
      </w:pPr>
      <m:oMathPara>
        <m:oMathParaPr>
          <m:jc m:val="centerGroup"/>
        </m:oMathParaPr>
        <m:oMath>
          <m:func>
            <m:funcPr>
              <m:ctrlPr>
                <w:ins w:id="1123" w:author="R4-2120772" w:date="2021-11-15T15:09:00Z">
                  <w:rPr>
                    <w:rFonts w:ascii="Cambria Math" w:eastAsia="宋体" w:hAnsi="Cambria Math"/>
                    <w:i/>
                    <w:iCs/>
                  </w:rPr>
                </w:ins>
              </m:ctrlPr>
            </m:funcPr>
            <m:fName>
              <m:r>
                <w:ins w:id="1124" w:author="R4-2120772" w:date="2021-11-15T15:09:00Z">
                  <w:rPr>
                    <w:rFonts w:ascii="Cambria Math" w:eastAsia="宋体" w:hAnsi="Cambria Math"/>
                  </w:rPr>
                  <m:t>max</m:t>
                </w:ins>
              </m:r>
            </m:fName>
            <m:e>
              <m:r>
                <w:ins w:id="1125" w:author="R4-2120772" w:date="2021-11-15T15:09:00Z">
                  <w:rPr>
                    <w:rFonts w:ascii="Cambria Math" w:eastAsia="宋体" w:hAnsi="Cambria Math"/>
                  </w:rPr>
                  <m:t>Tx power</m:t>
                </w:ins>
              </m:r>
              <m:d>
                <m:dPr>
                  <m:begChr m:val="["/>
                  <m:endChr m:val="]"/>
                  <m:ctrlPr>
                    <w:ins w:id="1126" w:author="R4-2120772" w:date="2021-11-15T15:09:00Z">
                      <w:rPr>
                        <w:rFonts w:ascii="Cambria Math" w:eastAsia="宋体" w:hAnsi="Cambria Math"/>
                        <w:i/>
                        <w:iCs/>
                      </w:rPr>
                    </w:ins>
                  </m:ctrlPr>
                </m:dPr>
                <m:e>
                  <m:r>
                    <w:ins w:id="1127" w:author="R4-2120772" w:date="2021-11-15T15:09:00Z">
                      <w:rPr>
                        <w:rFonts w:ascii="Cambria Math" w:eastAsia="宋体" w:hAnsi="Cambria Math"/>
                      </w:rPr>
                      <m:t>dBm</m:t>
                    </w:ins>
                  </m:r>
                </m:e>
              </m:d>
              <m:r>
                <w:ins w:id="1128" w:author="R4-2120772" w:date="2021-11-15T15:09:00Z">
                  <w:rPr>
                    <w:rFonts w:ascii="Cambria Math" w:eastAsia="宋体" w:hAnsi="Cambria Math"/>
                  </w:rPr>
                  <m:t>=</m:t>
                </w:ins>
              </m:r>
            </m:e>
          </m:func>
          <m:r>
            <w:ins w:id="1129" w:author="R4-2120772" w:date="2021-11-15T15:09:00Z">
              <w:rPr>
                <w:rFonts w:ascii="Cambria Math" w:eastAsia="宋体" w:hAnsi="Cambria Math"/>
              </w:rPr>
              <m:t>EIRP density</m:t>
            </w:ins>
          </m:r>
          <m:d>
            <m:dPr>
              <m:begChr m:val="["/>
              <m:endChr m:val="]"/>
              <m:ctrlPr>
                <w:ins w:id="1130" w:author="R4-2120772" w:date="2021-11-15T15:09:00Z">
                  <w:rPr>
                    <w:rFonts w:ascii="Cambria Math" w:eastAsia="宋体" w:hAnsi="Cambria Math"/>
                    <w:i/>
                    <w:iCs/>
                  </w:rPr>
                </w:ins>
              </m:ctrlPr>
            </m:dPr>
            <m:e>
              <m:f>
                <m:fPr>
                  <m:ctrlPr>
                    <w:ins w:id="1131" w:author="R4-2120772" w:date="2021-11-15T15:09:00Z">
                      <w:rPr>
                        <w:rFonts w:ascii="Cambria Math" w:eastAsia="宋体" w:hAnsi="Cambria Math"/>
                        <w:i/>
                        <w:iCs/>
                      </w:rPr>
                    </w:ins>
                  </m:ctrlPr>
                </m:fPr>
                <m:num>
                  <m:r>
                    <w:ins w:id="1132" w:author="R4-2120772" w:date="2021-11-15T15:09:00Z">
                      <w:rPr>
                        <w:rFonts w:ascii="Cambria Math" w:eastAsia="宋体" w:hAnsi="Cambria Math"/>
                      </w:rPr>
                      <m:t>dBW</m:t>
                    </w:ins>
                  </m:r>
                </m:num>
                <m:den>
                  <m:r>
                    <w:ins w:id="1133" w:author="R4-2120772" w:date="2021-11-15T15:09:00Z">
                      <w:rPr>
                        <w:rFonts w:ascii="Cambria Math" w:eastAsia="宋体" w:hAnsi="Cambria Math"/>
                      </w:rPr>
                      <m:t>MHz</m:t>
                    </w:ins>
                  </m:r>
                </m:den>
              </m:f>
            </m:e>
          </m:d>
          <m:r>
            <w:ins w:id="1134" w:author="R4-2120772" w:date="2021-11-15T15:09:00Z">
              <w:rPr>
                <w:rFonts w:ascii="Cambria Math" w:eastAsia="宋体" w:hAnsi="Cambria Math"/>
              </w:rPr>
              <m:t>+30+10 </m:t>
            </w:ins>
          </m:r>
          <m:sSub>
            <m:sSubPr>
              <m:ctrlPr>
                <w:ins w:id="1135" w:author="R4-2120772" w:date="2021-11-15T15:09:00Z">
                  <w:rPr>
                    <w:rFonts w:ascii="Cambria Math" w:eastAsia="宋体" w:hAnsi="Cambria Math"/>
                    <w:i/>
                    <w:iCs/>
                  </w:rPr>
                </w:ins>
              </m:ctrlPr>
            </m:sSubPr>
            <m:e>
              <m:r>
                <w:ins w:id="1136" w:author="R4-2120772" w:date="2021-11-15T15:09:00Z">
                  <w:rPr>
                    <w:rFonts w:ascii="Cambria Math" w:eastAsia="宋体" w:hAnsi="Cambria Math"/>
                  </w:rPr>
                  <m:t>log</m:t>
                </w:ins>
              </m:r>
            </m:e>
            <m:sub>
              <m:r>
                <w:ins w:id="1137" w:author="R4-2120772" w:date="2021-11-15T15:09:00Z">
                  <w:rPr>
                    <w:rFonts w:ascii="Cambria Math" w:eastAsia="宋体" w:hAnsi="Cambria Math"/>
                  </w:rPr>
                  <m:t>10</m:t>
                </w:ins>
              </m:r>
            </m:sub>
          </m:sSub>
          <m:d>
            <m:dPr>
              <m:ctrlPr>
                <w:ins w:id="1138" w:author="R4-2120772" w:date="2021-11-15T15:09:00Z">
                  <w:rPr>
                    <w:rFonts w:ascii="Cambria Math" w:eastAsia="宋体" w:hAnsi="Cambria Math"/>
                    <w:i/>
                    <w:iCs/>
                  </w:rPr>
                </w:ins>
              </m:ctrlPr>
            </m:dPr>
            <m:e>
              <m:sSub>
                <m:sSubPr>
                  <m:ctrlPr>
                    <w:ins w:id="1139" w:author="R4-2120772" w:date="2021-11-15T15:09:00Z">
                      <w:rPr>
                        <w:rFonts w:ascii="Cambria Math" w:eastAsia="宋体" w:hAnsi="Cambria Math"/>
                        <w:i/>
                        <w:iCs/>
                      </w:rPr>
                    </w:ins>
                  </m:ctrlPr>
                </m:sSubPr>
                <m:e>
                  <m:r>
                    <w:ins w:id="1140" w:author="R4-2120772" w:date="2021-11-15T15:09:00Z">
                      <w:rPr>
                        <w:rFonts w:ascii="Cambria Math" w:eastAsia="宋体" w:hAnsi="Cambria Math"/>
                      </w:rPr>
                      <m:t>N</m:t>
                    </w:ins>
                  </m:r>
                </m:e>
                <m:sub>
                  <m:r>
                    <w:ins w:id="1141" w:author="R4-2120772" w:date="2021-11-15T15:09:00Z">
                      <w:rPr>
                        <w:rFonts w:ascii="Cambria Math" w:eastAsia="宋体" w:hAnsi="Cambria Math"/>
                      </w:rPr>
                      <m:t>RB</m:t>
                    </w:ins>
                  </m:r>
                </m:sub>
              </m:sSub>
              <m:r>
                <w:ins w:id="1142" w:author="R4-2120772" w:date="2021-11-15T15:09:00Z">
                  <w:rPr>
                    <w:rFonts w:ascii="Cambria Math" w:eastAsia="宋体" w:hAnsi="Cambria Math"/>
                  </w:rPr>
                  <m:t>*SCS</m:t>
                </w:ins>
              </m:r>
              <m:d>
                <m:dPr>
                  <m:begChr m:val="["/>
                  <m:endChr m:val="]"/>
                  <m:ctrlPr>
                    <w:ins w:id="1143" w:author="R4-2120772" w:date="2021-11-15T15:09:00Z">
                      <w:rPr>
                        <w:rFonts w:ascii="Cambria Math" w:eastAsia="宋体" w:hAnsi="Cambria Math"/>
                        <w:i/>
                        <w:iCs/>
                      </w:rPr>
                    </w:ins>
                  </m:ctrlPr>
                </m:dPr>
                <m:e>
                  <m:r>
                    <w:ins w:id="1144" w:author="R4-2120772" w:date="2021-11-15T15:09:00Z">
                      <w:rPr>
                        <w:rFonts w:ascii="Cambria Math" w:eastAsia="宋体" w:hAnsi="Cambria Math"/>
                      </w:rPr>
                      <m:t>MHz</m:t>
                    </w:ins>
                  </m:r>
                </m:e>
              </m:d>
              <m:r>
                <w:ins w:id="1145" w:author="R4-2120772" w:date="2021-11-15T15:09:00Z">
                  <w:rPr>
                    <w:rFonts w:ascii="Cambria Math" w:eastAsia="宋体" w:hAnsi="Cambria Math"/>
                  </w:rPr>
                  <m:t>*12</m:t>
                </w:ins>
              </m:r>
            </m:e>
          </m:d>
          <m:r>
            <w:ins w:id="1146" w:author="R4-2120772" w:date="2021-11-15T15:09:00Z">
              <w:rPr>
                <w:rFonts w:ascii="Cambria Math" w:eastAsia="宋体" w:hAnsi="Cambria Math"/>
              </w:rPr>
              <m:t>-Max Gain</m:t>
            </w:ins>
          </m:r>
          <m:d>
            <m:dPr>
              <m:begChr m:val="["/>
              <m:endChr m:val="]"/>
              <m:ctrlPr>
                <w:ins w:id="1147" w:author="R4-2120772" w:date="2021-11-15T15:09:00Z">
                  <w:rPr>
                    <w:rFonts w:ascii="Cambria Math" w:eastAsia="宋体" w:hAnsi="Cambria Math"/>
                    <w:i/>
                    <w:iCs/>
                  </w:rPr>
                </w:ins>
              </m:ctrlPr>
            </m:dPr>
            <m:e>
              <m:r>
                <w:ins w:id="1148" w:author="R4-2120772" w:date="2021-11-15T15:09:00Z">
                  <w:rPr>
                    <w:rFonts w:ascii="Cambria Math" w:eastAsia="宋体" w:hAnsi="Cambria Math"/>
                  </w:rPr>
                  <m:t>dBi</m:t>
                </w:ins>
              </m:r>
            </m:e>
          </m:d>
        </m:oMath>
      </m:oMathPara>
    </w:p>
    <w:p w:rsidR="002B0907" w:rsidRDefault="002B0907" w:rsidP="002B0907">
      <w:pPr>
        <w:spacing w:after="120"/>
        <w:jc w:val="center"/>
        <w:rPr>
          <w:ins w:id="1149" w:author="R4-2120772" w:date="2021-11-15T15:09:00Z"/>
          <w:rFonts w:ascii="Arial" w:eastAsia="宋体" w:hAnsi="Arial" w:cs="Arial"/>
          <w:b/>
          <w:sz w:val="18"/>
        </w:rPr>
      </w:pPr>
      <w:ins w:id="1150" w:author="R4-2120772" w:date="2021-11-15T15:09:00Z">
        <w:r>
          <w:rPr>
            <w:rFonts w:ascii="Arial" w:eastAsia="宋体" w:hAnsi="Arial" w:cs="Arial"/>
            <w:b/>
            <w:bCs/>
            <w:sz w:val="18"/>
          </w:rPr>
          <w:t xml:space="preserve">Table 2.3-1 </w:t>
        </w:r>
        <w:r>
          <w:rPr>
            <w:rFonts w:ascii="Arial" w:eastAsia="宋体" w:hAnsi="Arial" w:cs="Arial"/>
            <w:b/>
            <w:bCs/>
            <w:sz w:val="18"/>
            <w:lang w:eastAsia="fr-FR"/>
          </w:rPr>
          <w:t>N</w:t>
        </w:r>
        <w:r>
          <w:rPr>
            <w:rFonts w:ascii="Arial" w:eastAsia="宋体" w:hAnsi="Arial" w:cs="Arial"/>
            <w:b/>
            <w:bCs/>
            <w:sz w:val="18"/>
            <w:vertAlign w:val="subscript"/>
            <w:lang w:eastAsia="fr-FR"/>
          </w:rPr>
          <w:t>RB</w:t>
        </w:r>
        <w:r>
          <w:rPr>
            <w:rFonts w:ascii="Arial" w:eastAsia="宋体" w:hAnsi="Arial" w:cs="Arial"/>
            <w:b/>
            <w:sz w:val="18"/>
            <w:lang w:eastAsia="fr-FR"/>
          </w:rPr>
          <w:t xml:space="preserve"> configuration per BandWidth size and SCS</w:t>
        </w:r>
      </w:ins>
    </w:p>
    <w:tbl>
      <w:tblPr>
        <w:tblStyle w:val="12"/>
        <w:tblW w:w="8642" w:type="dxa"/>
        <w:jc w:val="center"/>
        <w:tblLook w:val="04A0" w:firstRow="1" w:lastRow="0" w:firstColumn="1" w:lastColumn="0" w:noHBand="0" w:noVBand="1"/>
      </w:tblPr>
      <w:tblGrid>
        <w:gridCol w:w="2122"/>
        <w:gridCol w:w="1630"/>
        <w:gridCol w:w="1630"/>
        <w:gridCol w:w="1630"/>
        <w:gridCol w:w="1630"/>
      </w:tblGrid>
      <w:tr w:rsidR="002B0907" w:rsidTr="002B0907">
        <w:trPr>
          <w:trHeight w:val="56"/>
          <w:jc w:val="center"/>
          <w:ins w:id="1151" w:author="R4-2120772" w:date="2021-11-15T15:09:00Z"/>
        </w:trPr>
        <w:tc>
          <w:tcPr>
            <w:tcW w:w="2122" w:type="dxa"/>
            <w:vAlign w:val="center"/>
          </w:tcPr>
          <w:p w:rsidR="002B0907" w:rsidRDefault="002B0907" w:rsidP="002B0907">
            <w:pPr>
              <w:ind w:left="18" w:hangingChars="11" w:hanging="18"/>
              <w:jc w:val="center"/>
              <w:rPr>
                <w:ins w:id="1152" w:author="R4-2120772" w:date="2021-11-15T15:09:00Z"/>
                <w:sz w:val="16"/>
                <w:szCs w:val="16"/>
                <w:lang w:val="fr-FR" w:eastAsia="fr-FR"/>
              </w:rPr>
            </w:pPr>
            <w:ins w:id="1153" w:author="R4-2120772" w:date="2021-11-15T15:09:00Z">
              <w:r>
                <w:rPr>
                  <w:b/>
                  <w:bCs/>
                  <w:sz w:val="16"/>
                  <w:szCs w:val="16"/>
                  <w:lang w:val="fr-FR" w:eastAsia="fr-FR"/>
                </w:rPr>
                <w:t>Configuration FR1 S-band</w:t>
              </w:r>
            </w:ins>
          </w:p>
        </w:tc>
        <w:tc>
          <w:tcPr>
            <w:tcW w:w="1630" w:type="dxa"/>
            <w:vAlign w:val="center"/>
          </w:tcPr>
          <w:p w:rsidR="002B0907" w:rsidRDefault="002B0907" w:rsidP="002B0907">
            <w:pPr>
              <w:ind w:left="18" w:hangingChars="11" w:hanging="18"/>
              <w:jc w:val="center"/>
              <w:rPr>
                <w:ins w:id="1154" w:author="R4-2120772" w:date="2021-11-15T15:09:00Z"/>
                <w:sz w:val="16"/>
                <w:szCs w:val="16"/>
                <w:lang w:val="fr-FR" w:eastAsia="fr-FR"/>
              </w:rPr>
            </w:pPr>
            <w:ins w:id="1155" w:author="R4-2120772" w:date="2021-11-15T15:09:00Z">
              <w:r>
                <w:rPr>
                  <w:b/>
                  <w:bCs/>
                  <w:sz w:val="16"/>
                  <w:szCs w:val="16"/>
                  <w:lang w:val="fr-FR" w:eastAsia="fr-FR"/>
                </w:rPr>
                <w:t>N</w:t>
              </w:r>
              <w:r>
                <w:rPr>
                  <w:b/>
                  <w:bCs/>
                  <w:sz w:val="16"/>
                  <w:szCs w:val="16"/>
                  <w:vertAlign w:val="subscript"/>
                  <w:lang w:val="fr-FR" w:eastAsia="fr-FR"/>
                </w:rPr>
                <w:t>RB</w:t>
              </w:r>
              <w:r>
                <w:rPr>
                  <w:sz w:val="16"/>
                  <w:szCs w:val="16"/>
                  <w:lang w:val="fr-FR" w:eastAsia="fr-FR"/>
                </w:rPr>
                <w:t xml:space="preserve"> (</w:t>
              </w:r>
              <w:r>
                <w:rPr>
                  <w:b/>
                  <w:bCs/>
                  <w:sz w:val="16"/>
                  <w:szCs w:val="16"/>
                  <w:lang w:val="fr-FR" w:eastAsia="fr-FR"/>
                </w:rPr>
                <w:t>5MHz BW)</w:t>
              </w:r>
            </w:ins>
          </w:p>
        </w:tc>
        <w:tc>
          <w:tcPr>
            <w:tcW w:w="1630" w:type="dxa"/>
            <w:vAlign w:val="center"/>
          </w:tcPr>
          <w:p w:rsidR="002B0907" w:rsidRDefault="002B0907" w:rsidP="002B0907">
            <w:pPr>
              <w:ind w:left="18" w:hangingChars="11" w:hanging="18"/>
              <w:jc w:val="center"/>
              <w:rPr>
                <w:ins w:id="1156" w:author="R4-2120772" w:date="2021-11-15T15:09:00Z"/>
                <w:sz w:val="16"/>
                <w:szCs w:val="16"/>
                <w:lang w:val="fr-FR" w:eastAsia="fr-FR"/>
              </w:rPr>
            </w:pPr>
            <w:ins w:id="1157" w:author="R4-2120772" w:date="2021-11-15T15:09:00Z">
              <w:r>
                <w:rPr>
                  <w:b/>
                  <w:bCs/>
                  <w:sz w:val="16"/>
                  <w:szCs w:val="16"/>
                  <w:lang w:val="fr-FR" w:eastAsia="fr-FR"/>
                </w:rPr>
                <w:t>N</w:t>
              </w:r>
              <w:r>
                <w:rPr>
                  <w:b/>
                  <w:bCs/>
                  <w:sz w:val="16"/>
                  <w:szCs w:val="16"/>
                  <w:vertAlign w:val="subscript"/>
                  <w:lang w:val="fr-FR" w:eastAsia="fr-FR"/>
                </w:rPr>
                <w:t>RB</w:t>
              </w:r>
              <w:r>
                <w:rPr>
                  <w:sz w:val="16"/>
                  <w:szCs w:val="16"/>
                  <w:lang w:val="fr-FR" w:eastAsia="fr-FR"/>
                </w:rPr>
                <w:t xml:space="preserve"> (</w:t>
              </w:r>
              <w:r>
                <w:rPr>
                  <w:b/>
                  <w:bCs/>
                  <w:sz w:val="16"/>
                  <w:szCs w:val="16"/>
                  <w:lang w:val="fr-FR" w:eastAsia="fr-FR"/>
                </w:rPr>
                <w:t>10MHz BW)</w:t>
              </w:r>
            </w:ins>
          </w:p>
        </w:tc>
        <w:tc>
          <w:tcPr>
            <w:tcW w:w="1630" w:type="dxa"/>
            <w:vAlign w:val="center"/>
          </w:tcPr>
          <w:p w:rsidR="002B0907" w:rsidRDefault="002B0907" w:rsidP="002B0907">
            <w:pPr>
              <w:ind w:left="18" w:hangingChars="11" w:hanging="18"/>
              <w:jc w:val="center"/>
              <w:rPr>
                <w:ins w:id="1158" w:author="R4-2120772" w:date="2021-11-15T15:09:00Z"/>
                <w:sz w:val="16"/>
                <w:szCs w:val="16"/>
                <w:lang w:val="fr-FR" w:eastAsia="fr-FR"/>
              </w:rPr>
            </w:pPr>
            <w:ins w:id="1159" w:author="R4-2120772" w:date="2021-11-15T15:09:00Z">
              <w:r>
                <w:rPr>
                  <w:b/>
                  <w:bCs/>
                  <w:sz w:val="16"/>
                  <w:szCs w:val="16"/>
                  <w:lang w:val="fr-FR" w:eastAsia="fr-FR"/>
                </w:rPr>
                <w:t>N</w:t>
              </w:r>
              <w:r>
                <w:rPr>
                  <w:b/>
                  <w:bCs/>
                  <w:sz w:val="16"/>
                  <w:szCs w:val="16"/>
                  <w:vertAlign w:val="subscript"/>
                  <w:lang w:val="fr-FR" w:eastAsia="fr-FR"/>
                </w:rPr>
                <w:t>RB</w:t>
              </w:r>
              <w:r>
                <w:rPr>
                  <w:sz w:val="16"/>
                  <w:szCs w:val="16"/>
                  <w:lang w:val="fr-FR" w:eastAsia="fr-FR"/>
                </w:rPr>
                <w:t xml:space="preserve"> (1</w:t>
              </w:r>
              <w:r>
                <w:rPr>
                  <w:b/>
                  <w:bCs/>
                  <w:sz w:val="16"/>
                  <w:szCs w:val="16"/>
                  <w:lang w:val="fr-FR" w:eastAsia="fr-FR"/>
                </w:rPr>
                <w:t>5MHz BW)</w:t>
              </w:r>
            </w:ins>
          </w:p>
        </w:tc>
        <w:tc>
          <w:tcPr>
            <w:tcW w:w="1630" w:type="dxa"/>
            <w:vAlign w:val="center"/>
          </w:tcPr>
          <w:p w:rsidR="002B0907" w:rsidRDefault="002B0907" w:rsidP="002B0907">
            <w:pPr>
              <w:ind w:left="18" w:hangingChars="11" w:hanging="18"/>
              <w:jc w:val="center"/>
              <w:rPr>
                <w:ins w:id="1160" w:author="R4-2120772" w:date="2021-11-15T15:09:00Z"/>
                <w:sz w:val="16"/>
                <w:szCs w:val="16"/>
                <w:lang w:val="fr-FR" w:eastAsia="fr-FR"/>
              </w:rPr>
            </w:pPr>
            <w:ins w:id="1161" w:author="R4-2120772" w:date="2021-11-15T15:09:00Z">
              <w:r>
                <w:rPr>
                  <w:b/>
                  <w:bCs/>
                  <w:sz w:val="16"/>
                  <w:szCs w:val="16"/>
                  <w:lang w:val="fr-FR" w:eastAsia="fr-FR"/>
                </w:rPr>
                <w:t>N</w:t>
              </w:r>
              <w:r>
                <w:rPr>
                  <w:b/>
                  <w:bCs/>
                  <w:sz w:val="16"/>
                  <w:szCs w:val="16"/>
                  <w:vertAlign w:val="subscript"/>
                  <w:lang w:val="fr-FR" w:eastAsia="fr-FR"/>
                </w:rPr>
                <w:t>RB</w:t>
              </w:r>
              <w:r>
                <w:rPr>
                  <w:sz w:val="16"/>
                  <w:szCs w:val="16"/>
                  <w:lang w:val="fr-FR" w:eastAsia="fr-FR"/>
                </w:rPr>
                <w:t xml:space="preserve"> (</w:t>
              </w:r>
              <w:r>
                <w:rPr>
                  <w:b/>
                  <w:bCs/>
                  <w:sz w:val="16"/>
                  <w:szCs w:val="16"/>
                  <w:lang w:val="fr-FR" w:eastAsia="fr-FR"/>
                </w:rPr>
                <w:t>20MHz BW)</w:t>
              </w:r>
            </w:ins>
          </w:p>
        </w:tc>
      </w:tr>
      <w:tr w:rsidR="002B0907" w:rsidTr="002B0907">
        <w:trPr>
          <w:trHeight w:val="56"/>
          <w:jc w:val="center"/>
          <w:ins w:id="1162" w:author="R4-2120772" w:date="2021-11-15T15:09:00Z"/>
        </w:trPr>
        <w:tc>
          <w:tcPr>
            <w:tcW w:w="2122" w:type="dxa"/>
            <w:vAlign w:val="center"/>
          </w:tcPr>
          <w:p w:rsidR="002B0907" w:rsidRDefault="002B0907" w:rsidP="002B0907">
            <w:pPr>
              <w:ind w:left="18" w:hangingChars="11" w:hanging="18"/>
              <w:jc w:val="center"/>
              <w:rPr>
                <w:ins w:id="1163" w:author="R4-2120772" w:date="2021-11-15T15:09:00Z"/>
                <w:sz w:val="16"/>
                <w:szCs w:val="16"/>
                <w:lang w:val="fr-FR" w:eastAsia="fr-FR"/>
              </w:rPr>
            </w:pPr>
            <w:ins w:id="1164" w:author="R4-2120772" w:date="2021-11-15T15:09:00Z">
              <w:r>
                <w:rPr>
                  <w:sz w:val="16"/>
                  <w:szCs w:val="16"/>
                  <w:lang w:val="fr-FR" w:eastAsia="fr-FR"/>
                </w:rPr>
                <w:t>SCS 15 kHz</w:t>
              </w:r>
            </w:ins>
          </w:p>
        </w:tc>
        <w:tc>
          <w:tcPr>
            <w:tcW w:w="1630" w:type="dxa"/>
            <w:vAlign w:val="center"/>
          </w:tcPr>
          <w:p w:rsidR="002B0907" w:rsidRDefault="002B0907" w:rsidP="002B0907">
            <w:pPr>
              <w:ind w:left="18" w:hangingChars="11" w:hanging="18"/>
              <w:jc w:val="center"/>
              <w:rPr>
                <w:ins w:id="1165" w:author="R4-2120772" w:date="2021-11-15T15:09:00Z"/>
                <w:sz w:val="16"/>
                <w:szCs w:val="16"/>
                <w:lang w:val="fr-FR" w:eastAsia="fr-FR"/>
              </w:rPr>
            </w:pPr>
            <w:ins w:id="1166" w:author="R4-2120772" w:date="2021-11-15T15:09:00Z">
              <w:r>
                <w:rPr>
                  <w:sz w:val="16"/>
                  <w:szCs w:val="16"/>
                  <w:lang w:val="fr-FR" w:eastAsia="fr-FR"/>
                </w:rPr>
                <w:t>25</w:t>
              </w:r>
            </w:ins>
          </w:p>
        </w:tc>
        <w:tc>
          <w:tcPr>
            <w:tcW w:w="1630" w:type="dxa"/>
            <w:vAlign w:val="center"/>
          </w:tcPr>
          <w:p w:rsidR="002B0907" w:rsidRDefault="002B0907" w:rsidP="002B0907">
            <w:pPr>
              <w:ind w:left="18" w:hangingChars="11" w:hanging="18"/>
              <w:jc w:val="center"/>
              <w:rPr>
                <w:ins w:id="1167" w:author="R4-2120772" w:date="2021-11-15T15:09:00Z"/>
                <w:sz w:val="16"/>
                <w:szCs w:val="16"/>
                <w:lang w:val="fr-FR" w:eastAsia="fr-FR"/>
              </w:rPr>
            </w:pPr>
            <w:ins w:id="1168" w:author="R4-2120772" w:date="2021-11-15T15:09:00Z">
              <w:r>
                <w:rPr>
                  <w:sz w:val="16"/>
                  <w:szCs w:val="16"/>
                  <w:lang w:val="fr-FR" w:eastAsia="fr-FR"/>
                </w:rPr>
                <w:t>52</w:t>
              </w:r>
            </w:ins>
          </w:p>
        </w:tc>
        <w:tc>
          <w:tcPr>
            <w:tcW w:w="1630" w:type="dxa"/>
            <w:vAlign w:val="center"/>
          </w:tcPr>
          <w:p w:rsidR="002B0907" w:rsidRDefault="002B0907" w:rsidP="002B0907">
            <w:pPr>
              <w:ind w:left="18" w:hangingChars="11" w:hanging="18"/>
              <w:jc w:val="center"/>
              <w:rPr>
                <w:ins w:id="1169" w:author="R4-2120772" w:date="2021-11-15T15:09:00Z"/>
                <w:sz w:val="16"/>
                <w:szCs w:val="16"/>
                <w:lang w:val="fr-FR" w:eastAsia="fr-FR"/>
              </w:rPr>
            </w:pPr>
            <w:ins w:id="1170" w:author="R4-2120772" w:date="2021-11-15T15:09:00Z">
              <w:r>
                <w:rPr>
                  <w:sz w:val="16"/>
                  <w:szCs w:val="16"/>
                  <w:lang w:val="fr-FR" w:eastAsia="fr-FR"/>
                </w:rPr>
                <w:t>79</w:t>
              </w:r>
            </w:ins>
          </w:p>
        </w:tc>
        <w:tc>
          <w:tcPr>
            <w:tcW w:w="1630" w:type="dxa"/>
            <w:vAlign w:val="center"/>
          </w:tcPr>
          <w:p w:rsidR="002B0907" w:rsidRDefault="002B0907" w:rsidP="002B0907">
            <w:pPr>
              <w:ind w:left="18" w:hangingChars="11" w:hanging="18"/>
              <w:jc w:val="center"/>
              <w:rPr>
                <w:ins w:id="1171" w:author="R4-2120772" w:date="2021-11-15T15:09:00Z"/>
                <w:sz w:val="16"/>
                <w:szCs w:val="16"/>
                <w:lang w:val="fr-FR" w:eastAsia="fr-FR"/>
              </w:rPr>
            </w:pPr>
            <w:ins w:id="1172" w:author="R4-2120772" w:date="2021-11-15T15:09:00Z">
              <w:r>
                <w:rPr>
                  <w:sz w:val="16"/>
                  <w:szCs w:val="16"/>
                  <w:lang w:val="fr-FR" w:eastAsia="fr-FR"/>
                </w:rPr>
                <w:t>106</w:t>
              </w:r>
            </w:ins>
          </w:p>
        </w:tc>
      </w:tr>
      <w:tr w:rsidR="002B0907" w:rsidTr="002B0907">
        <w:trPr>
          <w:trHeight w:val="56"/>
          <w:jc w:val="center"/>
          <w:ins w:id="1173" w:author="R4-2120772" w:date="2021-11-15T15:09:00Z"/>
        </w:trPr>
        <w:tc>
          <w:tcPr>
            <w:tcW w:w="2122" w:type="dxa"/>
            <w:vAlign w:val="center"/>
          </w:tcPr>
          <w:p w:rsidR="002B0907" w:rsidRDefault="002B0907" w:rsidP="002B0907">
            <w:pPr>
              <w:ind w:left="18" w:hangingChars="11" w:hanging="18"/>
              <w:jc w:val="center"/>
              <w:rPr>
                <w:ins w:id="1174" w:author="R4-2120772" w:date="2021-11-15T15:09:00Z"/>
                <w:sz w:val="16"/>
                <w:szCs w:val="16"/>
                <w:lang w:val="fr-FR" w:eastAsia="fr-FR"/>
              </w:rPr>
            </w:pPr>
            <w:ins w:id="1175" w:author="R4-2120772" w:date="2021-11-15T15:09:00Z">
              <w:r>
                <w:rPr>
                  <w:sz w:val="16"/>
                  <w:szCs w:val="16"/>
                  <w:lang w:val="fr-FR" w:eastAsia="fr-FR"/>
                </w:rPr>
                <w:t>SCS 30 kHz</w:t>
              </w:r>
            </w:ins>
          </w:p>
        </w:tc>
        <w:tc>
          <w:tcPr>
            <w:tcW w:w="1630" w:type="dxa"/>
            <w:vAlign w:val="center"/>
          </w:tcPr>
          <w:p w:rsidR="002B0907" w:rsidRDefault="002B0907" w:rsidP="002B0907">
            <w:pPr>
              <w:ind w:left="18" w:hangingChars="11" w:hanging="18"/>
              <w:jc w:val="center"/>
              <w:rPr>
                <w:ins w:id="1176" w:author="R4-2120772" w:date="2021-11-15T15:09:00Z"/>
                <w:sz w:val="16"/>
                <w:szCs w:val="16"/>
                <w:lang w:val="fr-FR" w:eastAsia="fr-FR"/>
              </w:rPr>
            </w:pPr>
            <w:ins w:id="1177" w:author="R4-2120772" w:date="2021-11-15T15:09:00Z">
              <w:r>
                <w:rPr>
                  <w:sz w:val="16"/>
                  <w:szCs w:val="16"/>
                  <w:lang w:val="fr-FR" w:eastAsia="fr-FR"/>
                </w:rPr>
                <w:t>11</w:t>
              </w:r>
            </w:ins>
          </w:p>
        </w:tc>
        <w:tc>
          <w:tcPr>
            <w:tcW w:w="1630" w:type="dxa"/>
            <w:vAlign w:val="center"/>
          </w:tcPr>
          <w:p w:rsidR="002B0907" w:rsidRDefault="002B0907" w:rsidP="002B0907">
            <w:pPr>
              <w:ind w:left="18" w:hangingChars="11" w:hanging="18"/>
              <w:jc w:val="center"/>
              <w:rPr>
                <w:ins w:id="1178" w:author="R4-2120772" w:date="2021-11-15T15:09:00Z"/>
                <w:sz w:val="16"/>
                <w:szCs w:val="16"/>
                <w:lang w:val="fr-FR" w:eastAsia="fr-FR"/>
              </w:rPr>
            </w:pPr>
            <w:ins w:id="1179" w:author="R4-2120772" w:date="2021-11-15T15:09:00Z">
              <w:r>
                <w:rPr>
                  <w:sz w:val="16"/>
                  <w:szCs w:val="16"/>
                  <w:lang w:val="fr-FR" w:eastAsia="fr-FR"/>
                </w:rPr>
                <w:t>24</w:t>
              </w:r>
            </w:ins>
          </w:p>
        </w:tc>
        <w:tc>
          <w:tcPr>
            <w:tcW w:w="1630" w:type="dxa"/>
            <w:vAlign w:val="center"/>
          </w:tcPr>
          <w:p w:rsidR="002B0907" w:rsidRDefault="002B0907" w:rsidP="002B0907">
            <w:pPr>
              <w:ind w:left="18" w:hangingChars="11" w:hanging="18"/>
              <w:jc w:val="center"/>
              <w:rPr>
                <w:ins w:id="1180" w:author="R4-2120772" w:date="2021-11-15T15:09:00Z"/>
                <w:sz w:val="16"/>
                <w:szCs w:val="16"/>
                <w:lang w:val="fr-FR" w:eastAsia="fr-FR"/>
              </w:rPr>
            </w:pPr>
            <w:ins w:id="1181" w:author="R4-2120772" w:date="2021-11-15T15:09:00Z">
              <w:r>
                <w:rPr>
                  <w:sz w:val="16"/>
                  <w:szCs w:val="16"/>
                  <w:lang w:val="fr-FR" w:eastAsia="fr-FR"/>
                </w:rPr>
                <w:t>38</w:t>
              </w:r>
            </w:ins>
          </w:p>
        </w:tc>
        <w:tc>
          <w:tcPr>
            <w:tcW w:w="1630" w:type="dxa"/>
            <w:vAlign w:val="center"/>
          </w:tcPr>
          <w:p w:rsidR="002B0907" w:rsidRDefault="002B0907" w:rsidP="002B0907">
            <w:pPr>
              <w:ind w:left="18" w:hangingChars="11" w:hanging="18"/>
              <w:jc w:val="center"/>
              <w:rPr>
                <w:ins w:id="1182" w:author="R4-2120772" w:date="2021-11-15T15:09:00Z"/>
                <w:sz w:val="16"/>
                <w:szCs w:val="16"/>
                <w:lang w:val="fr-FR" w:eastAsia="fr-FR"/>
              </w:rPr>
            </w:pPr>
            <w:ins w:id="1183" w:author="R4-2120772" w:date="2021-11-15T15:09:00Z">
              <w:r>
                <w:rPr>
                  <w:sz w:val="16"/>
                  <w:szCs w:val="16"/>
                  <w:lang w:val="fr-FR" w:eastAsia="fr-FR"/>
                </w:rPr>
                <w:t>51</w:t>
              </w:r>
            </w:ins>
          </w:p>
        </w:tc>
      </w:tr>
    </w:tbl>
    <w:p w:rsidR="002B0907" w:rsidRDefault="002B0907" w:rsidP="002B0907">
      <w:pPr>
        <w:spacing w:after="120"/>
        <w:rPr>
          <w:ins w:id="1184" w:author="R4-2120772" w:date="2021-11-15T15:09:00Z"/>
          <w:rFonts w:eastAsia="宋体"/>
        </w:rPr>
      </w:pPr>
    </w:p>
    <w:p w:rsidR="002B0907" w:rsidRDefault="002B0907" w:rsidP="002B0907">
      <w:pPr>
        <w:keepNext/>
        <w:keepLines/>
        <w:spacing w:after="80"/>
        <w:jc w:val="center"/>
        <w:rPr>
          <w:ins w:id="1185" w:author="R4-2120772" w:date="2021-11-15T15:09:00Z"/>
          <w:rFonts w:ascii="Arial" w:eastAsia="Calibri" w:hAnsi="Arial"/>
          <w:b/>
          <w:sz w:val="18"/>
        </w:rPr>
      </w:pPr>
      <w:ins w:id="1186" w:author="R4-2120772" w:date="2021-11-15T15:09:00Z">
        <w:r>
          <w:rPr>
            <w:rFonts w:ascii="Arial" w:eastAsia="Calibri" w:hAnsi="Arial"/>
            <w:b/>
            <w:sz w:val="18"/>
          </w:rPr>
          <w:t>T</w:t>
        </w:r>
        <w:r>
          <w:rPr>
            <w:rFonts w:ascii="Arial" w:eastAsia="Calibri" w:hAnsi="Arial" w:hint="eastAsia"/>
            <w:b/>
            <w:sz w:val="18"/>
          </w:rPr>
          <w:t>able 6.2.2.1-</w:t>
        </w:r>
        <w:r>
          <w:rPr>
            <w:rFonts w:ascii="Arial" w:eastAsia="Calibri" w:hAnsi="Arial"/>
            <w:b/>
            <w:sz w:val="18"/>
          </w:rPr>
          <w:t>2</w:t>
        </w:r>
        <w:r>
          <w:rPr>
            <w:rFonts w:ascii="Arial" w:eastAsia="Calibri" w:hAnsi="Arial" w:hint="eastAsia"/>
            <w:b/>
            <w:sz w:val="18"/>
          </w:rPr>
          <w:t xml:space="preserve"> Set-1 satellite parameters for co-existence study</w:t>
        </w:r>
      </w:ins>
    </w:p>
    <w:tbl>
      <w:tblPr>
        <w:tblStyle w:val="12"/>
        <w:tblW w:w="5002" w:type="pct"/>
        <w:tblLayout w:type="fixed"/>
        <w:tblLook w:val="04A0" w:firstRow="1" w:lastRow="0" w:firstColumn="1" w:lastColumn="0" w:noHBand="0" w:noVBand="1"/>
      </w:tblPr>
      <w:tblGrid>
        <w:gridCol w:w="1087"/>
        <w:gridCol w:w="1088"/>
        <w:gridCol w:w="1048"/>
        <w:gridCol w:w="534"/>
        <w:gridCol w:w="534"/>
        <w:gridCol w:w="535"/>
        <w:gridCol w:w="534"/>
        <w:gridCol w:w="534"/>
        <w:gridCol w:w="535"/>
        <w:gridCol w:w="534"/>
        <w:gridCol w:w="534"/>
        <w:gridCol w:w="535"/>
        <w:gridCol w:w="534"/>
        <w:gridCol w:w="534"/>
        <w:gridCol w:w="535"/>
      </w:tblGrid>
      <w:tr w:rsidR="002B0907" w:rsidTr="002B0907">
        <w:trPr>
          <w:ins w:id="1187" w:author="R4-2120772" w:date="2021-11-15T15:09:00Z"/>
        </w:trPr>
        <w:tc>
          <w:tcPr>
            <w:tcW w:w="3223" w:type="dxa"/>
            <w:gridSpan w:val="3"/>
            <w:vAlign w:val="center"/>
          </w:tcPr>
          <w:p w:rsidR="002B0907" w:rsidRDefault="002B0907" w:rsidP="002B0907">
            <w:pPr>
              <w:snapToGrid w:val="0"/>
              <w:jc w:val="center"/>
              <w:rPr>
                <w:ins w:id="1188" w:author="R4-2120772" w:date="2021-11-15T15:09:00Z"/>
                <w:rFonts w:eastAsia="等线"/>
                <w:sz w:val="18"/>
                <w:szCs w:val="15"/>
              </w:rPr>
            </w:pPr>
            <w:ins w:id="1189" w:author="R4-2120772" w:date="2021-11-15T15:09:00Z">
              <w:r>
                <w:rPr>
                  <w:rFonts w:eastAsia="等线"/>
                  <w:sz w:val="18"/>
                  <w:szCs w:val="15"/>
                </w:rPr>
                <w:t>Satellite orbit</w:t>
              </w:r>
            </w:ins>
          </w:p>
        </w:tc>
        <w:tc>
          <w:tcPr>
            <w:tcW w:w="2137" w:type="dxa"/>
            <w:gridSpan w:val="4"/>
            <w:vAlign w:val="center"/>
          </w:tcPr>
          <w:p w:rsidR="002B0907" w:rsidRDefault="002B0907" w:rsidP="002B0907">
            <w:pPr>
              <w:snapToGrid w:val="0"/>
              <w:jc w:val="center"/>
              <w:rPr>
                <w:ins w:id="1190" w:author="R4-2120772" w:date="2021-11-15T15:09:00Z"/>
                <w:rFonts w:eastAsia="等线"/>
                <w:sz w:val="18"/>
                <w:szCs w:val="15"/>
              </w:rPr>
            </w:pPr>
            <w:ins w:id="1191" w:author="R4-2120772" w:date="2021-11-15T15:09:00Z">
              <w:r>
                <w:rPr>
                  <w:rFonts w:eastAsia="等线"/>
                  <w:sz w:val="18"/>
                  <w:szCs w:val="15"/>
                </w:rPr>
                <w:t>GEO</w:t>
              </w:r>
            </w:ins>
          </w:p>
        </w:tc>
        <w:tc>
          <w:tcPr>
            <w:tcW w:w="2137" w:type="dxa"/>
            <w:gridSpan w:val="4"/>
            <w:vAlign w:val="center"/>
          </w:tcPr>
          <w:p w:rsidR="002B0907" w:rsidRDefault="002B0907" w:rsidP="002B0907">
            <w:pPr>
              <w:snapToGrid w:val="0"/>
              <w:jc w:val="center"/>
              <w:rPr>
                <w:ins w:id="1192" w:author="R4-2120772" w:date="2021-11-15T15:09:00Z"/>
                <w:rFonts w:eastAsia="等线"/>
                <w:sz w:val="18"/>
                <w:szCs w:val="15"/>
              </w:rPr>
            </w:pPr>
            <w:ins w:id="1193" w:author="R4-2120772" w:date="2021-11-15T15:09:00Z">
              <w:r>
                <w:rPr>
                  <w:rFonts w:eastAsia="等线"/>
                  <w:sz w:val="18"/>
                  <w:szCs w:val="15"/>
                </w:rPr>
                <w:t>LEO-1200</w:t>
              </w:r>
            </w:ins>
          </w:p>
        </w:tc>
        <w:tc>
          <w:tcPr>
            <w:tcW w:w="2138" w:type="dxa"/>
            <w:gridSpan w:val="4"/>
            <w:vAlign w:val="center"/>
          </w:tcPr>
          <w:p w:rsidR="002B0907" w:rsidRDefault="002B0907" w:rsidP="002B0907">
            <w:pPr>
              <w:snapToGrid w:val="0"/>
              <w:jc w:val="center"/>
              <w:rPr>
                <w:ins w:id="1194" w:author="R4-2120772" w:date="2021-11-15T15:09:00Z"/>
                <w:rFonts w:eastAsia="等线"/>
                <w:sz w:val="18"/>
                <w:szCs w:val="15"/>
              </w:rPr>
            </w:pPr>
            <w:ins w:id="1195" w:author="R4-2120772" w:date="2021-11-15T15:09:00Z">
              <w:r>
                <w:rPr>
                  <w:rFonts w:eastAsia="等线"/>
                  <w:sz w:val="18"/>
                  <w:szCs w:val="15"/>
                </w:rPr>
                <w:t>LEO-600</w:t>
              </w:r>
            </w:ins>
          </w:p>
        </w:tc>
      </w:tr>
      <w:tr w:rsidR="002B0907" w:rsidTr="002B0907">
        <w:trPr>
          <w:ins w:id="1196" w:author="R4-2120772" w:date="2021-11-15T15:09:00Z"/>
        </w:trPr>
        <w:tc>
          <w:tcPr>
            <w:tcW w:w="3223" w:type="dxa"/>
            <w:gridSpan w:val="3"/>
            <w:vAlign w:val="center"/>
          </w:tcPr>
          <w:p w:rsidR="002B0907" w:rsidRDefault="002B0907" w:rsidP="002B0907">
            <w:pPr>
              <w:snapToGrid w:val="0"/>
              <w:jc w:val="center"/>
              <w:rPr>
                <w:ins w:id="1197" w:author="R4-2120772" w:date="2021-11-15T15:09:00Z"/>
                <w:rFonts w:eastAsia="等线"/>
                <w:sz w:val="18"/>
                <w:szCs w:val="15"/>
              </w:rPr>
            </w:pPr>
            <w:ins w:id="1198" w:author="R4-2120772" w:date="2021-11-15T15:09:00Z">
              <w:r>
                <w:rPr>
                  <w:rFonts w:eastAsia="等线"/>
                  <w:sz w:val="18"/>
                  <w:szCs w:val="15"/>
                </w:rPr>
                <w:t>Satellite altitude</w:t>
              </w:r>
            </w:ins>
          </w:p>
        </w:tc>
        <w:tc>
          <w:tcPr>
            <w:tcW w:w="2137" w:type="dxa"/>
            <w:gridSpan w:val="4"/>
            <w:vAlign w:val="center"/>
          </w:tcPr>
          <w:p w:rsidR="002B0907" w:rsidRDefault="002B0907" w:rsidP="002B0907">
            <w:pPr>
              <w:snapToGrid w:val="0"/>
              <w:jc w:val="center"/>
              <w:rPr>
                <w:ins w:id="1199" w:author="R4-2120772" w:date="2021-11-15T15:09:00Z"/>
                <w:rFonts w:eastAsia="等线"/>
                <w:sz w:val="18"/>
                <w:szCs w:val="15"/>
              </w:rPr>
            </w:pPr>
            <w:ins w:id="1200" w:author="R4-2120772" w:date="2021-11-15T15:09:00Z">
              <w:r>
                <w:rPr>
                  <w:rFonts w:eastAsia="等线"/>
                  <w:sz w:val="18"/>
                  <w:szCs w:val="15"/>
                </w:rPr>
                <w:t>35786 km</w:t>
              </w:r>
            </w:ins>
          </w:p>
        </w:tc>
        <w:tc>
          <w:tcPr>
            <w:tcW w:w="2137" w:type="dxa"/>
            <w:gridSpan w:val="4"/>
            <w:vAlign w:val="center"/>
          </w:tcPr>
          <w:p w:rsidR="002B0907" w:rsidRDefault="002B0907" w:rsidP="002B0907">
            <w:pPr>
              <w:snapToGrid w:val="0"/>
              <w:jc w:val="center"/>
              <w:rPr>
                <w:ins w:id="1201" w:author="R4-2120772" w:date="2021-11-15T15:09:00Z"/>
                <w:rFonts w:eastAsia="等线"/>
                <w:sz w:val="18"/>
                <w:szCs w:val="15"/>
              </w:rPr>
            </w:pPr>
            <w:ins w:id="1202" w:author="R4-2120772" w:date="2021-11-15T15:09:00Z">
              <w:r>
                <w:rPr>
                  <w:rFonts w:eastAsia="等线"/>
                  <w:sz w:val="18"/>
                  <w:szCs w:val="15"/>
                </w:rPr>
                <w:t>1200 km</w:t>
              </w:r>
            </w:ins>
          </w:p>
        </w:tc>
        <w:tc>
          <w:tcPr>
            <w:tcW w:w="2138" w:type="dxa"/>
            <w:gridSpan w:val="4"/>
            <w:vAlign w:val="center"/>
          </w:tcPr>
          <w:p w:rsidR="002B0907" w:rsidRDefault="002B0907" w:rsidP="002B0907">
            <w:pPr>
              <w:snapToGrid w:val="0"/>
              <w:jc w:val="center"/>
              <w:rPr>
                <w:ins w:id="1203" w:author="R4-2120772" w:date="2021-11-15T15:09:00Z"/>
                <w:rFonts w:eastAsia="等线"/>
                <w:sz w:val="18"/>
                <w:szCs w:val="15"/>
              </w:rPr>
            </w:pPr>
            <w:ins w:id="1204" w:author="R4-2120772" w:date="2021-11-15T15:09:00Z">
              <w:r>
                <w:rPr>
                  <w:rFonts w:eastAsia="等线"/>
                  <w:sz w:val="18"/>
                  <w:szCs w:val="15"/>
                </w:rPr>
                <w:t>600 km</w:t>
              </w:r>
            </w:ins>
          </w:p>
        </w:tc>
      </w:tr>
      <w:tr w:rsidR="002B0907" w:rsidTr="002B0907">
        <w:trPr>
          <w:ins w:id="1205" w:author="R4-2120772" w:date="2021-11-15T15:09:00Z"/>
        </w:trPr>
        <w:tc>
          <w:tcPr>
            <w:tcW w:w="9635" w:type="dxa"/>
            <w:gridSpan w:val="15"/>
            <w:vAlign w:val="center"/>
          </w:tcPr>
          <w:p w:rsidR="002B0907" w:rsidRDefault="002B0907" w:rsidP="002B0907">
            <w:pPr>
              <w:snapToGrid w:val="0"/>
              <w:jc w:val="center"/>
              <w:rPr>
                <w:ins w:id="1206" w:author="R4-2120772" w:date="2021-11-15T15:09:00Z"/>
                <w:rFonts w:eastAsia="等线"/>
                <w:sz w:val="18"/>
                <w:szCs w:val="15"/>
              </w:rPr>
            </w:pPr>
            <w:ins w:id="1207" w:author="R4-2120772" w:date="2021-11-15T15:09:00Z">
              <w:r>
                <w:rPr>
                  <w:rFonts w:eastAsia="等线"/>
                  <w:sz w:val="18"/>
                  <w:szCs w:val="15"/>
                </w:rPr>
                <w:t>Payload characteristics for DL transmissions</w:t>
              </w:r>
            </w:ins>
          </w:p>
        </w:tc>
      </w:tr>
      <w:tr w:rsidR="002B0907" w:rsidTr="002B0907">
        <w:trPr>
          <w:ins w:id="1208" w:author="R4-2120772" w:date="2021-11-15T15:09:00Z"/>
        </w:trPr>
        <w:tc>
          <w:tcPr>
            <w:tcW w:w="2175" w:type="dxa"/>
            <w:gridSpan w:val="2"/>
            <w:vAlign w:val="center"/>
          </w:tcPr>
          <w:p w:rsidR="002B0907" w:rsidRDefault="002B0907" w:rsidP="002B0907">
            <w:pPr>
              <w:snapToGrid w:val="0"/>
              <w:jc w:val="center"/>
              <w:rPr>
                <w:ins w:id="1209" w:author="R4-2120772" w:date="2021-11-15T15:09:00Z"/>
                <w:rFonts w:eastAsia="等线"/>
                <w:sz w:val="18"/>
                <w:szCs w:val="15"/>
              </w:rPr>
            </w:pPr>
            <w:ins w:id="1210" w:author="R4-2120772" w:date="2021-11-15T15:09:00Z">
              <w:r>
                <w:rPr>
                  <w:rFonts w:eastAsia="等线"/>
                  <w:sz w:val="18"/>
                  <w:szCs w:val="15"/>
                </w:rPr>
                <w:t>Satellite EIRP density</w:t>
              </w:r>
            </w:ins>
          </w:p>
        </w:tc>
        <w:tc>
          <w:tcPr>
            <w:tcW w:w="1048" w:type="dxa"/>
            <w:vMerge w:val="restart"/>
            <w:vAlign w:val="center"/>
          </w:tcPr>
          <w:p w:rsidR="002B0907" w:rsidRDefault="002B0907" w:rsidP="002B0907">
            <w:pPr>
              <w:snapToGrid w:val="0"/>
              <w:jc w:val="center"/>
              <w:rPr>
                <w:ins w:id="1211" w:author="R4-2120772" w:date="2021-11-15T15:09:00Z"/>
                <w:rFonts w:eastAsia="等线"/>
                <w:sz w:val="18"/>
                <w:szCs w:val="15"/>
              </w:rPr>
            </w:pPr>
            <w:ins w:id="1212" w:author="R4-2120772" w:date="2021-11-15T15:09:00Z">
              <w:r>
                <w:rPr>
                  <w:rFonts w:eastAsia="等线" w:hint="eastAsia"/>
                  <w:sz w:val="18"/>
                  <w:szCs w:val="15"/>
                </w:rPr>
                <w:t>2GHz</w:t>
              </w:r>
            </w:ins>
          </w:p>
        </w:tc>
        <w:tc>
          <w:tcPr>
            <w:tcW w:w="2137" w:type="dxa"/>
            <w:gridSpan w:val="4"/>
            <w:vAlign w:val="center"/>
          </w:tcPr>
          <w:p w:rsidR="002B0907" w:rsidRDefault="002B0907" w:rsidP="002B0907">
            <w:pPr>
              <w:snapToGrid w:val="0"/>
              <w:jc w:val="center"/>
              <w:rPr>
                <w:ins w:id="1213" w:author="R4-2120772" w:date="2021-11-15T15:09:00Z"/>
                <w:rFonts w:eastAsia="等线"/>
                <w:sz w:val="18"/>
                <w:szCs w:val="15"/>
              </w:rPr>
            </w:pPr>
            <w:ins w:id="1214" w:author="R4-2120772" w:date="2021-11-15T15:09:00Z">
              <w:r>
                <w:rPr>
                  <w:rFonts w:eastAsia="等线"/>
                  <w:sz w:val="18"/>
                  <w:szCs w:val="15"/>
                </w:rPr>
                <w:t>59 dBW/MHz</w:t>
              </w:r>
            </w:ins>
          </w:p>
        </w:tc>
        <w:tc>
          <w:tcPr>
            <w:tcW w:w="2137" w:type="dxa"/>
            <w:gridSpan w:val="4"/>
            <w:vAlign w:val="center"/>
          </w:tcPr>
          <w:p w:rsidR="002B0907" w:rsidRDefault="002B0907" w:rsidP="002B0907">
            <w:pPr>
              <w:snapToGrid w:val="0"/>
              <w:jc w:val="center"/>
              <w:rPr>
                <w:ins w:id="1215" w:author="R4-2120772" w:date="2021-11-15T15:09:00Z"/>
                <w:rFonts w:eastAsia="等线"/>
                <w:sz w:val="18"/>
                <w:szCs w:val="15"/>
              </w:rPr>
            </w:pPr>
            <w:ins w:id="1216" w:author="R4-2120772" w:date="2021-11-15T15:09:00Z">
              <w:r>
                <w:rPr>
                  <w:rFonts w:eastAsia="等线"/>
                  <w:sz w:val="18"/>
                  <w:szCs w:val="15"/>
                </w:rPr>
                <w:t>40 dBW/MHz</w:t>
              </w:r>
            </w:ins>
          </w:p>
        </w:tc>
        <w:tc>
          <w:tcPr>
            <w:tcW w:w="2138" w:type="dxa"/>
            <w:gridSpan w:val="4"/>
            <w:vAlign w:val="center"/>
          </w:tcPr>
          <w:p w:rsidR="002B0907" w:rsidRDefault="002B0907" w:rsidP="002B0907">
            <w:pPr>
              <w:snapToGrid w:val="0"/>
              <w:jc w:val="center"/>
              <w:rPr>
                <w:ins w:id="1217" w:author="R4-2120772" w:date="2021-11-15T15:09:00Z"/>
                <w:rFonts w:eastAsia="等线"/>
                <w:sz w:val="18"/>
                <w:szCs w:val="15"/>
              </w:rPr>
            </w:pPr>
            <w:ins w:id="1218" w:author="R4-2120772" w:date="2021-11-15T15:09:00Z">
              <w:r>
                <w:rPr>
                  <w:rFonts w:eastAsia="等线" w:hint="eastAsia"/>
                  <w:sz w:val="18"/>
                  <w:szCs w:val="15"/>
                </w:rPr>
                <w:t>34 dBW/MHz</w:t>
              </w:r>
            </w:ins>
          </w:p>
        </w:tc>
      </w:tr>
      <w:tr w:rsidR="002B0907" w:rsidTr="002B0907">
        <w:trPr>
          <w:ins w:id="1219" w:author="R4-2120772" w:date="2021-11-15T15:09:00Z"/>
        </w:trPr>
        <w:tc>
          <w:tcPr>
            <w:tcW w:w="1087" w:type="dxa"/>
            <w:vMerge w:val="restart"/>
            <w:vAlign w:val="center"/>
          </w:tcPr>
          <w:p w:rsidR="002B0907" w:rsidRDefault="002B0907" w:rsidP="002B0907">
            <w:pPr>
              <w:snapToGrid w:val="0"/>
              <w:jc w:val="center"/>
              <w:rPr>
                <w:ins w:id="1220" w:author="R4-2120772" w:date="2021-11-15T15:09:00Z"/>
                <w:rFonts w:eastAsia="等线"/>
                <w:sz w:val="18"/>
                <w:szCs w:val="15"/>
              </w:rPr>
            </w:pPr>
            <w:ins w:id="1221" w:author="R4-2120772" w:date="2021-11-15T15:09:00Z">
              <w:r>
                <w:rPr>
                  <w:rFonts w:eastAsia="等线"/>
                  <w:sz w:val="18"/>
                  <w:szCs w:val="15"/>
                </w:rPr>
                <w:t>Satellite max TX power in dBm</w:t>
              </w:r>
            </w:ins>
          </w:p>
        </w:tc>
        <w:tc>
          <w:tcPr>
            <w:tcW w:w="1088" w:type="dxa"/>
            <w:vAlign w:val="center"/>
          </w:tcPr>
          <w:p w:rsidR="002B0907" w:rsidRDefault="002B0907" w:rsidP="002B0907">
            <w:pPr>
              <w:snapToGrid w:val="0"/>
              <w:jc w:val="center"/>
              <w:rPr>
                <w:ins w:id="1222" w:author="R4-2120772" w:date="2021-11-15T15:09:00Z"/>
                <w:rFonts w:eastAsia="等线"/>
                <w:sz w:val="18"/>
                <w:szCs w:val="15"/>
              </w:rPr>
            </w:pPr>
            <w:ins w:id="1223" w:author="R4-2120772" w:date="2021-11-15T15:09:00Z">
              <w:r>
                <w:rPr>
                  <w:rFonts w:eastAsia="等线" w:hint="eastAsia"/>
                  <w:sz w:val="18"/>
                  <w:szCs w:val="15"/>
                </w:rPr>
                <w:t>B</w:t>
              </w:r>
              <w:r>
                <w:rPr>
                  <w:rFonts w:eastAsia="等线"/>
                  <w:sz w:val="18"/>
                  <w:szCs w:val="15"/>
                </w:rPr>
                <w:t>W (MHz)</w:t>
              </w:r>
            </w:ins>
          </w:p>
        </w:tc>
        <w:tc>
          <w:tcPr>
            <w:tcW w:w="1048" w:type="dxa"/>
            <w:vMerge/>
            <w:vAlign w:val="center"/>
          </w:tcPr>
          <w:p w:rsidR="002B0907" w:rsidRDefault="002B0907" w:rsidP="002B0907">
            <w:pPr>
              <w:snapToGrid w:val="0"/>
              <w:jc w:val="center"/>
              <w:rPr>
                <w:ins w:id="1224" w:author="R4-2120772" w:date="2021-11-15T15:09:00Z"/>
                <w:rFonts w:eastAsia="等线"/>
                <w:sz w:val="18"/>
                <w:szCs w:val="15"/>
              </w:rPr>
            </w:pPr>
          </w:p>
        </w:tc>
        <w:tc>
          <w:tcPr>
            <w:tcW w:w="534" w:type="dxa"/>
            <w:vAlign w:val="center"/>
          </w:tcPr>
          <w:p w:rsidR="002B0907" w:rsidRDefault="002B0907" w:rsidP="002B0907">
            <w:pPr>
              <w:snapToGrid w:val="0"/>
              <w:jc w:val="center"/>
              <w:rPr>
                <w:ins w:id="1225" w:author="R4-2120772" w:date="2021-11-15T15:09:00Z"/>
                <w:rFonts w:eastAsia="等线"/>
                <w:sz w:val="18"/>
                <w:szCs w:val="15"/>
              </w:rPr>
            </w:pPr>
            <w:ins w:id="1226" w:author="R4-2120772" w:date="2021-11-15T15:09:00Z">
              <w:r>
                <w:rPr>
                  <w:rFonts w:eastAsia="等线"/>
                  <w:sz w:val="18"/>
                  <w:szCs w:val="15"/>
                </w:rPr>
                <w:t>5</w:t>
              </w:r>
            </w:ins>
          </w:p>
        </w:tc>
        <w:tc>
          <w:tcPr>
            <w:tcW w:w="534" w:type="dxa"/>
            <w:vAlign w:val="center"/>
          </w:tcPr>
          <w:p w:rsidR="002B0907" w:rsidRDefault="002B0907" w:rsidP="002B0907">
            <w:pPr>
              <w:snapToGrid w:val="0"/>
              <w:jc w:val="center"/>
              <w:rPr>
                <w:ins w:id="1227" w:author="R4-2120772" w:date="2021-11-15T15:09:00Z"/>
                <w:rFonts w:eastAsia="等线"/>
                <w:sz w:val="18"/>
                <w:szCs w:val="15"/>
              </w:rPr>
            </w:pPr>
            <w:ins w:id="1228" w:author="R4-2120772" w:date="2021-11-15T15:09:00Z">
              <w:r>
                <w:rPr>
                  <w:rFonts w:eastAsia="等线"/>
                  <w:sz w:val="18"/>
                  <w:szCs w:val="15"/>
                </w:rPr>
                <w:t>10</w:t>
              </w:r>
            </w:ins>
          </w:p>
        </w:tc>
        <w:tc>
          <w:tcPr>
            <w:tcW w:w="535" w:type="dxa"/>
            <w:vAlign w:val="center"/>
          </w:tcPr>
          <w:p w:rsidR="002B0907" w:rsidRDefault="002B0907" w:rsidP="002B0907">
            <w:pPr>
              <w:snapToGrid w:val="0"/>
              <w:jc w:val="center"/>
              <w:rPr>
                <w:ins w:id="1229" w:author="R4-2120772" w:date="2021-11-15T15:09:00Z"/>
                <w:rFonts w:eastAsia="等线"/>
                <w:sz w:val="18"/>
                <w:szCs w:val="15"/>
              </w:rPr>
            </w:pPr>
            <w:ins w:id="1230" w:author="R4-2120772" w:date="2021-11-15T15:09:00Z">
              <w:r>
                <w:rPr>
                  <w:rFonts w:eastAsia="等线"/>
                  <w:sz w:val="18"/>
                  <w:szCs w:val="15"/>
                </w:rPr>
                <w:t>15</w:t>
              </w:r>
            </w:ins>
          </w:p>
        </w:tc>
        <w:tc>
          <w:tcPr>
            <w:tcW w:w="534" w:type="dxa"/>
            <w:vAlign w:val="center"/>
          </w:tcPr>
          <w:p w:rsidR="002B0907" w:rsidRDefault="002B0907" w:rsidP="002B0907">
            <w:pPr>
              <w:snapToGrid w:val="0"/>
              <w:jc w:val="center"/>
              <w:rPr>
                <w:ins w:id="1231" w:author="R4-2120772" w:date="2021-11-15T15:09:00Z"/>
                <w:rFonts w:eastAsia="等线"/>
                <w:sz w:val="18"/>
                <w:szCs w:val="15"/>
              </w:rPr>
            </w:pPr>
            <w:ins w:id="1232" w:author="R4-2120772" w:date="2021-11-15T15:09:00Z">
              <w:r>
                <w:rPr>
                  <w:rFonts w:eastAsia="等线"/>
                  <w:sz w:val="18"/>
                  <w:szCs w:val="15"/>
                </w:rPr>
                <w:t>20</w:t>
              </w:r>
            </w:ins>
          </w:p>
        </w:tc>
        <w:tc>
          <w:tcPr>
            <w:tcW w:w="534" w:type="dxa"/>
            <w:vAlign w:val="center"/>
          </w:tcPr>
          <w:p w:rsidR="002B0907" w:rsidRDefault="002B0907" w:rsidP="002B0907">
            <w:pPr>
              <w:snapToGrid w:val="0"/>
              <w:jc w:val="center"/>
              <w:rPr>
                <w:ins w:id="1233" w:author="R4-2120772" w:date="2021-11-15T15:09:00Z"/>
                <w:rFonts w:eastAsia="等线"/>
                <w:sz w:val="18"/>
                <w:szCs w:val="15"/>
              </w:rPr>
            </w:pPr>
            <w:ins w:id="1234" w:author="R4-2120772" w:date="2021-11-15T15:09:00Z">
              <w:r>
                <w:rPr>
                  <w:rFonts w:eastAsia="等线"/>
                  <w:sz w:val="18"/>
                  <w:szCs w:val="15"/>
                </w:rPr>
                <w:t>5</w:t>
              </w:r>
            </w:ins>
          </w:p>
        </w:tc>
        <w:tc>
          <w:tcPr>
            <w:tcW w:w="535" w:type="dxa"/>
            <w:vAlign w:val="center"/>
          </w:tcPr>
          <w:p w:rsidR="002B0907" w:rsidRDefault="002B0907" w:rsidP="002B0907">
            <w:pPr>
              <w:snapToGrid w:val="0"/>
              <w:jc w:val="center"/>
              <w:rPr>
                <w:ins w:id="1235" w:author="R4-2120772" w:date="2021-11-15T15:09:00Z"/>
                <w:rFonts w:eastAsia="等线"/>
                <w:sz w:val="18"/>
                <w:szCs w:val="15"/>
              </w:rPr>
            </w:pPr>
            <w:ins w:id="1236" w:author="R4-2120772" w:date="2021-11-15T15:09:00Z">
              <w:r>
                <w:rPr>
                  <w:rFonts w:eastAsia="等线"/>
                  <w:sz w:val="18"/>
                  <w:szCs w:val="15"/>
                </w:rPr>
                <w:t>10</w:t>
              </w:r>
            </w:ins>
          </w:p>
        </w:tc>
        <w:tc>
          <w:tcPr>
            <w:tcW w:w="534" w:type="dxa"/>
            <w:vAlign w:val="center"/>
          </w:tcPr>
          <w:p w:rsidR="002B0907" w:rsidRDefault="002B0907" w:rsidP="002B0907">
            <w:pPr>
              <w:snapToGrid w:val="0"/>
              <w:jc w:val="center"/>
              <w:rPr>
                <w:ins w:id="1237" w:author="R4-2120772" w:date="2021-11-15T15:09:00Z"/>
                <w:rFonts w:eastAsia="等线"/>
                <w:sz w:val="18"/>
                <w:szCs w:val="15"/>
              </w:rPr>
            </w:pPr>
            <w:ins w:id="1238" w:author="R4-2120772" w:date="2021-11-15T15:09:00Z">
              <w:r>
                <w:rPr>
                  <w:rFonts w:eastAsia="等线"/>
                  <w:sz w:val="18"/>
                  <w:szCs w:val="15"/>
                </w:rPr>
                <w:t>15</w:t>
              </w:r>
            </w:ins>
          </w:p>
        </w:tc>
        <w:tc>
          <w:tcPr>
            <w:tcW w:w="534" w:type="dxa"/>
            <w:vAlign w:val="center"/>
          </w:tcPr>
          <w:p w:rsidR="002B0907" w:rsidRDefault="002B0907" w:rsidP="002B0907">
            <w:pPr>
              <w:snapToGrid w:val="0"/>
              <w:jc w:val="center"/>
              <w:rPr>
                <w:ins w:id="1239" w:author="R4-2120772" w:date="2021-11-15T15:09:00Z"/>
                <w:rFonts w:eastAsia="等线"/>
                <w:sz w:val="18"/>
                <w:szCs w:val="15"/>
              </w:rPr>
            </w:pPr>
            <w:ins w:id="1240" w:author="R4-2120772" w:date="2021-11-15T15:09:00Z">
              <w:r>
                <w:rPr>
                  <w:rFonts w:eastAsia="等线"/>
                  <w:sz w:val="18"/>
                  <w:szCs w:val="15"/>
                </w:rPr>
                <w:t>20</w:t>
              </w:r>
            </w:ins>
          </w:p>
        </w:tc>
        <w:tc>
          <w:tcPr>
            <w:tcW w:w="535" w:type="dxa"/>
            <w:vAlign w:val="center"/>
          </w:tcPr>
          <w:p w:rsidR="002B0907" w:rsidRDefault="002B0907" w:rsidP="002B0907">
            <w:pPr>
              <w:snapToGrid w:val="0"/>
              <w:jc w:val="center"/>
              <w:rPr>
                <w:ins w:id="1241" w:author="R4-2120772" w:date="2021-11-15T15:09:00Z"/>
                <w:rFonts w:eastAsia="等线"/>
                <w:sz w:val="18"/>
                <w:szCs w:val="15"/>
              </w:rPr>
            </w:pPr>
            <w:ins w:id="1242" w:author="R4-2120772" w:date="2021-11-15T15:09:00Z">
              <w:r>
                <w:rPr>
                  <w:rFonts w:eastAsia="等线"/>
                  <w:sz w:val="18"/>
                  <w:szCs w:val="15"/>
                </w:rPr>
                <w:t>5</w:t>
              </w:r>
            </w:ins>
          </w:p>
        </w:tc>
        <w:tc>
          <w:tcPr>
            <w:tcW w:w="534" w:type="dxa"/>
            <w:vAlign w:val="center"/>
          </w:tcPr>
          <w:p w:rsidR="002B0907" w:rsidRDefault="002B0907" w:rsidP="002B0907">
            <w:pPr>
              <w:snapToGrid w:val="0"/>
              <w:jc w:val="center"/>
              <w:rPr>
                <w:ins w:id="1243" w:author="R4-2120772" w:date="2021-11-15T15:09:00Z"/>
                <w:rFonts w:eastAsia="等线"/>
                <w:sz w:val="18"/>
                <w:szCs w:val="15"/>
              </w:rPr>
            </w:pPr>
            <w:ins w:id="1244" w:author="R4-2120772" w:date="2021-11-15T15:09:00Z">
              <w:r>
                <w:rPr>
                  <w:rFonts w:eastAsia="等线"/>
                  <w:sz w:val="18"/>
                  <w:szCs w:val="15"/>
                </w:rPr>
                <w:t>10</w:t>
              </w:r>
            </w:ins>
          </w:p>
        </w:tc>
        <w:tc>
          <w:tcPr>
            <w:tcW w:w="534" w:type="dxa"/>
            <w:vAlign w:val="center"/>
          </w:tcPr>
          <w:p w:rsidR="002B0907" w:rsidRDefault="002B0907" w:rsidP="002B0907">
            <w:pPr>
              <w:snapToGrid w:val="0"/>
              <w:jc w:val="center"/>
              <w:rPr>
                <w:ins w:id="1245" w:author="R4-2120772" w:date="2021-11-15T15:09:00Z"/>
                <w:rFonts w:eastAsia="等线"/>
                <w:sz w:val="18"/>
                <w:szCs w:val="15"/>
              </w:rPr>
            </w:pPr>
            <w:ins w:id="1246" w:author="R4-2120772" w:date="2021-11-15T15:09:00Z">
              <w:r>
                <w:rPr>
                  <w:rFonts w:eastAsia="等线"/>
                  <w:sz w:val="18"/>
                  <w:szCs w:val="15"/>
                </w:rPr>
                <w:t>15</w:t>
              </w:r>
            </w:ins>
          </w:p>
        </w:tc>
        <w:tc>
          <w:tcPr>
            <w:tcW w:w="535" w:type="dxa"/>
            <w:vAlign w:val="center"/>
          </w:tcPr>
          <w:p w:rsidR="002B0907" w:rsidRDefault="002B0907" w:rsidP="002B0907">
            <w:pPr>
              <w:snapToGrid w:val="0"/>
              <w:jc w:val="center"/>
              <w:rPr>
                <w:ins w:id="1247" w:author="R4-2120772" w:date="2021-11-15T15:09:00Z"/>
                <w:rFonts w:eastAsia="等线"/>
                <w:sz w:val="18"/>
                <w:szCs w:val="15"/>
              </w:rPr>
            </w:pPr>
            <w:ins w:id="1248" w:author="R4-2120772" w:date="2021-11-15T15:09:00Z">
              <w:r>
                <w:rPr>
                  <w:rFonts w:eastAsia="等线"/>
                  <w:sz w:val="18"/>
                  <w:szCs w:val="15"/>
                </w:rPr>
                <w:t>20</w:t>
              </w:r>
            </w:ins>
          </w:p>
        </w:tc>
      </w:tr>
      <w:tr w:rsidR="002B0907" w:rsidTr="002B0907">
        <w:trPr>
          <w:trHeight w:val="276"/>
          <w:ins w:id="1249" w:author="R4-2120772" w:date="2021-11-15T15:09:00Z"/>
        </w:trPr>
        <w:tc>
          <w:tcPr>
            <w:tcW w:w="1087" w:type="dxa"/>
            <w:vMerge/>
            <w:vAlign w:val="center"/>
          </w:tcPr>
          <w:p w:rsidR="002B0907" w:rsidRDefault="002B0907" w:rsidP="002B0907">
            <w:pPr>
              <w:snapToGrid w:val="0"/>
              <w:jc w:val="center"/>
              <w:rPr>
                <w:ins w:id="1250" w:author="R4-2120772" w:date="2021-11-15T15:09:00Z"/>
                <w:rFonts w:eastAsia="等线"/>
                <w:sz w:val="18"/>
                <w:szCs w:val="15"/>
              </w:rPr>
            </w:pPr>
          </w:p>
        </w:tc>
        <w:tc>
          <w:tcPr>
            <w:tcW w:w="1088" w:type="dxa"/>
            <w:vAlign w:val="center"/>
          </w:tcPr>
          <w:p w:rsidR="002B0907" w:rsidRDefault="002B0907" w:rsidP="002B0907">
            <w:pPr>
              <w:snapToGrid w:val="0"/>
              <w:jc w:val="center"/>
              <w:rPr>
                <w:ins w:id="1251" w:author="R4-2120772" w:date="2021-11-15T15:09:00Z"/>
                <w:rFonts w:eastAsia="等线"/>
                <w:sz w:val="18"/>
                <w:szCs w:val="15"/>
              </w:rPr>
            </w:pPr>
            <w:ins w:id="1252" w:author="R4-2120772" w:date="2021-11-15T15:09:00Z">
              <w:r>
                <w:rPr>
                  <w:rFonts w:eastAsia="等线" w:hint="eastAsia"/>
                  <w:sz w:val="18"/>
                  <w:szCs w:val="15"/>
                </w:rPr>
                <w:t>S</w:t>
              </w:r>
              <w:r>
                <w:rPr>
                  <w:rFonts w:eastAsia="等线"/>
                  <w:sz w:val="18"/>
                  <w:szCs w:val="15"/>
                </w:rPr>
                <w:t>CS 15kHz</w:t>
              </w:r>
            </w:ins>
          </w:p>
        </w:tc>
        <w:tc>
          <w:tcPr>
            <w:tcW w:w="1048" w:type="dxa"/>
            <w:vMerge/>
            <w:vAlign w:val="center"/>
          </w:tcPr>
          <w:p w:rsidR="002B0907" w:rsidRDefault="002B0907" w:rsidP="002B0907">
            <w:pPr>
              <w:snapToGrid w:val="0"/>
              <w:jc w:val="center"/>
              <w:rPr>
                <w:ins w:id="1253" w:author="R4-2120772" w:date="2021-11-15T15:09:00Z"/>
                <w:rFonts w:eastAsia="等线"/>
                <w:sz w:val="18"/>
                <w:szCs w:val="15"/>
              </w:rPr>
            </w:pPr>
          </w:p>
        </w:tc>
        <w:tc>
          <w:tcPr>
            <w:tcW w:w="534" w:type="dxa"/>
            <w:vAlign w:val="center"/>
          </w:tcPr>
          <w:p w:rsidR="002B0907" w:rsidRDefault="002B0907" w:rsidP="002B0907">
            <w:pPr>
              <w:snapToGrid w:val="0"/>
              <w:jc w:val="center"/>
              <w:rPr>
                <w:ins w:id="1254" w:author="R4-2120772" w:date="2021-11-15T15:09:00Z"/>
                <w:rFonts w:eastAsia="等线"/>
                <w:sz w:val="13"/>
                <w:szCs w:val="15"/>
              </w:rPr>
            </w:pPr>
            <w:ins w:id="1255" w:author="R4-2120772" w:date="2021-11-15T15:09:00Z">
              <w:r>
                <w:rPr>
                  <w:rFonts w:eastAsia="等线"/>
                  <w:sz w:val="13"/>
                  <w:szCs w:val="15"/>
                </w:rPr>
                <w:t>44.53</w:t>
              </w:r>
            </w:ins>
          </w:p>
        </w:tc>
        <w:tc>
          <w:tcPr>
            <w:tcW w:w="534" w:type="dxa"/>
            <w:vAlign w:val="center"/>
          </w:tcPr>
          <w:p w:rsidR="002B0907" w:rsidRDefault="002B0907" w:rsidP="002B0907">
            <w:pPr>
              <w:snapToGrid w:val="0"/>
              <w:jc w:val="center"/>
              <w:rPr>
                <w:ins w:id="1256" w:author="R4-2120772" w:date="2021-11-15T15:09:00Z"/>
                <w:rFonts w:eastAsia="等线"/>
                <w:sz w:val="13"/>
                <w:szCs w:val="15"/>
              </w:rPr>
            </w:pPr>
            <w:ins w:id="1257" w:author="R4-2120772" w:date="2021-11-15T15:09:00Z">
              <w:r>
                <w:rPr>
                  <w:rFonts w:eastAsia="等线"/>
                  <w:sz w:val="13"/>
                  <w:szCs w:val="15"/>
                </w:rPr>
                <w:t>47.71</w:t>
              </w:r>
            </w:ins>
          </w:p>
        </w:tc>
        <w:tc>
          <w:tcPr>
            <w:tcW w:w="535" w:type="dxa"/>
            <w:vAlign w:val="center"/>
          </w:tcPr>
          <w:p w:rsidR="002B0907" w:rsidRDefault="002B0907" w:rsidP="002B0907">
            <w:pPr>
              <w:snapToGrid w:val="0"/>
              <w:jc w:val="center"/>
              <w:rPr>
                <w:ins w:id="1258" w:author="R4-2120772" w:date="2021-11-15T15:09:00Z"/>
                <w:rFonts w:eastAsia="等线"/>
                <w:sz w:val="13"/>
                <w:szCs w:val="15"/>
              </w:rPr>
            </w:pPr>
            <w:ins w:id="1259" w:author="R4-2120772" w:date="2021-11-15T15:09:00Z">
              <w:r>
                <w:rPr>
                  <w:rFonts w:eastAsia="等线"/>
                  <w:sz w:val="13"/>
                  <w:szCs w:val="15"/>
                </w:rPr>
                <w:t>49.53</w:t>
              </w:r>
            </w:ins>
          </w:p>
        </w:tc>
        <w:tc>
          <w:tcPr>
            <w:tcW w:w="534" w:type="dxa"/>
            <w:vAlign w:val="center"/>
          </w:tcPr>
          <w:p w:rsidR="002B0907" w:rsidRDefault="002B0907" w:rsidP="002B0907">
            <w:pPr>
              <w:snapToGrid w:val="0"/>
              <w:jc w:val="center"/>
              <w:rPr>
                <w:ins w:id="1260" w:author="R4-2120772" w:date="2021-11-15T15:09:00Z"/>
                <w:rFonts w:eastAsia="等线"/>
                <w:sz w:val="13"/>
                <w:szCs w:val="15"/>
              </w:rPr>
            </w:pPr>
            <w:ins w:id="1261" w:author="R4-2120772" w:date="2021-11-15T15:09:00Z">
              <w:r>
                <w:rPr>
                  <w:rFonts w:eastAsia="等线"/>
                  <w:sz w:val="13"/>
                  <w:szCs w:val="15"/>
                </w:rPr>
                <w:t>50.81</w:t>
              </w:r>
            </w:ins>
          </w:p>
        </w:tc>
        <w:tc>
          <w:tcPr>
            <w:tcW w:w="534" w:type="dxa"/>
            <w:vAlign w:val="center"/>
          </w:tcPr>
          <w:p w:rsidR="002B0907" w:rsidRDefault="002B0907" w:rsidP="002B0907">
            <w:pPr>
              <w:snapToGrid w:val="0"/>
              <w:jc w:val="center"/>
              <w:rPr>
                <w:ins w:id="1262" w:author="R4-2120772" w:date="2021-11-15T15:09:00Z"/>
                <w:rFonts w:eastAsia="等线"/>
                <w:sz w:val="13"/>
                <w:szCs w:val="15"/>
              </w:rPr>
            </w:pPr>
            <w:ins w:id="1263" w:author="R4-2120772" w:date="2021-11-15T15:09:00Z">
              <w:r>
                <w:rPr>
                  <w:rFonts w:eastAsia="等线"/>
                  <w:sz w:val="13"/>
                  <w:szCs w:val="15"/>
                </w:rPr>
                <w:t>46.53</w:t>
              </w:r>
            </w:ins>
          </w:p>
        </w:tc>
        <w:tc>
          <w:tcPr>
            <w:tcW w:w="535" w:type="dxa"/>
            <w:vAlign w:val="center"/>
          </w:tcPr>
          <w:p w:rsidR="002B0907" w:rsidRDefault="002B0907" w:rsidP="002B0907">
            <w:pPr>
              <w:snapToGrid w:val="0"/>
              <w:jc w:val="center"/>
              <w:rPr>
                <w:ins w:id="1264" w:author="R4-2120772" w:date="2021-11-15T15:09:00Z"/>
                <w:rFonts w:eastAsia="等线"/>
                <w:sz w:val="13"/>
                <w:szCs w:val="15"/>
              </w:rPr>
            </w:pPr>
            <w:ins w:id="1265" w:author="R4-2120772" w:date="2021-11-15T15:09:00Z">
              <w:r>
                <w:rPr>
                  <w:rFonts w:eastAsia="等线"/>
                  <w:sz w:val="13"/>
                  <w:szCs w:val="15"/>
                </w:rPr>
                <w:t>49.71</w:t>
              </w:r>
            </w:ins>
          </w:p>
        </w:tc>
        <w:tc>
          <w:tcPr>
            <w:tcW w:w="534" w:type="dxa"/>
            <w:vAlign w:val="center"/>
          </w:tcPr>
          <w:p w:rsidR="002B0907" w:rsidRDefault="002B0907" w:rsidP="002B0907">
            <w:pPr>
              <w:snapToGrid w:val="0"/>
              <w:jc w:val="center"/>
              <w:rPr>
                <w:ins w:id="1266" w:author="R4-2120772" w:date="2021-11-15T15:09:00Z"/>
                <w:rFonts w:eastAsia="等线"/>
                <w:sz w:val="13"/>
                <w:szCs w:val="15"/>
              </w:rPr>
            </w:pPr>
            <w:ins w:id="1267" w:author="R4-2120772" w:date="2021-11-15T15:09:00Z">
              <w:r>
                <w:rPr>
                  <w:rFonts w:eastAsia="等线"/>
                  <w:sz w:val="13"/>
                  <w:szCs w:val="15"/>
                </w:rPr>
                <w:t>51.53</w:t>
              </w:r>
            </w:ins>
          </w:p>
        </w:tc>
        <w:tc>
          <w:tcPr>
            <w:tcW w:w="534" w:type="dxa"/>
            <w:vAlign w:val="center"/>
          </w:tcPr>
          <w:p w:rsidR="002B0907" w:rsidRDefault="002B0907" w:rsidP="002B0907">
            <w:pPr>
              <w:snapToGrid w:val="0"/>
              <w:jc w:val="center"/>
              <w:rPr>
                <w:ins w:id="1268" w:author="R4-2120772" w:date="2021-11-15T15:09:00Z"/>
                <w:rFonts w:eastAsia="等线"/>
                <w:sz w:val="13"/>
                <w:szCs w:val="15"/>
              </w:rPr>
            </w:pPr>
            <w:ins w:id="1269" w:author="R4-2120772" w:date="2021-11-15T15:09:00Z">
              <w:r>
                <w:rPr>
                  <w:rFonts w:eastAsia="等线"/>
                  <w:sz w:val="13"/>
                  <w:szCs w:val="15"/>
                </w:rPr>
                <w:t>52.81</w:t>
              </w:r>
            </w:ins>
          </w:p>
        </w:tc>
        <w:tc>
          <w:tcPr>
            <w:tcW w:w="535" w:type="dxa"/>
            <w:shd w:val="clear" w:color="auto" w:fill="auto"/>
            <w:vAlign w:val="center"/>
          </w:tcPr>
          <w:p w:rsidR="002B0907" w:rsidRDefault="002B0907" w:rsidP="002B0907">
            <w:pPr>
              <w:snapToGrid w:val="0"/>
              <w:jc w:val="center"/>
              <w:rPr>
                <w:ins w:id="1270" w:author="R4-2120772" w:date="2021-11-15T15:09:00Z"/>
                <w:rFonts w:eastAsia="等线"/>
                <w:sz w:val="13"/>
                <w:szCs w:val="15"/>
              </w:rPr>
            </w:pPr>
            <w:ins w:id="1271" w:author="R4-2120772" w:date="2021-11-15T15:09:00Z">
              <w:r>
                <w:rPr>
                  <w:rFonts w:eastAsia="等线"/>
                  <w:sz w:val="13"/>
                  <w:szCs w:val="15"/>
                </w:rPr>
                <w:t>40.53</w:t>
              </w:r>
            </w:ins>
          </w:p>
        </w:tc>
        <w:tc>
          <w:tcPr>
            <w:tcW w:w="534" w:type="dxa"/>
            <w:shd w:val="clear" w:color="auto" w:fill="auto"/>
            <w:vAlign w:val="center"/>
          </w:tcPr>
          <w:p w:rsidR="002B0907" w:rsidRDefault="002B0907" w:rsidP="002B0907">
            <w:pPr>
              <w:snapToGrid w:val="0"/>
              <w:jc w:val="center"/>
              <w:rPr>
                <w:ins w:id="1272" w:author="R4-2120772" w:date="2021-11-15T15:09:00Z"/>
                <w:rFonts w:eastAsia="等线"/>
                <w:sz w:val="13"/>
                <w:szCs w:val="15"/>
              </w:rPr>
            </w:pPr>
            <w:ins w:id="1273" w:author="R4-2120772" w:date="2021-11-15T15:09:00Z">
              <w:r>
                <w:rPr>
                  <w:rFonts w:eastAsia="等线"/>
                  <w:sz w:val="13"/>
                  <w:szCs w:val="15"/>
                </w:rPr>
                <w:t>43.71</w:t>
              </w:r>
            </w:ins>
          </w:p>
        </w:tc>
        <w:tc>
          <w:tcPr>
            <w:tcW w:w="534" w:type="dxa"/>
            <w:shd w:val="clear" w:color="auto" w:fill="auto"/>
            <w:vAlign w:val="center"/>
          </w:tcPr>
          <w:p w:rsidR="002B0907" w:rsidRDefault="002B0907" w:rsidP="002B0907">
            <w:pPr>
              <w:snapToGrid w:val="0"/>
              <w:jc w:val="center"/>
              <w:rPr>
                <w:ins w:id="1274" w:author="R4-2120772" w:date="2021-11-15T15:09:00Z"/>
                <w:rFonts w:eastAsia="等线"/>
                <w:sz w:val="13"/>
                <w:szCs w:val="15"/>
              </w:rPr>
            </w:pPr>
            <w:ins w:id="1275" w:author="R4-2120772" w:date="2021-11-15T15:09:00Z">
              <w:r>
                <w:rPr>
                  <w:rFonts w:eastAsia="等线"/>
                  <w:sz w:val="13"/>
                  <w:szCs w:val="15"/>
                </w:rPr>
                <w:t>45.53</w:t>
              </w:r>
            </w:ins>
          </w:p>
        </w:tc>
        <w:tc>
          <w:tcPr>
            <w:tcW w:w="535" w:type="dxa"/>
            <w:shd w:val="clear" w:color="auto" w:fill="auto"/>
            <w:vAlign w:val="center"/>
          </w:tcPr>
          <w:p w:rsidR="002B0907" w:rsidRDefault="002B0907" w:rsidP="002B0907">
            <w:pPr>
              <w:snapToGrid w:val="0"/>
              <w:jc w:val="center"/>
              <w:rPr>
                <w:ins w:id="1276" w:author="R4-2120772" w:date="2021-11-15T15:09:00Z"/>
                <w:rFonts w:eastAsia="等线"/>
                <w:sz w:val="13"/>
                <w:szCs w:val="15"/>
              </w:rPr>
            </w:pPr>
            <w:ins w:id="1277" w:author="R4-2120772" w:date="2021-11-15T15:09:00Z">
              <w:r>
                <w:rPr>
                  <w:rFonts w:eastAsia="等线"/>
                  <w:sz w:val="13"/>
                  <w:szCs w:val="15"/>
                </w:rPr>
                <w:t>46.81</w:t>
              </w:r>
            </w:ins>
          </w:p>
        </w:tc>
      </w:tr>
      <w:tr w:rsidR="002B0907" w:rsidTr="002B0907">
        <w:trPr>
          <w:trHeight w:val="47"/>
          <w:ins w:id="1278" w:author="R4-2120772" w:date="2021-11-15T15:09:00Z"/>
        </w:trPr>
        <w:tc>
          <w:tcPr>
            <w:tcW w:w="1087" w:type="dxa"/>
            <w:vMerge/>
            <w:vAlign w:val="center"/>
          </w:tcPr>
          <w:p w:rsidR="002B0907" w:rsidRDefault="002B0907" w:rsidP="002B0907">
            <w:pPr>
              <w:snapToGrid w:val="0"/>
              <w:jc w:val="center"/>
              <w:rPr>
                <w:ins w:id="1279" w:author="R4-2120772" w:date="2021-11-15T15:09:00Z"/>
                <w:rFonts w:eastAsia="等线"/>
                <w:sz w:val="18"/>
                <w:szCs w:val="15"/>
              </w:rPr>
            </w:pPr>
          </w:p>
        </w:tc>
        <w:tc>
          <w:tcPr>
            <w:tcW w:w="1088" w:type="dxa"/>
            <w:vAlign w:val="center"/>
          </w:tcPr>
          <w:p w:rsidR="002B0907" w:rsidRDefault="002B0907" w:rsidP="002B0907">
            <w:pPr>
              <w:snapToGrid w:val="0"/>
              <w:jc w:val="center"/>
              <w:rPr>
                <w:ins w:id="1280" w:author="R4-2120772" w:date="2021-11-15T15:09:00Z"/>
                <w:rFonts w:eastAsia="等线"/>
                <w:sz w:val="18"/>
                <w:szCs w:val="15"/>
              </w:rPr>
            </w:pPr>
            <w:ins w:id="1281" w:author="R4-2120772" w:date="2021-11-15T15:09:00Z">
              <w:r>
                <w:rPr>
                  <w:rFonts w:eastAsia="等线" w:hint="eastAsia"/>
                  <w:sz w:val="18"/>
                  <w:szCs w:val="15"/>
                </w:rPr>
                <w:t>S</w:t>
              </w:r>
              <w:r>
                <w:rPr>
                  <w:rFonts w:eastAsia="等线"/>
                  <w:sz w:val="18"/>
                  <w:szCs w:val="15"/>
                </w:rPr>
                <w:t>CS 30kHz</w:t>
              </w:r>
            </w:ins>
          </w:p>
        </w:tc>
        <w:tc>
          <w:tcPr>
            <w:tcW w:w="1048" w:type="dxa"/>
            <w:vMerge/>
            <w:vAlign w:val="center"/>
          </w:tcPr>
          <w:p w:rsidR="002B0907" w:rsidRDefault="002B0907" w:rsidP="002B0907">
            <w:pPr>
              <w:snapToGrid w:val="0"/>
              <w:jc w:val="center"/>
              <w:rPr>
                <w:ins w:id="1282" w:author="R4-2120772" w:date="2021-11-15T15:09:00Z"/>
                <w:rFonts w:eastAsia="等线"/>
                <w:sz w:val="18"/>
                <w:szCs w:val="15"/>
              </w:rPr>
            </w:pPr>
          </w:p>
        </w:tc>
        <w:tc>
          <w:tcPr>
            <w:tcW w:w="534" w:type="dxa"/>
            <w:vAlign w:val="center"/>
          </w:tcPr>
          <w:p w:rsidR="002B0907" w:rsidRDefault="002B0907" w:rsidP="002B0907">
            <w:pPr>
              <w:snapToGrid w:val="0"/>
              <w:jc w:val="center"/>
              <w:rPr>
                <w:ins w:id="1283" w:author="R4-2120772" w:date="2021-11-15T15:09:00Z"/>
                <w:rFonts w:eastAsia="等线"/>
                <w:sz w:val="13"/>
                <w:szCs w:val="15"/>
              </w:rPr>
            </w:pPr>
            <w:ins w:id="1284" w:author="R4-2120772" w:date="2021-11-15T15:09:00Z">
              <w:r>
                <w:rPr>
                  <w:rFonts w:eastAsia="等线"/>
                  <w:sz w:val="13"/>
                  <w:szCs w:val="15"/>
                </w:rPr>
                <w:t>43.98</w:t>
              </w:r>
            </w:ins>
          </w:p>
        </w:tc>
        <w:tc>
          <w:tcPr>
            <w:tcW w:w="534" w:type="dxa"/>
            <w:vAlign w:val="center"/>
          </w:tcPr>
          <w:p w:rsidR="002B0907" w:rsidRDefault="002B0907" w:rsidP="002B0907">
            <w:pPr>
              <w:snapToGrid w:val="0"/>
              <w:jc w:val="center"/>
              <w:rPr>
                <w:ins w:id="1285" w:author="R4-2120772" w:date="2021-11-15T15:09:00Z"/>
                <w:rFonts w:eastAsia="等线"/>
                <w:sz w:val="13"/>
                <w:szCs w:val="15"/>
              </w:rPr>
            </w:pPr>
            <w:ins w:id="1286" w:author="R4-2120772" w:date="2021-11-15T15:09:00Z">
              <w:r>
                <w:rPr>
                  <w:rFonts w:eastAsia="等线"/>
                  <w:sz w:val="13"/>
                  <w:szCs w:val="15"/>
                </w:rPr>
                <w:t>47.37</w:t>
              </w:r>
            </w:ins>
          </w:p>
        </w:tc>
        <w:tc>
          <w:tcPr>
            <w:tcW w:w="535" w:type="dxa"/>
            <w:vAlign w:val="center"/>
          </w:tcPr>
          <w:p w:rsidR="002B0907" w:rsidRDefault="002B0907" w:rsidP="002B0907">
            <w:pPr>
              <w:snapToGrid w:val="0"/>
              <w:jc w:val="center"/>
              <w:rPr>
                <w:ins w:id="1287" w:author="R4-2120772" w:date="2021-11-15T15:09:00Z"/>
                <w:rFonts w:eastAsia="等线"/>
                <w:sz w:val="13"/>
                <w:szCs w:val="15"/>
              </w:rPr>
            </w:pPr>
            <w:ins w:id="1288" w:author="R4-2120772" w:date="2021-11-15T15:09:00Z">
              <w:r>
                <w:rPr>
                  <w:rFonts w:eastAsia="等线"/>
                  <w:sz w:val="13"/>
                  <w:szCs w:val="15"/>
                </w:rPr>
                <w:t>49.36</w:t>
              </w:r>
            </w:ins>
          </w:p>
        </w:tc>
        <w:tc>
          <w:tcPr>
            <w:tcW w:w="534" w:type="dxa"/>
            <w:vAlign w:val="center"/>
          </w:tcPr>
          <w:p w:rsidR="002B0907" w:rsidRDefault="002B0907" w:rsidP="002B0907">
            <w:pPr>
              <w:snapToGrid w:val="0"/>
              <w:jc w:val="center"/>
              <w:rPr>
                <w:ins w:id="1289" w:author="R4-2120772" w:date="2021-11-15T15:09:00Z"/>
                <w:rFonts w:eastAsia="等线"/>
                <w:sz w:val="13"/>
                <w:szCs w:val="15"/>
              </w:rPr>
            </w:pPr>
            <w:ins w:id="1290" w:author="R4-2120772" w:date="2021-11-15T15:09:00Z">
              <w:r>
                <w:rPr>
                  <w:rFonts w:eastAsia="等线"/>
                  <w:sz w:val="13"/>
                  <w:szCs w:val="15"/>
                </w:rPr>
                <w:t>50.64</w:t>
              </w:r>
            </w:ins>
          </w:p>
        </w:tc>
        <w:tc>
          <w:tcPr>
            <w:tcW w:w="534" w:type="dxa"/>
            <w:vAlign w:val="center"/>
          </w:tcPr>
          <w:p w:rsidR="002B0907" w:rsidRDefault="002B0907" w:rsidP="002B0907">
            <w:pPr>
              <w:snapToGrid w:val="0"/>
              <w:jc w:val="center"/>
              <w:rPr>
                <w:ins w:id="1291" w:author="R4-2120772" w:date="2021-11-15T15:09:00Z"/>
                <w:rFonts w:eastAsia="等线"/>
                <w:sz w:val="13"/>
                <w:szCs w:val="15"/>
              </w:rPr>
            </w:pPr>
            <w:ins w:id="1292" w:author="R4-2120772" w:date="2021-11-15T15:09:00Z">
              <w:r>
                <w:rPr>
                  <w:rFonts w:eastAsia="等线"/>
                  <w:sz w:val="13"/>
                  <w:szCs w:val="15"/>
                </w:rPr>
                <w:t>45.98</w:t>
              </w:r>
            </w:ins>
          </w:p>
        </w:tc>
        <w:tc>
          <w:tcPr>
            <w:tcW w:w="535" w:type="dxa"/>
            <w:vAlign w:val="center"/>
          </w:tcPr>
          <w:p w:rsidR="002B0907" w:rsidRDefault="002B0907" w:rsidP="002B0907">
            <w:pPr>
              <w:snapToGrid w:val="0"/>
              <w:jc w:val="center"/>
              <w:rPr>
                <w:ins w:id="1293" w:author="R4-2120772" w:date="2021-11-15T15:09:00Z"/>
                <w:rFonts w:eastAsia="等线"/>
                <w:sz w:val="13"/>
                <w:szCs w:val="15"/>
              </w:rPr>
            </w:pPr>
            <w:ins w:id="1294" w:author="R4-2120772" w:date="2021-11-15T15:09:00Z">
              <w:r>
                <w:rPr>
                  <w:rFonts w:eastAsia="等线"/>
                  <w:sz w:val="13"/>
                  <w:szCs w:val="15"/>
                </w:rPr>
                <w:t>49.37</w:t>
              </w:r>
            </w:ins>
          </w:p>
        </w:tc>
        <w:tc>
          <w:tcPr>
            <w:tcW w:w="534" w:type="dxa"/>
            <w:vAlign w:val="center"/>
          </w:tcPr>
          <w:p w:rsidR="002B0907" w:rsidRDefault="002B0907" w:rsidP="002B0907">
            <w:pPr>
              <w:snapToGrid w:val="0"/>
              <w:jc w:val="center"/>
              <w:rPr>
                <w:ins w:id="1295" w:author="R4-2120772" w:date="2021-11-15T15:09:00Z"/>
                <w:rFonts w:eastAsia="等线"/>
                <w:sz w:val="13"/>
                <w:szCs w:val="15"/>
              </w:rPr>
            </w:pPr>
            <w:ins w:id="1296" w:author="R4-2120772" w:date="2021-11-15T15:09:00Z">
              <w:r>
                <w:rPr>
                  <w:rFonts w:eastAsia="等线"/>
                  <w:sz w:val="13"/>
                  <w:szCs w:val="15"/>
                </w:rPr>
                <w:t>51.36</w:t>
              </w:r>
            </w:ins>
          </w:p>
        </w:tc>
        <w:tc>
          <w:tcPr>
            <w:tcW w:w="534" w:type="dxa"/>
            <w:vAlign w:val="center"/>
          </w:tcPr>
          <w:p w:rsidR="002B0907" w:rsidRDefault="002B0907" w:rsidP="002B0907">
            <w:pPr>
              <w:snapToGrid w:val="0"/>
              <w:jc w:val="center"/>
              <w:rPr>
                <w:ins w:id="1297" w:author="R4-2120772" w:date="2021-11-15T15:09:00Z"/>
                <w:rFonts w:eastAsia="等线"/>
                <w:sz w:val="13"/>
                <w:szCs w:val="15"/>
              </w:rPr>
            </w:pPr>
            <w:ins w:id="1298" w:author="R4-2120772" w:date="2021-11-15T15:09:00Z">
              <w:r>
                <w:rPr>
                  <w:rFonts w:eastAsia="等线"/>
                  <w:sz w:val="13"/>
                  <w:szCs w:val="15"/>
                </w:rPr>
                <w:t>52.64</w:t>
              </w:r>
            </w:ins>
          </w:p>
        </w:tc>
        <w:tc>
          <w:tcPr>
            <w:tcW w:w="535" w:type="dxa"/>
            <w:shd w:val="clear" w:color="auto" w:fill="auto"/>
            <w:vAlign w:val="center"/>
          </w:tcPr>
          <w:p w:rsidR="002B0907" w:rsidRDefault="002B0907" w:rsidP="002B0907">
            <w:pPr>
              <w:snapToGrid w:val="0"/>
              <w:jc w:val="center"/>
              <w:rPr>
                <w:ins w:id="1299" w:author="R4-2120772" w:date="2021-11-15T15:09:00Z"/>
                <w:rFonts w:eastAsia="等线"/>
                <w:sz w:val="13"/>
                <w:szCs w:val="15"/>
              </w:rPr>
            </w:pPr>
            <w:ins w:id="1300" w:author="R4-2120772" w:date="2021-11-15T15:09:00Z">
              <w:r>
                <w:rPr>
                  <w:rFonts w:eastAsia="等线"/>
                  <w:sz w:val="13"/>
                  <w:szCs w:val="15"/>
                </w:rPr>
                <w:t>39.98</w:t>
              </w:r>
            </w:ins>
          </w:p>
        </w:tc>
        <w:tc>
          <w:tcPr>
            <w:tcW w:w="534" w:type="dxa"/>
            <w:shd w:val="clear" w:color="auto" w:fill="auto"/>
            <w:vAlign w:val="center"/>
          </w:tcPr>
          <w:p w:rsidR="002B0907" w:rsidRDefault="002B0907" w:rsidP="002B0907">
            <w:pPr>
              <w:snapToGrid w:val="0"/>
              <w:jc w:val="center"/>
              <w:rPr>
                <w:ins w:id="1301" w:author="R4-2120772" w:date="2021-11-15T15:09:00Z"/>
                <w:rFonts w:eastAsia="等线"/>
                <w:sz w:val="13"/>
                <w:szCs w:val="15"/>
              </w:rPr>
            </w:pPr>
            <w:ins w:id="1302" w:author="R4-2120772" w:date="2021-11-15T15:09:00Z">
              <w:r>
                <w:rPr>
                  <w:rFonts w:eastAsia="等线"/>
                  <w:sz w:val="13"/>
                  <w:szCs w:val="15"/>
                </w:rPr>
                <w:t>43.37</w:t>
              </w:r>
            </w:ins>
          </w:p>
        </w:tc>
        <w:tc>
          <w:tcPr>
            <w:tcW w:w="534" w:type="dxa"/>
            <w:shd w:val="clear" w:color="auto" w:fill="auto"/>
            <w:vAlign w:val="center"/>
          </w:tcPr>
          <w:p w:rsidR="002B0907" w:rsidRDefault="002B0907" w:rsidP="002B0907">
            <w:pPr>
              <w:snapToGrid w:val="0"/>
              <w:jc w:val="center"/>
              <w:rPr>
                <w:ins w:id="1303" w:author="R4-2120772" w:date="2021-11-15T15:09:00Z"/>
                <w:rFonts w:eastAsia="等线"/>
                <w:sz w:val="13"/>
                <w:szCs w:val="15"/>
              </w:rPr>
            </w:pPr>
            <w:ins w:id="1304" w:author="R4-2120772" w:date="2021-11-15T15:09:00Z">
              <w:r>
                <w:rPr>
                  <w:rFonts w:eastAsia="等线"/>
                  <w:sz w:val="13"/>
                  <w:szCs w:val="15"/>
                </w:rPr>
                <w:t>45.36</w:t>
              </w:r>
            </w:ins>
          </w:p>
        </w:tc>
        <w:tc>
          <w:tcPr>
            <w:tcW w:w="535" w:type="dxa"/>
            <w:shd w:val="clear" w:color="auto" w:fill="auto"/>
            <w:vAlign w:val="center"/>
          </w:tcPr>
          <w:p w:rsidR="002B0907" w:rsidRDefault="002B0907" w:rsidP="002B0907">
            <w:pPr>
              <w:snapToGrid w:val="0"/>
              <w:jc w:val="center"/>
              <w:rPr>
                <w:ins w:id="1305" w:author="R4-2120772" w:date="2021-11-15T15:09:00Z"/>
                <w:rFonts w:eastAsia="等线"/>
                <w:sz w:val="13"/>
                <w:szCs w:val="15"/>
              </w:rPr>
            </w:pPr>
            <w:ins w:id="1306" w:author="R4-2120772" w:date="2021-11-15T15:09:00Z">
              <w:r>
                <w:rPr>
                  <w:rFonts w:eastAsia="等线"/>
                  <w:sz w:val="13"/>
                  <w:szCs w:val="15"/>
                </w:rPr>
                <w:t>46.64</w:t>
              </w:r>
            </w:ins>
          </w:p>
        </w:tc>
      </w:tr>
      <w:tr w:rsidR="002B0907" w:rsidTr="002B0907">
        <w:trPr>
          <w:ins w:id="1307" w:author="R4-2120772" w:date="2021-11-15T15:09:00Z"/>
        </w:trPr>
        <w:tc>
          <w:tcPr>
            <w:tcW w:w="2175" w:type="dxa"/>
            <w:gridSpan w:val="2"/>
            <w:vAlign w:val="center"/>
          </w:tcPr>
          <w:p w:rsidR="002B0907" w:rsidRDefault="002B0907" w:rsidP="002B0907">
            <w:pPr>
              <w:snapToGrid w:val="0"/>
              <w:jc w:val="center"/>
              <w:rPr>
                <w:ins w:id="1308" w:author="R4-2120772" w:date="2021-11-15T15:09:00Z"/>
                <w:rFonts w:eastAsia="等线"/>
                <w:sz w:val="18"/>
                <w:szCs w:val="15"/>
              </w:rPr>
            </w:pPr>
            <w:ins w:id="1309" w:author="R4-2120772" w:date="2021-11-15T15:09:00Z">
              <w:r>
                <w:rPr>
                  <w:rFonts w:eastAsia="等线"/>
                  <w:sz w:val="18"/>
                  <w:szCs w:val="15"/>
                </w:rPr>
                <w:t>Satellite Tx max Gain</w:t>
              </w:r>
            </w:ins>
          </w:p>
        </w:tc>
        <w:tc>
          <w:tcPr>
            <w:tcW w:w="1048" w:type="dxa"/>
            <w:vMerge/>
            <w:vAlign w:val="center"/>
          </w:tcPr>
          <w:p w:rsidR="002B0907" w:rsidRDefault="002B0907" w:rsidP="002B0907">
            <w:pPr>
              <w:snapToGrid w:val="0"/>
              <w:jc w:val="center"/>
              <w:rPr>
                <w:ins w:id="1310" w:author="R4-2120772" w:date="2021-11-15T15:09:00Z"/>
                <w:rFonts w:eastAsia="等线"/>
                <w:sz w:val="18"/>
                <w:szCs w:val="15"/>
              </w:rPr>
            </w:pPr>
          </w:p>
        </w:tc>
        <w:tc>
          <w:tcPr>
            <w:tcW w:w="2137" w:type="dxa"/>
            <w:gridSpan w:val="4"/>
            <w:vAlign w:val="center"/>
          </w:tcPr>
          <w:p w:rsidR="002B0907" w:rsidRDefault="002B0907" w:rsidP="002B0907">
            <w:pPr>
              <w:snapToGrid w:val="0"/>
              <w:jc w:val="center"/>
              <w:rPr>
                <w:ins w:id="1311" w:author="R4-2120772" w:date="2021-11-15T15:09:00Z"/>
                <w:rFonts w:eastAsia="等线"/>
                <w:sz w:val="18"/>
                <w:szCs w:val="15"/>
              </w:rPr>
            </w:pPr>
            <w:ins w:id="1312" w:author="R4-2120772" w:date="2021-11-15T15:09:00Z">
              <w:r>
                <w:rPr>
                  <w:rFonts w:eastAsia="等线"/>
                  <w:sz w:val="18"/>
                  <w:szCs w:val="15"/>
                </w:rPr>
                <w:t>51 dBi</w:t>
              </w:r>
            </w:ins>
          </w:p>
        </w:tc>
        <w:tc>
          <w:tcPr>
            <w:tcW w:w="2137" w:type="dxa"/>
            <w:gridSpan w:val="4"/>
            <w:vAlign w:val="center"/>
          </w:tcPr>
          <w:p w:rsidR="002B0907" w:rsidRDefault="002B0907" w:rsidP="002B0907">
            <w:pPr>
              <w:snapToGrid w:val="0"/>
              <w:jc w:val="center"/>
              <w:rPr>
                <w:ins w:id="1313" w:author="R4-2120772" w:date="2021-11-15T15:09:00Z"/>
                <w:rFonts w:eastAsia="等线"/>
                <w:sz w:val="18"/>
                <w:szCs w:val="15"/>
              </w:rPr>
            </w:pPr>
            <w:ins w:id="1314" w:author="R4-2120772" w:date="2021-11-15T15:09:00Z">
              <w:r>
                <w:rPr>
                  <w:rFonts w:eastAsia="等线"/>
                  <w:sz w:val="18"/>
                  <w:szCs w:val="15"/>
                </w:rPr>
                <w:t>30 dBi</w:t>
              </w:r>
            </w:ins>
          </w:p>
        </w:tc>
        <w:tc>
          <w:tcPr>
            <w:tcW w:w="2138" w:type="dxa"/>
            <w:gridSpan w:val="4"/>
            <w:vAlign w:val="center"/>
          </w:tcPr>
          <w:p w:rsidR="002B0907" w:rsidRDefault="002B0907" w:rsidP="002B0907">
            <w:pPr>
              <w:snapToGrid w:val="0"/>
              <w:jc w:val="center"/>
              <w:rPr>
                <w:ins w:id="1315" w:author="R4-2120772" w:date="2021-11-15T15:09:00Z"/>
                <w:rFonts w:eastAsia="等线"/>
                <w:sz w:val="18"/>
                <w:szCs w:val="15"/>
              </w:rPr>
            </w:pPr>
            <w:ins w:id="1316" w:author="R4-2120772" w:date="2021-11-15T15:09:00Z">
              <w:r>
                <w:rPr>
                  <w:rFonts w:eastAsia="等线" w:hint="eastAsia"/>
                  <w:sz w:val="18"/>
                  <w:szCs w:val="15"/>
                </w:rPr>
                <w:t>30 dBi</w:t>
              </w:r>
            </w:ins>
          </w:p>
        </w:tc>
      </w:tr>
      <w:tr w:rsidR="002B0907" w:rsidTr="002B0907">
        <w:trPr>
          <w:ins w:id="1317" w:author="R4-2120772" w:date="2021-11-15T15:09:00Z"/>
        </w:trPr>
        <w:tc>
          <w:tcPr>
            <w:tcW w:w="2175" w:type="dxa"/>
            <w:gridSpan w:val="2"/>
            <w:vAlign w:val="center"/>
          </w:tcPr>
          <w:p w:rsidR="002B0907" w:rsidRDefault="002B0907" w:rsidP="002B0907">
            <w:pPr>
              <w:snapToGrid w:val="0"/>
              <w:jc w:val="center"/>
              <w:rPr>
                <w:ins w:id="1318" w:author="R4-2120772" w:date="2021-11-15T15:09:00Z"/>
                <w:rFonts w:eastAsia="等线"/>
                <w:sz w:val="18"/>
                <w:szCs w:val="15"/>
              </w:rPr>
            </w:pPr>
            <w:ins w:id="1319" w:author="R4-2120772" w:date="2021-11-15T15:09:00Z">
              <w:r>
                <w:rPr>
                  <w:rFonts w:eastAsia="等线"/>
                  <w:sz w:val="18"/>
                  <w:szCs w:val="15"/>
                </w:rPr>
                <w:t>Channel bandwidth</w:t>
              </w:r>
            </w:ins>
          </w:p>
        </w:tc>
        <w:tc>
          <w:tcPr>
            <w:tcW w:w="1048" w:type="dxa"/>
            <w:vMerge/>
            <w:vAlign w:val="center"/>
          </w:tcPr>
          <w:p w:rsidR="002B0907" w:rsidRDefault="002B0907" w:rsidP="002B0907">
            <w:pPr>
              <w:snapToGrid w:val="0"/>
              <w:jc w:val="center"/>
              <w:rPr>
                <w:ins w:id="1320" w:author="R4-2120772" w:date="2021-11-15T15:09:00Z"/>
                <w:rFonts w:eastAsia="等线"/>
                <w:sz w:val="18"/>
                <w:szCs w:val="15"/>
              </w:rPr>
            </w:pPr>
          </w:p>
        </w:tc>
        <w:tc>
          <w:tcPr>
            <w:tcW w:w="2137" w:type="dxa"/>
            <w:gridSpan w:val="4"/>
            <w:vAlign w:val="center"/>
          </w:tcPr>
          <w:p w:rsidR="002B0907" w:rsidRDefault="002B0907" w:rsidP="002B0907">
            <w:pPr>
              <w:snapToGrid w:val="0"/>
              <w:jc w:val="center"/>
              <w:rPr>
                <w:ins w:id="1321" w:author="R4-2120772" w:date="2021-11-15T15:09:00Z"/>
                <w:rFonts w:eastAsia="等线"/>
                <w:sz w:val="18"/>
                <w:szCs w:val="15"/>
              </w:rPr>
            </w:pPr>
            <w:ins w:id="1322" w:author="R4-2120772" w:date="2021-11-15T15:09:00Z">
              <w:r>
                <w:rPr>
                  <w:rFonts w:eastAsia="等线"/>
                  <w:sz w:val="18"/>
                  <w:szCs w:val="15"/>
                </w:rPr>
                <w:t>5/10/15/20MHz</w:t>
              </w:r>
            </w:ins>
          </w:p>
        </w:tc>
        <w:tc>
          <w:tcPr>
            <w:tcW w:w="2137" w:type="dxa"/>
            <w:gridSpan w:val="4"/>
            <w:vAlign w:val="center"/>
          </w:tcPr>
          <w:p w:rsidR="002B0907" w:rsidRDefault="002B0907" w:rsidP="002B0907">
            <w:pPr>
              <w:snapToGrid w:val="0"/>
              <w:jc w:val="center"/>
              <w:rPr>
                <w:ins w:id="1323" w:author="R4-2120772" w:date="2021-11-15T15:09:00Z"/>
                <w:rFonts w:eastAsia="等线"/>
                <w:sz w:val="18"/>
                <w:szCs w:val="15"/>
              </w:rPr>
            </w:pPr>
            <w:ins w:id="1324" w:author="R4-2120772" w:date="2021-11-15T15:09:00Z">
              <w:r>
                <w:rPr>
                  <w:rFonts w:eastAsia="等线"/>
                  <w:sz w:val="18"/>
                  <w:szCs w:val="15"/>
                </w:rPr>
                <w:t>5/10/15/20MHz</w:t>
              </w:r>
            </w:ins>
          </w:p>
        </w:tc>
        <w:tc>
          <w:tcPr>
            <w:tcW w:w="2138" w:type="dxa"/>
            <w:gridSpan w:val="4"/>
            <w:vAlign w:val="center"/>
          </w:tcPr>
          <w:p w:rsidR="002B0907" w:rsidRDefault="002B0907" w:rsidP="002B0907">
            <w:pPr>
              <w:snapToGrid w:val="0"/>
              <w:jc w:val="center"/>
              <w:rPr>
                <w:ins w:id="1325" w:author="R4-2120772" w:date="2021-11-15T15:09:00Z"/>
                <w:rFonts w:eastAsia="等线"/>
                <w:sz w:val="18"/>
                <w:szCs w:val="15"/>
              </w:rPr>
            </w:pPr>
            <w:ins w:id="1326" w:author="R4-2120772" w:date="2021-11-15T15:09:00Z">
              <w:r>
                <w:rPr>
                  <w:rFonts w:eastAsia="等线"/>
                  <w:sz w:val="18"/>
                  <w:szCs w:val="15"/>
                </w:rPr>
                <w:t>5/10/15/20MHz</w:t>
              </w:r>
            </w:ins>
          </w:p>
        </w:tc>
      </w:tr>
      <w:tr w:rsidR="002B0907" w:rsidTr="002B0907">
        <w:trPr>
          <w:ins w:id="1327" w:author="R4-2120772" w:date="2021-11-15T15:09:00Z"/>
        </w:trPr>
        <w:tc>
          <w:tcPr>
            <w:tcW w:w="2175" w:type="dxa"/>
            <w:gridSpan w:val="2"/>
            <w:vAlign w:val="center"/>
          </w:tcPr>
          <w:p w:rsidR="002B0907" w:rsidRDefault="002B0907" w:rsidP="002B0907">
            <w:pPr>
              <w:snapToGrid w:val="0"/>
              <w:jc w:val="center"/>
              <w:rPr>
                <w:ins w:id="1328" w:author="R4-2120772" w:date="2021-11-15T15:09:00Z"/>
                <w:rFonts w:eastAsia="等线"/>
                <w:sz w:val="18"/>
                <w:szCs w:val="15"/>
              </w:rPr>
            </w:pPr>
            <w:ins w:id="1329" w:author="R4-2120772" w:date="2021-11-15T15:09:00Z">
              <w:r>
                <w:rPr>
                  <w:rFonts w:eastAsia="等线"/>
                  <w:sz w:val="18"/>
                  <w:szCs w:val="15"/>
                </w:rPr>
                <w:t>3dB beamwidth or HPBW (Half-Power BandWidth) of main central beam</w:t>
              </w:r>
            </w:ins>
          </w:p>
        </w:tc>
        <w:tc>
          <w:tcPr>
            <w:tcW w:w="1048" w:type="dxa"/>
            <w:vMerge/>
            <w:vAlign w:val="center"/>
          </w:tcPr>
          <w:p w:rsidR="002B0907" w:rsidRDefault="002B0907" w:rsidP="002B0907">
            <w:pPr>
              <w:snapToGrid w:val="0"/>
              <w:jc w:val="center"/>
              <w:rPr>
                <w:ins w:id="1330" w:author="R4-2120772" w:date="2021-11-15T15:09:00Z"/>
                <w:rFonts w:eastAsia="等线"/>
                <w:sz w:val="18"/>
                <w:szCs w:val="15"/>
              </w:rPr>
            </w:pPr>
          </w:p>
        </w:tc>
        <w:tc>
          <w:tcPr>
            <w:tcW w:w="2137" w:type="dxa"/>
            <w:gridSpan w:val="4"/>
            <w:vAlign w:val="center"/>
          </w:tcPr>
          <w:p w:rsidR="002B0907" w:rsidRDefault="002B0907" w:rsidP="002B0907">
            <w:pPr>
              <w:snapToGrid w:val="0"/>
              <w:jc w:val="center"/>
              <w:rPr>
                <w:ins w:id="1331" w:author="R4-2120772" w:date="2021-11-15T15:09:00Z"/>
                <w:rFonts w:eastAsia="等线"/>
                <w:sz w:val="18"/>
                <w:szCs w:val="15"/>
              </w:rPr>
            </w:pPr>
            <w:ins w:id="1332" w:author="R4-2120772" w:date="2021-11-15T15:09:00Z">
              <w:r>
                <w:rPr>
                  <w:rFonts w:eastAsia="等线"/>
                  <w:sz w:val="18"/>
                  <w:szCs w:val="15"/>
                </w:rPr>
                <w:t>0.4011 deg</w:t>
              </w:r>
            </w:ins>
          </w:p>
        </w:tc>
        <w:tc>
          <w:tcPr>
            <w:tcW w:w="2137" w:type="dxa"/>
            <w:gridSpan w:val="4"/>
            <w:vAlign w:val="center"/>
          </w:tcPr>
          <w:p w:rsidR="002B0907" w:rsidRDefault="002B0907" w:rsidP="002B0907">
            <w:pPr>
              <w:snapToGrid w:val="0"/>
              <w:jc w:val="center"/>
              <w:rPr>
                <w:ins w:id="1333" w:author="R4-2120772" w:date="2021-11-15T15:09:00Z"/>
                <w:rFonts w:eastAsia="等线"/>
                <w:sz w:val="18"/>
                <w:szCs w:val="15"/>
              </w:rPr>
            </w:pPr>
            <w:ins w:id="1334" w:author="R4-2120772" w:date="2021-11-15T15:09:00Z">
              <w:r>
                <w:rPr>
                  <w:rFonts w:eastAsia="等线"/>
                  <w:sz w:val="18"/>
                  <w:szCs w:val="15"/>
                </w:rPr>
                <w:t>4.4127 deg</w:t>
              </w:r>
            </w:ins>
          </w:p>
        </w:tc>
        <w:tc>
          <w:tcPr>
            <w:tcW w:w="2138" w:type="dxa"/>
            <w:gridSpan w:val="4"/>
            <w:vAlign w:val="center"/>
          </w:tcPr>
          <w:p w:rsidR="002B0907" w:rsidRDefault="002B0907" w:rsidP="002B0907">
            <w:pPr>
              <w:snapToGrid w:val="0"/>
              <w:jc w:val="center"/>
              <w:rPr>
                <w:ins w:id="1335" w:author="R4-2120772" w:date="2021-11-15T15:09:00Z"/>
                <w:rFonts w:eastAsia="等线"/>
                <w:sz w:val="18"/>
                <w:szCs w:val="15"/>
              </w:rPr>
            </w:pPr>
            <w:ins w:id="1336" w:author="R4-2120772" w:date="2021-11-15T15:09:00Z">
              <w:r>
                <w:rPr>
                  <w:rFonts w:eastAsia="等线" w:hint="eastAsia"/>
                  <w:sz w:val="18"/>
                  <w:szCs w:val="15"/>
                </w:rPr>
                <w:t>4.4127 deg</w:t>
              </w:r>
            </w:ins>
          </w:p>
        </w:tc>
      </w:tr>
      <w:tr w:rsidR="002B0907" w:rsidTr="002B0907">
        <w:trPr>
          <w:ins w:id="1337" w:author="R4-2120772" w:date="2021-11-15T15:09:00Z"/>
        </w:trPr>
        <w:tc>
          <w:tcPr>
            <w:tcW w:w="2175" w:type="dxa"/>
            <w:gridSpan w:val="2"/>
            <w:vAlign w:val="center"/>
          </w:tcPr>
          <w:p w:rsidR="002B0907" w:rsidRDefault="002B0907" w:rsidP="002B0907">
            <w:pPr>
              <w:snapToGrid w:val="0"/>
              <w:jc w:val="center"/>
              <w:rPr>
                <w:ins w:id="1338" w:author="R4-2120772" w:date="2021-11-15T15:09:00Z"/>
                <w:rFonts w:eastAsia="等线"/>
                <w:sz w:val="18"/>
                <w:szCs w:val="15"/>
              </w:rPr>
            </w:pPr>
            <w:ins w:id="1339" w:author="R4-2120772" w:date="2021-11-15T15:09:00Z">
              <w:r>
                <w:rPr>
                  <w:rFonts w:eastAsia="等线"/>
                  <w:sz w:val="18"/>
                  <w:szCs w:val="15"/>
                </w:rPr>
                <w:t>ABS (Adjacent Beam Spacing) of adjacent beams from the central beam</w:t>
              </w:r>
            </w:ins>
          </w:p>
        </w:tc>
        <w:tc>
          <w:tcPr>
            <w:tcW w:w="1048" w:type="dxa"/>
            <w:vMerge/>
            <w:vAlign w:val="center"/>
          </w:tcPr>
          <w:p w:rsidR="002B0907" w:rsidRDefault="002B0907" w:rsidP="002B0907">
            <w:pPr>
              <w:snapToGrid w:val="0"/>
              <w:jc w:val="center"/>
              <w:rPr>
                <w:ins w:id="1340" w:author="R4-2120772" w:date="2021-11-15T15:09:00Z"/>
                <w:rFonts w:eastAsia="等线"/>
                <w:sz w:val="18"/>
                <w:szCs w:val="15"/>
              </w:rPr>
            </w:pPr>
          </w:p>
        </w:tc>
        <w:tc>
          <w:tcPr>
            <w:tcW w:w="2137" w:type="dxa"/>
            <w:gridSpan w:val="4"/>
            <w:vAlign w:val="center"/>
          </w:tcPr>
          <w:p w:rsidR="002B0907" w:rsidRDefault="002B0907" w:rsidP="002B0907">
            <w:pPr>
              <w:snapToGrid w:val="0"/>
              <w:jc w:val="center"/>
              <w:rPr>
                <w:ins w:id="1341" w:author="R4-2120772" w:date="2021-11-15T15:09:00Z"/>
                <w:rFonts w:eastAsia="等线"/>
                <w:sz w:val="18"/>
                <w:szCs w:val="15"/>
              </w:rPr>
            </w:pPr>
            <w:ins w:id="1342" w:author="R4-2120772" w:date="2021-11-15T15:09:00Z">
              <w:r>
                <w:rPr>
                  <w:rFonts w:eastAsia="等线"/>
                  <w:sz w:val="18"/>
                  <w:szCs w:val="15"/>
                </w:rPr>
                <w:t>0.3474 deg</w:t>
              </w:r>
            </w:ins>
          </w:p>
        </w:tc>
        <w:tc>
          <w:tcPr>
            <w:tcW w:w="2137" w:type="dxa"/>
            <w:gridSpan w:val="4"/>
            <w:vAlign w:val="center"/>
          </w:tcPr>
          <w:p w:rsidR="002B0907" w:rsidRDefault="002B0907" w:rsidP="002B0907">
            <w:pPr>
              <w:snapToGrid w:val="0"/>
              <w:jc w:val="center"/>
              <w:rPr>
                <w:ins w:id="1343" w:author="R4-2120772" w:date="2021-11-15T15:09:00Z"/>
                <w:rFonts w:eastAsia="等线"/>
                <w:sz w:val="18"/>
                <w:szCs w:val="15"/>
              </w:rPr>
            </w:pPr>
            <w:ins w:id="1344" w:author="R4-2120772" w:date="2021-11-15T15:09:00Z">
              <w:r>
                <w:rPr>
                  <w:rFonts w:eastAsia="等线"/>
                  <w:sz w:val="18"/>
                  <w:szCs w:val="15"/>
                </w:rPr>
                <w:t>3.8206 deg</w:t>
              </w:r>
            </w:ins>
          </w:p>
        </w:tc>
        <w:tc>
          <w:tcPr>
            <w:tcW w:w="2138" w:type="dxa"/>
            <w:gridSpan w:val="4"/>
            <w:vAlign w:val="center"/>
          </w:tcPr>
          <w:p w:rsidR="002B0907" w:rsidRDefault="002B0907" w:rsidP="002B0907">
            <w:pPr>
              <w:snapToGrid w:val="0"/>
              <w:jc w:val="center"/>
              <w:rPr>
                <w:ins w:id="1345" w:author="R4-2120772" w:date="2021-11-15T15:09:00Z"/>
                <w:rFonts w:eastAsia="等线"/>
                <w:sz w:val="18"/>
                <w:szCs w:val="15"/>
              </w:rPr>
            </w:pPr>
            <w:ins w:id="1346" w:author="R4-2120772" w:date="2021-11-15T15:09:00Z">
              <w:r>
                <w:rPr>
                  <w:rFonts w:eastAsia="等线"/>
                  <w:sz w:val="18"/>
                  <w:szCs w:val="15"/>
                </w:rPr>
                <w:t>3.8206 deg</w:t>
              </w:r>
            </w:ins>
          </w:p>
        </w:tc>
      </w:tr>
      <w:tr w:rsidR="002B0907" w:rsidTr="002B0907">
        <w:trPr>
          <w:ins w:id="1347" w:author="R4-2120772" w:date="2021-11-15T15:09:00Z"/>
        </w:trPr>
        <w:tc>
          <w:tcPr>
            <w:tcW w:w="2175" w:type="dxa"/>
            <w:gridSpan w:val="2"/>
            <w:vAlign w:val="center"/>
          </w:tcPr>
          <w:p w:rsidR="002B0907" w:rsidRDefault="002B0907" w:rsidP="002B0907">
            <w:pPr>
              <w:snapToGrid w:val="0"/>
              <w:jc w:val="center"/>
              <w:rPr>
                <w:ins w:id="1348" w:author="R4-2120772" w:date="2021-11-15T15:09:00Z"/>
                <w:rFonts w:eastAsia="等线"/>
                <w:sz w:val="18"/>
                <w:szCs w:val="15"/>
              </w:rPr>
            </w:pPr>
            <w:ins w:id="1349" w:author="R4-2120772" w:date="2021-11-15T15:09:00Z">
              <w:r>
                <w:rPr>
                  <w:rFonts w:eastAsia="等线"/>
                  <w:sz w:val="18"/>
                  <w:szCs w:val="15"/>
                </w:rPr>
                <w:t>Satellite beam diameter</w:t>
              </w:r>
            </w:ins>
          </w:p>
        </w:tc>
        <w:tc>
          <w:tcPr>
            <w:tcW w:w="1048" w:type="dxa"/>
            <w:vMerge/>
            <w:vAlign w:val="center"/>
          </w:tcPr>
          <w:p w:rsidR="002B0907" w:rsidRDefault="002B0907" w:rsidP="002B0907">
            <w:pPr>
              <w:snapToGrid w:val="0"/>
              <w:jc w:val="center"/>
              <w:rPr>
                <w:ins w:id="1350" w:author="R4-2120772" w:date="2021-11-15T15:09:00Z"/>
                <w:rFonts w:eastAsia="等线"/>
                <w:sz w:val="18"/>
                <w:szCs w:val="15"/>
              </w:rPr>
            </w:pPr>
          </w:p>
        </w:tc>
        <w:tc>
          <w:tcPr>
            <w:tcW w:w="2137" w:type="dxa"/>
            <w:gridSpan w:val="4"/>
            <w:vAlign w:val="center"/>
          </w:tcPr>
          <w:p w:rsidR="002B0907" w:rsidRDefault="002B0907" w:rsidP="002B0907">
            <w:pPr>
              <w:snapToGrid w:val="0"/>
              <w:jc w:val="center"/>
              <w:rPr>
                <w:ins w:id="1351" w:author="R4-2120772" w:date="2021-11-15T15:09:00Z"/>
                <w:rFonts w:eastAsia="等线"/>
                <w:sz w:val="18"/>
                <w:szCs w:val="15"/>
              </w:rPr>
            </w:pPr>
            <w:ins w:id="1352" w:author="R4-2120772" w:date="2021-11-15T15:09:00Z">
              <w:r>
                <w:rPr>
                  <w:rFonts w:eastAsia="等线"/>
                  <w:sz w:val="18"/>
                  <w:szCs w:val="15"/>
                </w:rPr>
                <w:t>250 km</w:t>
              </w:r>
            </w:ins>
          </w:p>
        </w:tc>
        <w:tc>
          <w:tcPr>
            <w:tcW w:w="2137" w:type="dxa"/>
            <w:gridSpan w:val="4"/>
            <w:vAlign w:val="center"/>
          </w:tcPr>
          <w:p w:rsidR="002B0907" w:rsidRDefault="002B0907" w:rsidP="002B0907">
            <w:pPr>
              <w:snapToGrid w:val="0"/>
              <w:jc w:val="center"/>
              <w:rPr>
                <w:ins w:id="1353" w:author="R4-2120772" w:date="2021-11-15T15:09:00Z"/>
                <w:rFonts w:eastAsia="等线"/>
                <w:sz w:val="18"/>
                <w:szCs w:val="15"/>
              </w:rPr>
            </w:pPr>
            <w:ins w:id="1354" w:author="R4-2120772" w:date="2021-11-15T15:09:00Z">
              <w:r>
                <w:rPr>
                  <w:rFonts w:eastAsia="等线"/>
                  <w:sz w:val="18"/>
                  <w:szCs w:val="15"/>
                </w:rPr>
                <w:t>90 km</w:t>
              </w:r>
            </w:ins>
          </w:p>
        </w:tc>
        <w:tc>
          <w:tcPr>
            <w:tcW w:w="2138" w:type="dxa"/>
            <w:gridSpan w:val="4"/>
            <w:vAlign w:val="center"/>
          </w:tcPr>
          <w:p w:rsidR="002B0907" w:rsidRDefault="002B0907" w:rsidP="002B0907">
            <w:pPr>
              <w:snapToGrid w:val="0"/>
              <w:jc w:val="center"/>
              <w:rPr>
                <w:ins w:id="1355" w:author="R4-2120772" w:date="2021-11-15T15:09:00Z"/>
                <w:rFonts w:eastAsia="等线"/>
                <w:sz w:val="18"/>
                <w:szCs w:val="15"/>
              </w:rPr>
            </w:pPr>
            <w:ins w:id="1356" w:author="R4-2120772" w:date="2021-11-15T15:09:00Z">
              <w:r>
                <w:rPr>
                  <w:rFonts w:eastAsia="等线" w:hint="eastAsia"/>
                  <w:sz w:val="18"/>
                  <w:szCs w:val="15"/>
                </w:rPr>
                <w:t xml:space="preserve">50 </w:t>
              </w:r>
              <w:r>
                <w:rPr>
                  <w:rFonts w:eastAsia="等线"/>
                  <w:sz w:val="18"/>
                  <w:szCs w:val="15"/>
                </w:rPr>
                <w:t>k</w:t>
              </w:r>
              <w:r>
                <w:rPr>
                  <w:rFonts w:eastAsia="等线" w:hint="eastAsia"/>
                  <w:sz w:val="18"/>
                  <w:szCs w:val="15"/>
                </w:rPr>
                <w:t>m</w:t>
              </w:r>
            </w:ins>
          </w:p>
        </w:tc>
      </w:tr>
      <w:tr w:rsidR="002B0907" w:rsidTr="002B0907">
        <w:trPr>
          <w:ins w:id="1357" w:author="R4-2120772" w:date="2021-11-15T15:09:00Z"/>
        </w:trPr>
        <w:tc>
          <w:tcPr>
            <w:tcW w:w="9635" w:type="dxa"/>
            <w:gridSpan w:val="15"/>
            <w:vAlign w:val="center"/>
          </w:tcPr>
          <w:p w:rsidR="002B0907" w:rsidRDefault="002B0907" w:rsidP="002B0907">
            <w:pPr>
              <w:snapToGrid w:val="0"/>
              <w:jc w:val="center"/>
              <w:rPr>
                <w:ins w:id="1358" w:author="R4-2120772" w:date="2021-11-15T15:09:00Z"/>
                <w:rFonts w:eastAsia="等线"/>
                <w:sz w:val="18"/>
                <w:szCs w:val="15"/>
              </w:rPr>
            </w:pPr>
            <w:ins w:id="1359" w:author="R4-2120772" w:date="2021-11-15T15:09:00Z">
              <w:r>
                <w:rPr>
                  <w:rFonts w:eastAsia="等线"/>
                  <w:sz w:val="18"/>
                  <w:szCs w:val="15"/>
                </w:rPr>
                <w:t>Payload characteristics for UL transmissions</w:t>
              </w:r>
            </w:ins>
          </w:p>
        </w:tc>
      </w:tr>
      <w:tr w:rsidR="002B0907" w:rsidTr="002B0907">
        <w:trPr>
          <w:ins w:id="1360" w:author="R4-2120772" w:date="2021-11-15T15:09:00Z"/>
        </w:trPr>
        <w:tc>
          <w:tcPr>
            <w:tcW w:w="2175" w:type="dxa"/>
            <w:gridSpan w:val="2"/>
            <w:vAlign w:val="center"/>
          </w:tcPr>
          <w:p w:rsidR="002B0907" w:rsidRDefault="002B0907" w:rsidP="002B0907">
            <w:pPr>
              <w:snapToGrid w:val="0"/>
              <w:jc w:val="center"/>
              <w:rPr>
                <w:ins w:id="1361" w:author="R4-2120772" w:date="2021-11-15T15:09:00Z"/>
                <w:rFonts w:eastAsia="等线"/>
                <w:sz w:val="18"/>
                <w:szCs w:val="15"/>
              </w:rPr>
            </w:pPr>
            <w:bookmarkStart w:id="1362" w:name="OLE_LINK62"/>
            <w:ins w:id="1363" w:author="R4-2120772" w:date="2021-11-15T15:09:00Z">
              <w:r>
                <w:rPr>
                  <w:rFonts w:eastAsia="等线"/>
                  <w:sz w:val="18"/>
                  <w:szCs w:val="15"/>
                </w:rPr>
                <w:t>G/T</w:t>
              </w:r>
              <w:bookmarkEnd w:id="1362"/>
            </w:ins>
          </w:p>
        </w:tc>
        <w:tc>
          <w:tcPr>
            <w:tcW w:w="1048" w:type="dxa"/>
            <w:vMerge w:val="restart"/>
            <w:vAlign w:val="center"/>
          </w:tcPr>
          <w:p w:rsidR="002B0907" w:rsidRDefault="002B0907" w:rsidP="002B0907">
            <w:pPr>
              <w:snapToGrid w:val="0"/>
              <w:jc w:val="center"/>
              <w:rPr>
                <w:ins w:id="1364" w:author="R4-2120772" w:date="2021-11-15T15:09:00Z"/>
                <w:rFonts w:eastAsia="等线"/>
                <w:sz w:val="18"/>
                <w:szCs w:val="15"/>
              </w:rPr>
            </w:pPr>
            <w:ins w:id="1365" w:author="R4-2120772" w:date="2021-11-15T15:09:00Z">
              <w:r>
                <w:rPr>
                  <w:rFonts w:eastAsia="等线"/>
                  <w:sz w:val="18"/>
                  <w:szCs w:val="15"/>
                </w:rPr>
                <w:t>2 GHz</w:t>
              </w:r>
            </w:ins>
          </w:p>
        </w:tc>
        <w:tc>
          <w:tcPr>
            <w:tcW w:w="2137" w:type="dxa"/>
            <w:gridSpan w:val="4"/>
            <w:vAlign w:val="center"/>
          </w:tcPr>
          <w:p w:rsidR="002B0907" w:rsidRDefault="002B0907" w:rsidP="002B0907">
            <w:pPr>
              <w:snapToGrid w:val="0"/>
              <w:jc w:val="center"/>
              <w:rPr>
                <w:ins w:id="1366" w:author="R4-2120772" w:date="2021-11-15T15:09:00Z"/>
                <w:rFonts w:eastAsia="等线"/>
                <w:sz w:val="18"/>
                <w:szCs w:val="15"/>
              </w:rPr>
            </w:pPr>
            <w:ins w:id="1367" w:author="R4-2120772" w:date="2021-11-15T15:09:00Z">
              <w:r>
                <w:rPr>
                  <w:rFonts w:eastAsia="等线"/>
                  <w:sz w:val="18"/>
                  <w:szCs w:val="15"/>
                </w:rPr>
                <w:t>19 dB K</w:t>
              </w:r>
              <w:r>
                <w:rPr>
                  <w:rFonts w:eastAsia="等线"/>
                  <w:sz w:val="18"/>
                  <w:szCs w:val="15"/>
                  <w:vertAlign w:val="superscript"/>
                </w:rPr>
                <w:t>-1</w:t>
              </w:r>
            </w:ins>
          </w:p>
        </w:tc>
        <w:tc>
          <w:tcPr>
            <w:tcW w:w="2137" w:type="dxa"/>
            <w:gridSpan w:val="4"/>
            <w:vAlign w:val="center"/>
          </w:tcPr>
          <w:p w:rsidR="002B0907" w:rsidRDefault="002B0907" w:rsidP="002B0907">
            <w:pPr>
              <w:snapToGrid w:val="0"/>
              <w:jc w:val="center"/>
              <w:rPr>
                <w:ins w:id="1368" w:author="R4-2120772" w:date="2021-11-15T15:09:00Z"/>
                <w:rFonts w:eastAsia="等线"/>
                <w:sz w:val="18"/>
                <w:szCs w:val="15"/>
              </w:rPr>
            </w:pPr>
            <w:ins w:id="1369" w:author="R4-2120772" w:date="2021-11-15T15:09:00Z">
              <w:r>
                <w:rPr>
                  <w:rFonts w:eastAsia="等线"/>
                  <w:sz w:val="18"/>
                  <w:szCs w:val="15"/>
                </w:rPr>
                <w:t>1.1 dB K</w:t>
              </w:r>
              <w:r>
                <w:rPr>
                  <w:rFonts w:eastAsia="等线"/>
                  <w:sz w:val="18"/>
                  <w:szCs w:val="15"/>
                  <w:vertAlign w:val="superscript"/>
                </w:rPr>
                <w:t>-1</w:t>
              </w:r>
            </w:ins>
          </w:p>
        </w:tc>
        <w:tc>
          <w:tcPr>
            <w:tcW w:w="2138" w:type="dxa"/>
            <w:gridSpan w:val="4"/>
            <w:vAlign w:val="center"/>
          </w:tcPr>
          <w:p w:rsidR="002B0907" w:rsidRDefault="002B0907" w:rsidP="002B0907">
            <w:pPr>
              <w:snapToGrid w:val="0"/>
              <w:jc w:val="center"/>
              <w:rPr>
                <w:ins w:id="1370" w:author="R4-2120772" w:date="2021-11-15T15:09:00Z"/>
                <w:rFonts w:eastAsia="等线"/>
                <w:sz w:val="18"/>
                <w:szCs w:val="15"/>
              </w:rPr>
            </w:pPr>
            <w:ins w:id="1371" w:author="R4-2120772" w:date="2021-11-15T15:09:00Z">
              <w:r>
                <w:rPr>
                  <w:rFonts w:eastAsia="等线"/>
                  <w:sz w:val="18"/>
                  <w:szCs w:val="15"/>
                </w:rPr>
                <w:t>1.1 dB K</w:t>
              </w:r>
              <w:r>
                <w:rPr>
                  <w:rFonts w:eastAsia="等线"/>
                  <w:sz w:val="18"/>
                  <w:szCs w:val="15"/>
                  <w:vertAlign w:val="superscript"/>
                </w:rPr>
                <w:t>-1</w:t>
              </w:r>
            </w:ins>
          </w:p>
        </w:tc>
      </w:tr>
      <w:tr w:rsidR="002B0907" w:rsidTr="002B0907">
        <w:trPr>
          <w:ins w:id="1372" w:author="R4-2120772" w:date="2021-11-15T15:09:00Z"/>
        </w:trPr>
        <w:tc>
          <w:tcPr>
            <w:tcW w:w="2175" w:type="dxa"/>
            <w:gridSpan w:val="2"/>
            <w:vAlign w:val="center"/>
          </w:tcPr>
          <w:p w:rsidR="002B0907" w:rsidRDefault="002B0907" w:rsidP="002B0907">
            <w:pPr>
              <w:snapToGrid w:val="0"/>
              <w:jc w:val="center"/>
              <w:rPr>
                <w:ins w:id="1373" w:author="R4-2120772" w:date="2021-11-15T15:09:00Z"/>
                <w:rFonts w:eastAsia="等线"/>
                <w:sz w:val="18"/>
                <w:szCs w:val="15"/>
              </w:rPr>
            </w:pPr>
            <w:ins w:id="1374" w:author="R4-2120772" w:date="2021-11-15T15:09:00Z">
              <w:r>
                <w:rPr>
                  <w:rFonts w:eastAsia="等线"/>
                  <w:sz w:val="18"/>
                  <w:szCs w:val="15"/>
                </w:rPr>
                <w:t>Satellite Rx max Gain</w:t>
              </w:r>
            </w:ins>
          </w:p>
        </w:tc>
        <w:tc>
          <w:tcPr>
            <w:tcW w:w="1048" w:type="dxa"/>
            <w:vMerge/>
            <w:vAlign w:val="center"/>
          </w:tcPr>
          <w:p w:rsidR="002B0907" w:rsidRDefault="002B0907" w:rsidP="002B0907">
            <w:pPr>
              <w:snapToGrid w:val="0"/>
              <w:jc w:val="center"/>
              <w:rPr>
                <w:ins w:id="1375" w:author="R4-2120772" w:date="2021-11-15T15:09:00Z"/>
                <w:rFonts w:eastAsia="等线"/>
                <w:sz w:val="18"/>
                <w:szCs w:val="15"/>
              </w:rPr>
            </w:pPr>
          </w:p>
        </w:tc>
        <w:tc>
          <w:tcPr>
            <w:tcW w:w="2137" w:type="dxa"/>
            <w:gridSpan w:val="4"/>
            <w:vAlign w:val="center"/>
          </w:tcPr>
          <w:p w:rsidR="002B0907" w:rsidRDefault="002B0907" w:rsidP="002B0907">
            <w:pPr>
              <w:snapToGrid w:val="0"/>
              <w:jc w:val="center"/>
              <w:rPr>
                <w:ins w:id="1376" w:author="R4-2120772" w:date="2021-11-15T15:09:00Z"/>
                <w:rFonts w:eastAsia="等线"/>
                <w:sz w:val="18"/>
                <w:szCs w:val="15"/>
              </w:rPr>
            </w:pPr>
            <w:ins w:id="1377" w:author="R4-2120772" w:date="2021-11-15T15:09:00Z">
              <w:r>
                <w:rPr>
                  <w:rFonts w:eastAsia="等线"/>
                  <w:sz w:val="18"/>
                  <w:szCs w:val="15"/>
                </w:rPr>
                <w:t>51 dBi</w:t>
              </w:r>
            </w:ins>
          </w:p>
        </w:tc>
        <w:tc>
          <w:tcPr>
            <w:tcW w:w="2137" w:type="dxa"/>
            <w:gridSpan w:val="4"/>
            <w:vAlign w:val="center"/>
          </w:tcPr>
          <w:p w:rsidR="002B0907" w:rsidRDefault="002B0907" w:rsidP="002B0907">
            <w:pPr>
              <w:snapToGrid w:val="0"/>
              <w:jc w:val="center"/>
              <w:rPr>
                <w:ins w:id="1378" w:author="R4-2120772" w:date="2021-11-15T15:09:00Z"/>
                <w:rFonts w:eastAsia="等线"/>
                <w:sz w:val="18"/>
                <w:szCs w:val="15"/>
              </w:rPr>
            </w:pPr>
            <w:ins w:id="1379" w:author="R4-2120772" w:date="2021-11-15T15:09:00Z">
              <w:r>
                <w:rPr>
                  <w:rFonts w:eastAsia="等线"/>
                  <w:sz w:val="18"/>
                  <w:szCs w:val="15"/>
                </w:rPr>
                <w:t>30 dBi</w:t>
              </w:r>
            </w:ins>
          </w:p>
        </w:tc>
        <w:tc>
          <w:tcPr>
            <w:tcW w:w="2138" w:type="dxa"/>
            <w:gridSpan w:val="4"/>
            <w:vAlign w:val="center"/>
          </w:tcPr>
          <w:p w:rsidR="002B0907" w:rsidRDefault="002B0907" w:rsidP="002B0907">
            <w:pPr>
              <w:snapToGrid w:val="0"/>
              <w:jc w:val="center"/>
              <w:rPr>
                <w:ins w:id="1380" w:author="R4-2120772" w:date="2021-11-15T15:09:00Z"/>
                <w:rFonts w:eastAsia="等线"/>
                <w:sz w:val="18"/>
                <w:szCs w:val="15"/>
              </w:rPr>
            </w:pPr>
            <w:ins w:id="1381" w:author="R4-2120772" w:date="2021-11-15T15:09:00Z">
              <w:r>
                <w:rPr>
                  <w:rFonts w:eastAsia="等线" w:hint="eastAsia"/>
                  <w:sz w:val="18"/>
                  <w:szCs w:val="15"/>
                </w:rPr>
                <w:t>30 dBi</w:t>
              </w:r>
            </w:ins>
          </w:p>
        </w:tc>
      </w:tr>
    </w:tbl>
    <w:p w:rsidR="002B0907" w:rsidRDefault="002B0907" w:rsidP="002B0907">
      <w:pPr>
        <w:keepNext/>
        <w:keepLines/>
        <w:spacing w:after="80"/>
        <w:jc w:val="center"/>
        <w:rPr>
          <w:ins w:id="1382" w:author="R4-2120772" w:date="2021-11-15T15:09:00Z"/>
          <w:rFonts w:ascii="Arial" w:eastAsia="Calibri" w:hAnsi="Arial"/>
          <w:b/>
          <w:sz w:val="18"/>
        </w:rPr>
      </w:pPr>
      <w:ins w:id="1383" w:author="R4-2120772" w:date="2021-11-15T15:09:00Z">
        <w:r>
          <w:rPr>
            <w:rFonts w:ascii="Arial" w:eastAsia="Calibri" w:hAnsi="Arial"/>
            <w:b/>
            <w:sz w:val="18"/>
          </w:rPr>
          <w:t>T</w:t>
        </w:r>
        <w:r>
          <w:rPr>
            <w:rFonts w:ascii="Arial" w:eastAsia="Calibri" w:hAnsi="Arial" w:hint="eastAsia"/>
            <w:b/>
            <w:sz w:val="18"/>
          </w:rPr>
          <w:t>able 6.2.2.1-3 Set-</w:t>
        </w:r>
        <w:r>
          <w:rPr>
            <w:rFonts w:ascii="Arial" w:eastAsia="等线" w:hAnsi="Arial" w:hint="eastAsia"/>
            <w:b/>
            <w:sz w:val="18"/>
          </w:rPr>
          <w:t>2</w:t>
        </w:r>
        <w:r>
          <w:rPr>
            <w:rFonts w:ascii="Arial" w:eastAsia="Calibri" w:hAnsi="Arial" w:hint="eastAsia"/>
            <w:b/>
            <w:sz w:val="18"/>
          </w:rPr>
          <w:t xml:space="preserve"> satellite parameters for co-existence study</w:t>
        </w:r>
      </w:ins>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748"/>
        <w:gridCol w:w="1798"/>
        <w:gridCol w:w="1863"/>
        <w:gridCol w:w="1863"/>
      </w:tblGrid>
      <w:tr w:rsidR="002B0907" w:rsidTr="002B0907">
        <w:trPr>
          <w:jc w:val="center"/>
          <w:ins w:id="1384" w:author="R4-2120772" w:date="2021-11-15T15:09:00Z"/>
        </w:trPr>
        <w:tc>
          <w:tcPr>
            <w:tcW w:w="4043" w:type="dxa"/>
            <w:gridSpan w:val="2"/>
            <w:vAlign w:val="center"/>
          </w:tcPr>
          <w:p w:rsidR="002B0907" w:rsidRDefault="002B0907" w:rsidP="002B0907">
            <w:pPr>
              <w:snapToGrid w:val="0"/>
              <w:jc w:val="center"/>
              <w:rPr>
                <w:ins w:id="1385" w:author="R4-2120772" w:date="2021-11-15T15:09:00Z"/>
                <w:rFonts w:eastAsia="等线"/>
                <w:sz w:val="18"/>
                <w:szCs w:val="15"/>
              </w:rPr>
            </w:pPr>
            <w:ins w:id="1386" w:author="R4-2120772" w:date="2021-11-15T15:09:00Z">
              <w:r>
                <w:rPr>
                  <w:rFonts w:eastAsia="等线"/>
                  <w:sz w:val="18"/>
                  <w:szCs w:val="15"/>
                </w:rPr>
                <w:t>Satellite orbit</w:t>
              </w:r>
            </w:ins>
          </w:p>
        </w:tc>
        <w:tc>
          <w:tcPr>
            <w:tcW w:w="1798" w:type="dxa"/>
            <w:vAlign w:val="center"/>
          </w:tcPr>
          <w:p w:rsidR="002B0907" w:rsidRDefault="002B0907" w:rsidP="002B0907">
            <w:pPr>
              <w:snapToGrid w:val="0"/>
              <w:jc w:val="center"/>
              <w:rPr>
                <w:ins w:id="1387" w:author="R4-2120772" w:date="2021-11-15T15:09:00Z"/>
                <w:rFonts w:eastAsia="等线"/>
                <w:sz w:val="18"/>
                <w:szCs w:val="15"/>
              </w:rPr>
            </w:pPr>
            <w:ins w:id="1388" w:author="R4-2120772" w:date="2021-11-15T15:09:00Z">
              <w:r>
                <w:rPr>
                  <w:rFonts w:eastAsia="等线"/>
                  <w:sz w:val="18"/>
                  <w:szCs w:val="15"/>
                </w:rPr>
                <w:t>GEO</w:t>
              </w:r>
            </w:ins>
          </w:p>
        </w:tc>
        <w:tc>
          <w:tcPr>
            <w:tcW w:w="1863" w:type="dxa"/>
            <w:vAlign w:val="center"/>
          </w:tcPr>
          <w:p w:rsidR="002B0907" w:rsidRDefault="002B0907" w:rsidP="002B0907">
            <w:pPr>
              <w:snapToGrid w:val="0"/>
              <w:jc w:val="center"/>
              <w:rPr>
                <w:ins w:id="1389" w:author="R4-2120772" w:date="2021-11-15T15:09:00Z"/>
                <w:rFonts w:eastAsia="等线"/>
                <w:sz w:val="18"/>
                <w:szCs w:val="15"/>
              </w:rPr>
            </w:pPr>
            <w:ins w:id="1390" w:author="R4-2120772" w:date="2021-11-15T15:09:00Z">
              <w:r>
                <w:rPr>
                  <w:rFonts w:eastAsia="等线"/>
                  <w:sz w:val="18"/>
                  <w:szCs w:val="15"/>
                </w:rPr>
                <w:t>LEO-1200</w:t>
              </w:r>
            </w:ins>
          </w:p>
        </w:tc>
        <w:tc>
          <w:tcPr>
            <w:tcW w:w="1863" w:type="dxa"/>
          </w:tcPr>
          <w:p w:rsidR="002B0907" w:rsidRDefault="002B0907" w:rsidP="002B0907">
            <w:pPr>
              <w:snapToGrid w:val="0"/>
              <w:jc w:val="center"/>
              <w:rPr>
                <w:ins w:id="1391" w:author="R4-2120772" w:date="2021-11-15T15:09:00Z"/>
                <w:rFonts w:eastAsia="等线"/>
                <w:sz w:val="18"/>
                <w:szCs w:val="15"/>
              </w:rPr>
            </w:pPr>
            <w:ins w:id="1392" w:author="R4-2120772" w:date="2021-11-15T15:09:00Z">
              <w:r>
                <w:rPr>
                  <w:rFonts w:eastAsia="等线"/>
                  <w:sz w:val="18"/>
                  <w:szCs w:val="15"/>
                </w:rPr>
                <w:t>LEO-600</w:t>
              </w:r>
            </w:ins>
          </w:p>
        </w:tc>
      </w:tr>
      <w:tr w:rsidR="002B0907" w:rsidTr="002B0907">
        <w:trPr>
          <w:jc w:val="center"/>
          <w:ins w:id="1393" w:author="R4-2120772" w:date="2021-11-15T15:09:00Z"/>
        </w:trPr>
        <w:tc>
          <w:tcPr>
            <w:tcW w:w="4043" w:type="dxa"/>
            <w:gridSpan w:val="2"/>
            <w:vAlign w:val="center"/>
          </w:tcPr>
          <w:p w:rsidR="002B0907" w:rsidRDefault="002B0907" w:rsidP="002B0907">
            <w:pPr>
              <w:snapToGrid w:val="0"/>
              <w:jc w:val="center"/>
              <w:rPr>
                <w:ins w:id="1394" w:author="R4-2120772" w:date="2021-11-15T15:09:00Z"/>
                <w:rFonts w:eastAsia="等线"/>
                <w:sz w:val="18"/>
                <w:szCs w:val="15"/>
              </w:rPr>
            </w:pPr>
            <w:ins w:id="1395" w:author="R4-2120772" w:date="2021-11-15T15:09:00Z">
              <w:r>
                <w:rPr>
                  <w:rFonts w:eastAsia="等线"/>
                  <w:sz w:val="18"/>
                  <w:szCs w:val="15"/>
                </w:rPr>
                <w:t>Satellite altitude</w:t>
              </w:r>
            </w:ins>
          </w:p>
        </w:tc>
        <w:tc>
          <w:tcPr>
            <w:tcW w:w="1798" w:type="dxa"/>
            <w:vAlign w:val="center"/>
          </w:tcPr>
          <w:p w:rsidR="002B0907" w:rsidRDefault="002B0907" w:rsidP="002B0907">
            <w:pPr>
              <w:snapToGrid w:val="0"/>
              <w:jc w:val="center"/>
              <w:rPr>
                <w:ins w:id="1396" w:author="R4-2120772" w:date="2021-11-15T15:09:00Z"/>
                <w:rFonts w:eastAsia="等线"/>
                <w:sz w:val="18"/>
                <w:szCs w:val="15"/>
              </w:rPr>
            </w:pPr>
            <w:ins w:id="1397" w:author="R4-2120772" w:date="2021-11-15T15:09:00Z">
              <w:r>
                <w:rPr>
                  <w:rFonts w:eastAsia="等线"/>
                  <w:sz w:val="18"/>
                  <w:szCs w:val="15"/>
                </w:rPr>
                <w:t>35786 km</w:t>
              </w:r>
            </w:ins>
          </w:p>
        </w:tc>
        <w:tc>
          <w:tcPr>
            <w:tcW w:w="1863" w:type="dxa"/>
            <w:vAlign w:val="center"/>
          </w:tcPr>
          <w:p w:rsidR="002B0907" w:rsidRDefault="002B0907" w:rsidP="002B0907">
            <w:pPr>
              <w:snapToGrid w:val="0"/>
              <w:jc w:val="center"/>
              <w:rPr>
                <w:ins w:id="1398" w:author="R4-2120772" w:date="2021-11-15T15:09:00Z"/>
                <w:rFonts w:eastAsia="等线"/>
                <w:sz w:val="18"/>
                <w:szCs w:val="15"/>
              </w:rPr>
            </w:pPr>
            <w:ins w:id="1399" w:author="R4-2120772" w:date="2021-11-15T15:09:00Z">
              <w:r>
                <w:rPr>
                  <w:rFonts w:eastAsia="等线"/>
                  <w:sz w:val="18"/>
                  <w:szCs w:val="15"/>
                </w:rPr>
                <w:t>1200 km</w:t>
              </w:r>
            </w:ins>
          </w:p>
        </w:tc>
        <w:tc>
          <w:tcPr>
            <w:tcW w:w="1863" w:type="dxa"/>
          </w:tcPr>
          <w:p w:rsidR="002B0907" w:rsidRDefault="002B0907" w:rsidP="002B0907">
            <w:pPr>
              <w:snapToGrid w:val="0"/>
              <w:jc w:val="center"/>
              <w:rPr>
                <w:ins w:id="1400" w:author="R4-2120772" w:date="2021-11-15T15:09:00Z"/>
                <w:rFonts w:eastAsia="等线"/>
                <w:sz w:val="18"/>
                <w:szCs w:val="15"/>
              </w:rPr>
            </w:pPr>
            <w:ins w:id="1401" w:author="R4-2120772" w:date="2021-11-15T15:09:00Z">
              <w:r>
                <w:rPr>
                  <w:rFonts w:eastAsia="等线"/>
                  <w:sz w:val="18"/>
                  <w:szCs w:val="15"/>
                </w:rPr>
                <w:t>600 km</w:t>
              </w:r>
            </w:ins>
          </w:p>
        </w:tc>
      </w:tr>
      <w:tr w:rsidR="002B0907" w:rsidTr="002B0907">
        <w:trPr>
          <w:jc w:val="center"/>
          <w:ins w:id="1402" w:author="R4-2120772" w:date="2021-11-15T15:09:00Z"/>
        </w:trPr>
        <w:tc>
          <w:tcPr>
            <w:tcW w:w="7704" w:type="dxa"/>
            <w:gridSpan w:val="4"/>
            <w:vAlign w:val="center"/>
          </w:tcPr>
          <w:p w:rsidR="002B0907" w:rsidRDefault="002B0907" w:rsidP="002B0907">
            <w:pPr>
              <w:snapToGrid w:val="0"/>
              <w:jc w:val="center"/>
              <w:rPr>
                <w:ins w:id="1403" w:author="R4-2120772" w:date="2021-11-15T15:09:00Z"/>
                <w:rFonts w:eastAsia="等线"/>
                <w:sz w:val="18"/>
                <w:szCs w:val="15"/>
              </w:rPr>
            </w:pPr>
            <w:ins w:id="1404" w:author="R4-2120772" w:date="2021-11-15T15:09:00Z">
              <w:r>
                <w:rPr>
                  <w:rFonts w:eastAsia="等线"/>
                  <w:sz w:val="18"/>
                  <w:szCs w:val="15"/>
                </w:rPr>
                <w:t>Payload characteristics for DL transmissions</w:t>
              </w:r>
            </w:ins>
          </w:p>
        </w:tc>
        <w:tc>
          <w:tcPr>
            <w:tcW w:w="1863" w:type="dxa"/>
          </w:tcPr>
          <w:p w:rsidR="002B0907" w:rsidRDefault="002B0907" w:rsidP="002B0907">
            <w:pPr>
              <w:snapToGrid w:val="0"/>
              <w:jc w:val="center"/>
              <w:rPr>
                <w:ins w:id="1405" w:author="R4-2120772" w:date="2021-11-15T15:09:00Z"/>
                <w:rFonts w:eastAsia="等线"/>
                <w:sz w:val="18"/>
                <w:szCs w:val="15"/>
              </w:rPr>
            </w:pPr>
          </w:p>
        </w:tc>
      </w:tr>
      <w:tr w:rsidR="002B0907" w:rsidTr="002B0907">
        <w:trPr>
          <w:jc w:val="center"/>
          <w:ins w:id="1406" w:author="R4-2120772" w:date="2021-11-15T15:09:00Z"/>
        </w:trPr>
        <w:tc>
          <w:tcPr>
            <w:tcW w:w="2295" w:type="dxa"/>
            <w:vAlign w:val="center"/>
          </w:tcPr>
          <w:p w:rsidR="002B0907" w:rsidRDefault="002B0907" w:rsidP="002B0907">
            <w:pPr>
              <w:snapToGrid w:val="0"/>
              <w:jc w:val="center"/>
              <w:rPr>
                <w:ins w:id="1407" w:author="R4-2120772" w:date="2021-11-15T15:09:00Z"/>
                <w:rFonts w:eastAsia="等线"/>
                <w:sz w:val="18"/>
                <w:szCs w:val="15"/>
              </w:rPr>
            </w:pPr>
            <w:ins w:id="1408" w:author="R4-2120772" w:date="2021-11-15T15:09:00Z">
              <w:r>
                <w:rPr>
                  <w:rFonts w:eastAsia="等线"/>
                  <w:sz w:val="18"/>
                  <w:szCs w:val="15"/>
                </w:rPr>
                <w:t>Satellite EIRP density</w:t>
              </w:r>
            </w:ins>
          </w:p>
        </w:tc>
        <w:tc>
          <w:tcPr>
            <w:tcW w:w="1748" w:type="dxa"/>
            <w:vMerge w:val="restart"/>
            <w:vAlign w:val="center"/>
          </w:tcPr>
          <w:p w:rsidR="002B0907" w:rsidRDefault="002B0907" w:rsidP="002B0907">
            <w:pPr>
              <w:snapToGrid w:val="0"/>
              <w:jc w:val="center"/>
              <w:rPr>
                <w:ins w:id="1409" w:author="R4-2120772" w:date="2021-11-15T15:09:00Z"/>
                <w:rFonts w:eastAsia="等线"/>
                <w:sz w:val="18"/>
                <w:szCs w:val="15"/>
              </w:rPr>
            </w:pPr>
            <w:ins w:id="1410" w:author="R4-2120772" w:date="2021-11-15T15:09:00Z">
              <w:r>
                <w:rPr>
                  <w:rFonts w:eastAsia="等线" w:hint="eastAsia"/>
                  <w:sz w:val="18"/>
                  <w:szCs w:val="15"/>
                </w:rPr>
                <w:t>2GHz</w:t>
              </w:r>
            </w:ins>
          </w:p>
        </w:tc>
        <w:tc>
          <w:tcPr>
            <w:tcW w:w="1798" w:type="dxa"/>
            <w:vAlign w:val="center"/>
          </w:tcPr>
          <w:p w:rsidR="002B0907" w:rsidRDefault="002B0907" w:rsidP="002B0907">
            <w:pPr>
              <w:snapToGrid w:val="0"/>
              <w:jc w:val="center"/>
              <w:rPr>
                <w:ins w:id="1411" w:author="R4-2120772" w:date="2021-11-15T15:09:00Z"/>
                <w:rFonts w:eastAsia="等线"/>
                <w:sz w:val="18"/>
                <w:szCs w:val="15"/>
              </w:rPr>
            </w:pPr>
            <w:ins w:id="1412" w:author="R4-2120772" w:date="2021-11-15T15:09:00Z">
              <w:r>
                <w:rPr>
                  <w:rFonts w:eastAsia="等线"/>
                  <w:sz w:val="18"/>
                  <w:szCs w:val="15"/>
                </w:rPr>
                <w:t>5</w:t>
              </w:r>
              <w:r>
                <w:rPr>
                  <w:rFonts w:eastAsia="等线" w:hint="eastAsia"/>
                  <w:sz w:val="18"/>
                  <w:szCs w:val="15"/>
                </w:rPr>
                <w:t>3.5</w:t>
              </w:r>
              <w:r>
                <w:rPr>
                  <w:rFonts w:eastAsia="等线"/>
                  <w:sz w:val="18"/>
                  <w:szCs w:val="15"/>
                </w:rPr>
                <w:t xml:space="preserve"> dBW/MHz</w:t>
              </w:r>
            </w:ins>
          </w:p>
        </w:tc>
        <w:tc>
          <w:tcPr>
            <w:tcW w:w="1863" w:type="dxa"/>
            <w:vAlign w:val="center"/>
          </w:tcPr>
          <w:p w:rsidR="002B0907" w:rsidRDefault="002B0907" w:rsidP="002B0907">
            <w:pPr>
              <w:snapToGrid w:val="0"/>
              <w:jc w:val="center"/>
              <w:rPr>
                <w:ins w:id="1413" w:author="R4-2120772" w:date="2021-11-15T15:09:00Z"/>
                <w:rFonts w:eastAsia="等线"/>
                <w:sz w:val="18"/>
                <w:szCs w:val="15"/>
              </w:rPr>
            </w:pPr>
            <w:ins w:id="1414" w:author="R4-2120772" w:date="2021-11-15T15:09:00Z">
              <w:r>
                <w:rPr>
                  <w:rFonts w:eastAsia="等线" w:hint="eastAsia"/>
                  <w:sz w:val="18"/>
                  <w:szCs w:val="15"/>
                </w:rPr>
                <w:t>34</w:t>
              </w:r>
              <w:r>
                <w:rPr>
                  <w:rFonts w:eastAsia="等线"/>
                  <w:sz w:val="18"/>
                  <w:szCs w:val="15"/>
                </w:rPr>
                <w:t xml:space="preserve"> dBW/MHz</w:t>
              </w:r>
            </w:ins>
          </w:p>
        </w:tc>
        <w:tc>
          <w:tcPr>
            <w:tcW w:w="1863" w:type="dxa"/>
          </w:tcPr>
          <w:p w:rsidR="002B0907" w:rsidRDefault="002B0907" w:rsidP="002B0907">
            <w:pPr>
              <w:snapToGrid w:val="0"/>
              <w:jc w:val="center"/>
              <w:rPr>
                <w:ins w:id="1415" w:author="R4-2120772" w:date="2021-11-15T15:09:00Z"/>
                <w:rFonts w:eastAsia="等线"/>
                <w:sz w:val="18"/>
                <w:szCs w:val="15"/>
              </w:rPr>
            </w:pPr>
            <w:ins w:id="1416" w:author="R4-2120772" w:date="2021-11-15T15:09:00Z">
              <w:r>
                <w:rPr>
                  <w:rFonts w:eastAsia="等线" w:hint="eastAsia"/>
                  <w:sz w:val="18"/>
                  <w:szCs w:val="15"/>
                </w:rPr>
                <w:t>28 dBW/MHz</w:t>
              </w:r>
            </w:ins>
          </w:p>
        </w:tc>
      </w:tr>
      <w:tr w:rsidR="002B0907" w:rsidTr="002B0907">
        <w:trPr>
          <w:jc w:val="center"/>
          <w:ins w:id="1417" w:author="R4-2120772" w:date="2021-11-15T15:09:00Z"/>
        </w:trPr>
        <w:tc>
          <w:tcPr>
            <w:tcW w:w="2295" w:type="dxa"/>
            <w:vAlign w:val="center"/>
          </w:tcPr>
          <w:p w:rsidR="002B0907" w:rsidRDefault="002B0907" w:rsidP="002B0907">
            <w:pPr>
              <w:snapToGrid w:val="0"/>
              <w:jc w:val="center"/>
              <w:rPr>
                <w:ins w:id="1418" w:author="R4-2120772" w:date="2021-11-15T15:09:00Z"/>
                <w:rFonts w:eastAsia="等线"/>
                <w:sz w:val="18"/>
                <w:szCs w:val="15"/>
              </w:rPr>
            </w:pPr>
            <w:ins w:id="1419" w:author="R4-2120772" w:date="2021-11-15T15:09:00Z">
              <w:r>
                <w:rPr>
                  <w:rFonts w:eastAsia="等线"/>
                  <w:sz w:val="18"/>
                  <w:szCs w:val="15"/>
                </w:rPr>
                <w:t>Satellite Tx max Gain</w:t>
              </w:r>
            </w:ins>
          </w:p>
        </w:tc>
        <w:tc>
          <w:tcPr>
            <w:tcW w:w="1748" w:type="dxa"/>
            <w:vMerge/>
            <w:vAlign w:val="center"/>
          </w:tcPr>
          <w:p w:rsidR="002B0907" w:rsidRDefault="002B0907" w:rsidP="002B0907">
            <w:pPr>
              <w:snapToGrid w:val="0"/>
              <w:jc w:val="center"/>
              <w:rPr>
                <w:ins w:id="1420" w:author="R4-2120772" w:date="2021-11-15T15:09:00Z"/>
                <w:rFonts w:eastAsia="等线"/>
                <w:sz w:val="18"/>
                <w:szCs w:val="15"/>
              </w:rPr>
            </w:pPr>
          </w:p>
        </w:tc>
        <w:tc>
          <w:tcPr>
            <w:tcW w:w="1798" w:type="dxa"/>
            <w:vAlign w:val="center"/>
          </w:tcPr>
          <w:p w:rsidR="002B0907" w:rsidRDefault="002B0907" w:rsidP="002B0907">
            <w:pPr>
              <w:snapToGrid w:val="0"/>
              <w:jc w:val="center"/>
              <w:rPr>
                <w:ins w:id="1421" w:author="R4-2120772" w:date="2021-11-15T15:09:00Z"/>
                <w:rFonts w:eastAsia="等线"/>
                <w:sz w:val="18"/>
                <w:szCs w:val="15"/>
              </w:rPr>
            </w:pPr>
            <w:ins w:id="1422" w:author="R4-2120772" w:date="2021-11-15T15:09:00Z">
              <w:r>
                <w:rPr>
                  <w:rFonts w:eastAsia="等线" w:hint="eastAsia"/>
                  <w:sz w:val="18"/>
                  <w:szCs w:val="15"/>
                </w:rPr>
                <w:t>45.5</w:t>
              </w:r>
              <w:r>
                <w:rPr>
                  <w:rFonts w:eastAsia="等线"/>
                  <w:sz w:val="18"/>
                  <w:szCs w:val="15"/>
                </w:rPr>
                <w:t xml:space="preserve"> dBi</w:t>
              </w:r>
            </w:ins>
          </w:p>
        </w:tc>
        <w:tc>
          <w:tcPr>
            <w:tcW w:w="1863" w:type="dxa"/>
            <w:vAlign w:val="center"/>
          </w:tcPr>
          <w:p w:rsidR="002B0907" w:rsidRDefault="002B0907" w:rsidP="002B0907">
            <w:pPr>
              <w:snapToGrid w:val="0"/>
              <w:jc w:val="center"/>
              <w:rPr>
                <w:ins w:id="1423" w:author="R4-2120772" w:date="2021-11-15T15:09:00Z"/>
                <w:rFonts w:eastAsia="等线"/>
                <w:sz w:val="18"/>
                <w:szCs w:val="15"/>
              </w:rPr>
            </w:pPr>
            <w:ins w:id="1424" w:author="R4-2120772" w:date="2021-11-15T15:09:00Z">
              <w:r>
                <w:rPr>
                  <w:rFonts w:eastAsia="等线" w:hint="eastAsia"/>
                  <w:sz w:val="18"/>
                  <w:szCs w:val="15"/>
                </w:rPr>
                <w:t>24</w:t>
              </w:r>
              <w:r>
                <w:rPr>
                  <w:rFonts w:eastAsia="等线"/>
                  <w:sz w:val="18"/>
                  <w:szCs w:val="15"/>
                </w:rPr>
                <w:t xml:space="preserve"> dBi</w:t>
              </w:r>
            </w:ins>
          </w:p>
        </w:tc>
        <w:tc>
          <w:tcPr>
            <w:tcW w:w="1863" w:type="dxa"/>
          </w:tcPr>
          <w:p w:rsidR="002B0907" w:rsidRDefault="002B0907" w:rsidP="002B0907">
            <w:pPr>
              <w:snapToGrid w:val="0"/>
              <w:jc w:val="center"/>
              <w:rPr>
                <w:ins w:id="1425" w:author="R4-2120772" w:date="2021-11-15T15:09:00Z"/>
                <w:rFonts w:eastAsia="等线"/>
                <w:sz w:val="18"/>
                <w:szCs w:val="15"/>
              </w:rPr>
            </w:pPr>
            <w:ins w:id="1426" w:author="R4-2120772" w:date="2021-11-15T15:09:00Z">
              <w:r>
                <w:rPr>
                  <w:rFonts w:eastAsia="等线" w:hint="eastAsia"/>
                  <w:sz w:val="18"/>
                  <w:szCs w:val="15"/>
                </w:rPr>
                <w:t>24</w:t>
              </w:r>
            </w:ins>
          </w:p>
        </w:tc>
      </w:tr>
      <w:tr w:rsidR="002B0907" w:rsidTr="002B0907">
        <w:trPr>
          <w:jc w:val="center"/>
          <w:ins w:id="1427" w:author="R4-2120772" w:date="2021-11-15T15:09:00Z"/>
        </w:trPr>
        <w:tc>
          <w:tcPr>
            <w:tcW w:w="2295" w:type="dxa"/>
            <w:vAlign w:val="center"/>
          </w:tcPr>
          <w:p w:rsidR="002B0907" w:rsidRDefault="002B0907" w:rsidP="002B0907">
            <w:pPr>
              <w:snapToGrid w:val="0"/>
              <w:jc w:val="center"/>
              <w:rPr>
                <w:ins w:id="1428" w:author="R4-2120772" w:date="2021-11-15T15:09:00Z"/>
                <w:rFonts w:eastAsia="等线"/>
                <w:sz w:val="18"/>
                <w:szCs w:val="15"/>
              </w:rPr>
            </w:pPr>
            <w:ins w:id="1429" w:author="R4-2120772" w:date="2021-11-15T15:09:00Z">
              <w:r>
                <w:rPr>
                  <w:rFonts w:eastAsia="等线"/>
                  <w:sz w:val="18"/>
                  <w:szCs w:val="15"/>
                </w:rPr>
                <w:t>Channel bandwidth</w:t>
              </w:r>
            </w:ins>
          </w:p>
        </w:tc>
        <w:tc>
          <w:tcPr>
            <w:tcW w:w="1748" w:type="dxa"/>
            <w:vMerge/>
            <w:vAlign w:val="center"/>
          </w:tcPr>
          <w:p w:rsidR="002B0907" w:rsidRDefault="002B0907" w:rsidP="002B0907">
            <w:pPr>
              <w:snapToGrid w:val="0"/>
              <w:jc w:val="center"/>
              <w:rPr>
                <w:ins w:id="1430" w:author="R4-2120772" w:date="2021-11-15T15:09:00Z"/>
                <w:rFonts w:eastAsia="等线"/>
                <w:sz w:val="18"/>
                <w:szCs w:val="15"/>
              </w:rPr>
            </w:pPr>
          </w:p>
        </w:tc>
        <w:tc>
          <w:tcPr>
            <w:tcW w:w="1798" w:type="dxa"/>
            <w:vAlign w:val="center"/>
          </w:tcPr>
          <w:p w:rsidR="002B0907" w:rsidRDefault="002B0907" w:rsidP="002B0907">
            <w:pPr>
              <w:snapToGrid w:val="0"/>
              <w:jc w:val="center"/>
              <w:rPr>
                <w:ins w:id="1431" w:author="R4-2120772" w:date="2021-11-15T15:09:00Z"/>
                <w:rFonts w:eastAsia="等线"/>
                <w:sz w:val="18"/>
                <w:szCs w:val="15"/>
              </w:rPr>
            </w:pPr>
            <w:ins w:id="1432" w:author="R4-2120772" w:date="2021-11-15T15:09:00Z">
              <w:r>
                <w:rPr>
                  <w:rFonts w:eastAsia="等线"/>
                  <w:sz w:val="18"/>
                  <w:szCs w:val="15"/>
                </w:rPr>
                <w:t>5/10/15/20MHz</w:t>
              </w:r>
            </w:ins>
          </w:p>
        </w:tc>
        <w:tc>
          <w:tcPr>
            <w:tcW w:w="1863" w:type="dxa"/>
            <w:vAlign w:val="center"/>
          </w:tcPr>
          <w:p w:rsidR="002B0907" w:rsidRDefault="002B0907" w:rsidP="002B0907">
            <w:pPr>
              <w:snapToGrid w:val="0"/>
              <w:jc w:val="center"/>
              <w:rPr>
                <w:ins w:id="1433" w:author="R4-2120772" w:date="2021-11-15T15:09:00Z"/>
                <w:rFonts w:eastAsia="等线"/>
                <w:sz w:val="18"/>
                <w:szCs w:val="15"/>
              </w:rPr>
            </w:pPr>
            <w:ins w:id="1434" w:author="R4-2120772" w:date="2021-11-15T15:09:00Z">
              <w:r>
                <w:rPr>
                  <w:rFonts w:eastAsia="等线"/>
                  <w:sz w:val="18"/>
                  <w:szCs w:val="15"/>
                </w:rPr>
                <w:t>5/10/15/20MHz</w:t>
              </w:r>
            </w:ins>
          </w:p>
        </w:tc>
        <w:tc>
          <w:tcPr>
            <w:tcW w:w="1863" w:type="dxa"/>
          </w:tcPr>
          <w:p w:rsidR="002B0907" w:rsidRDefault="002B0907" w:rsidP="002B0907">
            <w:pPr>
              <w:snapToGrid w:val="0"/>
              <w:jc w:val="center"/>
              <w:rPr>
                <w:ins w:id="1435" w:author="R4-2120772" w:date="2021-11-15T15:09:00Z"/>
                <w:rFonts w:eastAsia="等线"/>
                <w:sz w:val="18"/>
                <w:szCs w:val="15"/>
              </w:rPr>
            </w:pPr>
            <w:ins w:id="1436" w:author="R4-2120772" w:date="2021-11-15T15:09:00Z">
              <w:r>
                <w:rPr>
                  <w:rFonts w:eastAsia="等线"/>
                  <w:sz w:val="18"/>
                  <w:szCs w:val="15"/>
                </w:rPr>
                <w:t>5/10/15/20MHz</w:t>
              </w:r>
            </w:ins>
          </w:p>
        </w:tc>
      </w:tr>
      <w:tr w:rsidR="002B0907" w:rsidTr="002B0907">
        <w:trPr>
          <w:jc w:val="center"/>
          <w:ins w:id="1437" w:author="R4-2120772" w:date="2021-11-15T15:09:00Z"/>
        </w:trPr>
        <w:tc>
          <w:tcPr>
            <w:tcW w:w="2295" w:type="dxa"/>
            <w:vAlign w:val="center"/>
          </w:tcPr>
          <w:p w:rsidR="002B0907" w:rsidRDefault="002B0907" w:rsidP="002B0907">
            <w:pPr>
              <w:snapToGrid w:val="0"/>
              <w:jc w:val="center"/>
              <w:rPr>
                <w:ins w:id="1438" w:author="R4-2120772" w:date="2021-11-15T15:09:00Z"/>
                <w:rFonts w:eastAsia="等线"/>
                <w:sz w:val="18"/>
                <w:szCs w:val="15"/>
              </w:rPr>
            </w:pPr>
            <w:ins w:id="1439" w:author="R4-2120772" w:date="2021-11-15T15:09:00Z">
              <w:r>
                <w:rPr>
                  <w:rFonts w:eastAsia="等线"/>
                  <w:sz w:val="18"/>
                  <w:szCs w:val="15"/>
                </w:rPr>
                <w:t>3dB beamwidth</w:t>
              </w:r>
            </w:ins>
          </w:p>
        </w:tc>
        <w:tc>
          <w:tcPr>
            <w:tcW w:w="1748" w:type="dxa"/>
            <w:vMerge/>
            <w:vAlign w:val="center"/>
          </w:tcPr>
          <w:p w:rsidR="002B0907" w:rsidRDefault="002B0907" w:rsidP="002B0907">
            <w:pPr>
              <w:snapToGrid w:val="0"/>
              <w:jc w:val="center"/>
              <w:rPr>
                <w:ins w:id="1440" w:author="R4-2120772" w:date="2021-11-15T15:09:00Z"/>
                <w:rFonts w:eastAsia="等线"/>
                <w:sz w:val="18"/>
                <w:szCs w:val="15"/>
              </w:rPr>
            </w:pPr>
          </w:p>
        </w:tc>
        <w:tc>
          <w:tcPr>
            <w:tcW w:w="1798" w:type="dxa"/>
            <w:vAlign w:val="center"/>
          </w:tcPr>
          <w:p w:rsidR="002B0907" w:rsidRDefault="002B0907" w:rsidP="002B0907">
            <w:pPr>
              <w:snapToGrid w:val="0"/>
              <w:jc w:val="center"/>
              <w:rPr>
                <w:ins w:id="1441" w:author="R4-2120772" w:date="2021-11-15T15:09:00Z"/>
                <w:rFonts w:eastAsia="等线"/>
                <w:sz w:val="18"/>
                <w:szCs w:val="15"/>
              </w:rPr>
            </w:pPr>
            <w:ins w:id="1442" w:author="R4-2120772" w:date="2021-11-15T15:09:00Z">
              <w:r>
                <w:rPr>
                  <w:rFonts w:eastAsia="等线"/>
                  <w:sz w:val="18"/>
                  <w:szCs w:val="15"/>
                </w:rPr>
                <w:t>0.</w:t>
              </w:r>
              <w:r>
                <w:rPr>
                  <w:rFonts w:eastAsia="等线" w:hint="eastAsia"/>
                  <w:sz w:val="18"/>
                  <w:szCs w:val="15"/>
                </w:rPr>
                <w:t>7353</w:t>
              </w:r>
              <w:r>
                <w:rPr>
                  <w:rFonts w:eastAsia="等线"/>
                  <w:sz w:val="18"/>
                  <w:szCs w:val="15"/>
                </w:rPr>
                <w:t xml:space="preserve"> deg</w:t>
              </w:r>
            </w:ins>
          </w:p>
        </w:tc>
        <w:tc>
          <w:tcPr>
            <w:tcW w:w="1863" w:type="dxa"/>
            <w:vAlign w:val="center"/>
          </w:tcPr>
          <w:p w:rsidR="002B0907" w:rsidRDefault="002B0907" w:rsidP="002B0907">
            <w:pPr>
              <w:snapToGrid w:val="0"/>
              <w:jc w:val="center"/>
              <w:rPr>
                <w:ins w:id="1443" w:author="R4-2120772" w:date="2021-11-15T15:09:00Z"/>
                <w:rFonts w:eastAsia="等线"/>
                <w:sz w:val="18"/>
                <w:szCs w:val="15"/>
              </w:rPr>
            </w:pPr>
            <w:ins w:id="1444" w:author="R4-2120772" w:date="2021-11-15T15:09:00Z">
              <w:r>
                <w:rPr>
                  <w:rFonts w:eastAsia="等线" w:hint="eastAsia"/>
                  <w:sz w:val="18"/>
                  <w:szCs w:val="15"/>
                </w:rPr>
                <w:t>8.8320</w:t>
              </w:r>
              <w:r>
                <w:rPr>
                  <w:rFonts w:eastAsia="等线"/>
                  <w:sz w:val="18"/>
                  <w:szCs w:val="15"/>
                </w:rPr>
                <w:t xml:space="preserve"> deg</w:t>
              </w:r>
            </w:ins>
          </w:p>
        </w:tc>
        <w:tc>
          <w:tcPr>
            <w:tcW w:w="1863" w:type="dxa"/>
          </w:tcPr>
          <w:p w:rsidR="002B0907" w:rsidRDefault="002B0907" w:rsidP="002B0907">
            <w:pPr>
              <w:snapToGrid w:val="0"/>
              <w:jc w:val="center"/>
              <w:rPr>
                <w:ins w:id="1445" w:author="R4-2120772" w:date="2021-11-15T15:09:00Z"/>
                <w:rFonts w:eastAsia="等线"/>
                <w:sz w:val="18"/>
                <w:szCs w:val="15"/>
              </w:rPr>
            </w:pPr>
            <w:ins w:id="1446" w:author="R4-2120772" w:date="2021-11-15T15:09:00Z">
              <w:r>
                <w:rPr>
                  <w:rFonts w:eastAsia="等线" w:hint="eastAsia"/>
                  <w:sz w:val="18"/>
                  <w:szCs w:val="15"/>
                </w:rPr>
                <w:t>8.8320 deg</w:t>
              </w:r>
            </w:ins>
          </w:p>
        </w:tc>
      </w:tr>
      <w:tr w:rsidR="002B0907" w:rsidTr="002B0907">
        <w:trPr>
          <w:jc w:val="center"/>
          <w:ins w:id="1447" w:author="R4-2120772" w:date="2021-11-15T15:09:00Z"/>
        </w:trPr>
        <w:tc>
          <w:tcPr>
            <w:tcW w:w="2295" w:type="dxa"/>
            <w:vAlign w:val="center"/>
          </w:tcPr>
          <w:p w:rsidR="002B0907" w:rsidRDefault="002B0907" w:rsidP="002B0907">
            <w:pPr>
              <w:snapToGrid w:val="0"/>
              <w:jc w:val="center"/>
              <w:rPr>
                <w:ins w:id="1448" w:author="R4-2120772" w:date="2021-11-15T15:09:00Z"/>
                <w:rFonts w:eastAsia="等线"/>
                <w:sz w:val="18"/>
                <w:szCs w:val="15"/>
              </w:rPr>
            </w:pPr>
            <w:ins w:id="1449" w:author="R4-2120772" w:date="2021-11-15T15:09:00Z">
              <w:r>
                <w:rPr>
                  <w:rFonts w:eastAsia="等线"/>
                  <w:sz w:val="18"/>
                  <w:szCs w:val="15"/>
                </w:rPr>
                <w:t>Satellite beam diameter</w:t>
              </w:r>
            </w:ins>
          </w:p>
        </w:tc>
        <w:tc>
          <w:tcPr>
            <w:tcW w:w="1748" w:type="dxa"/>
            <w:vMerge/>
            <w:vAlign w:val="center"/>
          </w:tcPr>
          <w:p w:rsidR="002B0907" w:rsidRDefault="002B0907" w:rsidP="002B0907">
            <w:pPr>
              <w:snapToGrid w:val="0"/>
              <w:jc w:val="center"/>
              <w:rPr>
                <w:ins w:id="1450" w:author="R4-2120772" w:date="2021-11-15T15:09:00Z"/>
                <w:rFonts w:eastAsia="等线"/>
                <w:sz w:val="18"/>
                <w:szCs w:val="15"/>
              </w:rPr>
            </w:pPr>
          </w:p>
        </w:tc>
        <w:tc>
          <w:tcPr>
            <w:tcW w:w="1798" w:type="dxa"/>
            <w:vAlign w:val="center"/>
          </w:tcPr>
          <w:p w:rsidR="002B0907" w:rsidRDefault="002B0907" w:rsidP="002B0907">
            <w:pPr>
              <w:snapToGrid w:val="0"/>
              <w:jc w:val="center"/>
              <w:rPr>
                <w:ins w:id="1451" w:author="R4-2120772" w:date="2021-11-15T15:09:00Z"/>
                <w:rFonts w:eastAsia="等线"/>
                <w:sz w:val="18"/>
                <w:szCs w:val="15"/>
              </w:rPr>
            </w:pPr>
            <w:ins w:id="1452" w:author="R4-2120772" w:date="2021-11-15T15:09:00Z">
              <w:r>
                <w:rPr>
                  <w:rFonts w:eastAsia="等线" w:hint="eastAsia"/>
                  <w:sz w:val="18"/>
                  <w:szCs w:val="15"/>
                </w:rPr>
                <w:t>45</w:t>
              </w:r>
              <w:r>
                <w:rPr>
                  <w:rFonts w:eastAsia="等线"/>
                  <w:sz w:val="18"/>
                  <w:szCs w:val="15"/>
                </w:rPr>
                <w:t>0 km</w:t>
              </w:r>
            </w:ins>
          </w:p>
        </w:tc>
        <w:tc>
          <w:tcPr>
            <w:tcW w:w="1863" w:type="dxa"/>
            <w:vAlign w:val="center"/>
          </w:tcPr>
          <w:p w:rsidR="002B0907" w:rsidRDefault="002B0907" w:rsidP="002B0907">
            <w:pPr>
              <w:snapToGrid w:val="0"/>
              <w:jc w:val="center"/>
              <w:rPr>
                <w:ins w:id="1453" w:author="R4-2120772" w:date="2021-11-15T15:09:00Z"/>
                <w:rFonts w:eastAsia="等线"/>
                <w:sz w:val="18"/>
                <w:szCs w:val="15"/>
              </w:rPr>
            </w:pPr>
            <w:ins w:id="1454" w:author="R4-2120772" w:date="2021-11-15T15:09:00Z">
              <w:r>
                <w:rPr>
                  <w:rFonts w:eastAsia="等线" w:hint="eastAsia"/>
                  <w:sz w:val="18"/>
                  <w:szCs w:val="15"/>
                </w:rPr>
                <w:t>1</w:t>
              </w:r>
              <w:r>
                <w:rPr>
                  <w:rFonts w:eastAsia="等线"/>
                  <w:sz w:val="18"/>
                  <w:szCs w:val="15"/>
                </w:rPr>
                <w:t>90 km</w:t>
              </w:r>
            </w:ins>
          </w:p>
        </w:tc>
        <w:tc>
          <w:tcPr>
            <w:tcW w:w="1863" w:type="dxa"/>
          </w:tcPr>
          <w:p w:rsidR="002B0907" w:rsidRDefault="002B0907" w:rsidP="002B0907">
            <w:pPr>
              <w:snapToGrid w:val="0"/>
              <w:jc w:val="center"/>
              <w:rPr>
                <w:ins w:id="1455" w:author="R4-2120772" w:date="2021-11-15T15:09:00Z"/>
                <w:rFonts w:eastAsia="等线"/>
                <w:sz w:val="18"/>
                <w:szCs w:val="15"/>
              </w:rPr>
            </w:pPr>
            <w:ins w:id="1456" w:author="R4-2120772" w:date="2021-11-15T15:09:00Z">
              <w:r>
                <w:rPr>
                  <w:rFonts w:eastAsia="等线" w:hint="eastAsia"/>
                  <w:sz w:val="18"/>
                  <w:szCs w:val="15"/>
                </w:rPr>
                <w:t>90 km</w:t>
              </w:r>
            </w:ins>
          </w:p>
        </w:tc>
      </w:tr>
      <w:tr w:rsidR="002B0907" w:rsidTr="002B0907">
        <w:trPr>
          <w:jc w:val="center"/>
          <w:ins w:id="1457" w:author="R4-2120772" w:date="2021-11-15T15:09:00Z"/>
        </w:trPr>
        <w:tc>
          <w:tcPr>
            <w:tcW w:w="7704" w:type="dxa"/>
            <w:gridSpan w:val="4"/>
            <w:vAlign w:val="center"/>
          </w:tcPr>
          <w:p w:rsidR="002B0907" w:rsidRDefault="002B0907" w:rsidP="002B0907">
            <w:pPr>
              <w:snapToGrid w:val="0"/>
              <w:jc w:val="center"/>
              <w:rPr>
                <w:ins w:id="1458" w:author="R4-2120772" w:date="2021-11-15T15:09:00Z"/>
                <w:rFonts w:eastAsia="等线"/>
                <w:sz w:val="18"/>
                <w:szCs w:val="15"/>
              </w:rPr>
            </w:pPr>
            <w:ins w:id="1459" w:author="R4-2120772" w:date="2021-11-15T15:09:00Z">
              <w:r>
                <w:rPr>
                  <w:rFonts w:eastAsia="等线"/>
                  <w:sz w:val="18"/>
                  <w:szCs w:val="15"/>
                </w:rPr>
                <w:t>Payload characteristics for UL transmissions</w:t>
              </w:r>
            </w:ins>
          </w:p>
        </w:tc>
        <w:tc>
          <w:tcPr>
            <w:tcW w:w="1863" w:type="dxa"/>
          </w:tcPr>
          <w:p w:rsidR="002B0907" w:rsidRDefault="002B0907" w:rsidP="002B0907">
            <w:pPr>
              <w:snapToGrid w:val="0"/>
              <w:jc w:val="center"/>
              <w:rPr>
                <w:ins w:id="1460" w:author="R4-2120772" w:date="2021-11-15T15:09:00Z"/>
                <w:rFonts w:eastAsia="等线"/>
                <w:sz w:val="18"/>
                <w:szCs w:val="15"/>
              </w:rPr>
            </w:pPr>
          </w:p>
        </w:tc>
      </w:tr>
      <w:tr w:rsidR="002B0907" w:rsidTr="002B0907">
        <w:trPr>
          <w:jc w:val="center"/>
          <w:ins w:id="1461" w:author="R4-2120772" w:date="2021-11-15T15:09:00Z"/>
        </w:trPr>
        <w:tc>
          <w:tcPr>
            <w:tcW w:w="2295" w:type="dxa"/>
            <w:vAlign w:val="center"/>
          </w:tcPr>
          <w:p w:rsidR="002B0907" w:rsidRDefault="002B0907" w:rsidP="002B0907">
            <w:pPr>
              <w:snapToGrid w:val="0"/>
              <w:jc w:val="center"/>
              <w:rPr>
                <w:ins w:id="1462" w:author="R4-2120772" w:date="2021-11-15T15:09:00Z"/>
                <w:rFonts w:eastAsia="等线"/>
                <w:sz w:val="18"/>
                <w:szCs w:val="15"/>
              </w:rPr>
            </w:pPr>
            <w:ins w:id="1463" w:author="R4-2120772" w:date="2021-11-15T15:09:00Z">
              <w:r>
                <w:rPr>
                  <w:rFonts w:eastAsia="等线"/>
                  <w:sz w:val="18"/>
                  <w:szCs w:val="15"/>
                </w:rPr>
                <w:t>G/T</w:t>
              </w:r>
            </w:ins>
          </w:p>
        </w:tc>
        <w:tc>
          <w:tcPr>
            <w:tcW w:w="1748" w:type="dxa"/>
            <w:vMerge w:val="restart"/>
            <w:vAlign w:val="center"/>
          </w:tcPr>
          <w:p w:rsidR="002B0907" w:rsidRDefault="002B0907" w:rsidP="002B0907">
            <w:pPr>
              <w:snapToGrid w:val="0"/>
              <w:jc w:val="center"/>
              <w:rPr>
                <w:ins w:id="1464" w:author="R4-2120772" w:date="2021-11-15T15:09:00Z"/>
                <w:rFonts w:eastAsia="等线"/>
                <w:sz w:val="18"/>
                <w:szCs w:val="15"/>
              </w:rPr>
            </w:pPr>
            <w:ins w:id="1465" w:author="R4-2120772" w:date="2021-11-15T15:09:00Z">
              <w:r>
                <w:rPr>
                  <w:rFonts w:eastAsia="等线"/>
                  <w:sz w:val="18"/>
                  <w:szCs w:val="15"/>
                </w:rPr>
                <w:t>2 GHz</w:t>
              </w:r>
            </w:ins>
          </w:p>
        </w:tc>
        <w:tc>
          <w:tcPr>
            <w:tcW w:w="1798" w:type="dxa"/>
            <w:vAlign w:val="center"/>
          </w:tcPr>
          <w:p w:rsidR="002B0907" w:rsidRDefault="002B0907" w:rsidP="002B0907">
            <w:pPr>
              <w:snapToGrid w:val="0"/>
              <w:jc w:val="center"/>
              <w:rPr>
                <w:ins w:id="1466" w:author="R4-2120772" w:date="2021-11-15T15:09:00Z"/>
                <w:rFonts w:eastAsia="等线"/>
                <w:sz w:val="18"/>
                <w:szCs w:val="15"/>
              </w:rPr>
            </w:pPr>
            <w:ins w:id="1467" w:author="R4-2120772" w:date="2021-11-15T15:09:00Z">
              <w:r>
                <w:rPr>
                  <w:rFonts w:eastAsia="等线"/>
                  <w:sz w:val="18"/>
                  <w:szCs w:val="15"/>
                </w:rPr>
                <w:t>1</w:t>
              </w:r>
              <w:r>
                <w:rPr>
                  <w:rFonts w:eastAsia="等线" w:hint="eastAsia"/>
                  <w:sz w:val="18"/>
                  <w:szCs w:val="15"/>
                </w:rPr>
                <w:t>4</w:t>
              </w:r>
              <w:r>
                <w:rPr>
                  <w:rFonts w:eastAsia="等线"/>
                  <w:sz w:val="18"/>
                  <w:szCs w:val="15"/>
                </w:rPr>
                <w:t xml:space="preserve"> dB K</w:t>
              </w:r>
              <w:r>
                <w:rPr>
                  <w:rFonts w:eastAsia="等线"/>
                  <w:sz w:val="18"/>
                  <w:szCs w:val="15"/>
                  <w:vertAlign w:val="superscript"/>
                </w:rPr>
                <w:t>-1</w:t>
              </w:r>
            </w:ins>
          </w:p>
        </w:tc>
        <w:tc>
          <w:tcPr>
            <w:tcW w:w="1863" w:type="dxa"/>
            <w:vAlign w:val="center"/>
          </w:tcPr>
          <w:p w:rsidR="002B0907" w:rsidRDefault="002B0907" w:rsidP="002B0907">
            <w:pPr>
              <w:snapToGrid w:val="0"/>
              <w:jc w:val="center"/>
              <w:rPr>
                <w:ins w:id="1468" w:author="R4-2120772" w:date="2021-11-15T15:09:00Z"/>
                <w:rFonts w:eastAsia="等线"/>
                <w:sz w:val="18"/>
                <w:szCs w:val="15"/>
              </w:rPr>
            </w:pPr>
            <w:ins w:id="1469" w:author="R4-2120772" w:date="2021-11-15T15:09:00Z">
              <w:r>
                <w:rPr>
                  <w:rFonts w:eastAsia="等线" w:hint="eastAsia"/>
                  <w:sz w:val="18"/>
                  <w:szCs w:val="15"/>
                </w:rPr>
                <w:t>-4.9</w:t>
              </w:r>
              <w:r>
                <w:rPr>
                  <w:rFonts w:eastAsia="等线"/>
                  <w:sz w:val="18"/>
                  <w:szCs w:val="15"/>
                </w:rPr>
                <w:t xml:space="preserve"> dB K</w:t>
              </w:r>
              <w:r>
                <w:rPr>
                  <w:rFonts w:eastAsia="等线"/>
                  <w:sz w:val="18"/>
                  <w:szCs w:val="15"/>
                  <w:vertAlign w:val="superscript"/>
                </w:rPr>
                <w:t>-1</w:t>
              </w:r>
            </w:ins>
          </w:p>
        </w:tc>
        <w:tc>
          <w:tcPr>
            <w:tcW w:w="1863" w:type="dxa"/>
          </w:tcPr>
          <w:p w:rsidR="002B0907" w:rsidRDefault="002B0907" w:rsidP="002B0907">
            <w:pPr>
              <w:snapToGrid w:val="0"/>
              <w:jc w:val="center"/>
              <w:rPr>
                <w:ins w:id="1470" w:author="R4-2120772" w:date="2021-11-15T15:09:00Z"/>
                <w:rFonts w:eastAsia="等线"/>
                <w:sz w:val="18"/>
                <w:szCs w:val="15"/>
              </w:rPr>
            </w:pPr>
            <w:ins w:id="1471" w:author="R4-2120772" w:date="2021-11-15T15:09:00Z">
              <w:r>
                <w:rPr>
                  <w:rFonts w:eastAsia="宋体"/>
                </w:rPr>
                <w:t>-4.9 dB K</w:t>
              </w:r>
              <w:r>
                <w:rPr>
                  <w:rFonts w:eastAsia="宋体"/>
                  <w:vertAlign w:val="superscript"/>
                </w:rPr>
                <w:t>-1</w:t>
              </w:r>
            </w:ins>
          </w:p>
        </w:tc>
      </w:tr>
      <w:tr w:rsidR="002B0907" w:rsidTr="002B0907">
        <w:trPr>
          <w:jc w:val="center"/>
          <w:ins w:id="1472" w:author="R4-2120772" w:date="2021-11-15T15:09:00Z"/>
        </w:trPr>
        <w:tc>
          <w:tcPr>
            <w:tcW w:w="2295" w:type="dxa"/>
            <w:vAlign w:val="center"/>
          </w:tcPr>
          <w:p w:rsidR="002B0907" w:rsidRDefault="002B0907" w:rsidP="002B0907">
            <w:pPr>
              <w:snapToGrid w:val="0"/>
              <w:jc w:val="center"/>
              <w:rPr>
                <w:ins w:id="1473" w:author="R4-2120772" w:date="2021-11-15T15:09:00Z"/>
                <w:rFonts w:eastAsia="等线"/>
                <w:sz w:val="18"/>
                <w:szCs w:val="15"/>
              </w:rPr>
            </w:pPr>
            <w:ins w:id="1474" w:author="R4-2120772" w:date="2021-11-15T15:09:00Z">
              <w:r>
                <w:rPr>
                  <w:rFonts w:eastAsia="等线"/>
                  <w:sz w:val="18"/>
                  <w:szCs w:val="15"/>
                </w:rPr>
                <w:t>Satellite Rx max Gain</w:t>
              </w:r>
            </w:ins>
          </w:p>
        </w:tc>
        <w:tc>
          <w:tcPr>
            <w:tcW w:w="1748" w:type="dxa"/>
            <w:vMerge/>
            <w:vAlign w:val="center"/>
          </w:tcPr>
          <w:p w:rsidR="002B0907" w:rsidRDefault="002B0907" w:rsidP="002B0907">
            <w:pPr>
              <w:snapToGrid w:val="0"/>
              <w:jc w:val="center"/>
              <w:rPr>
                <w:ins w:id="1475" w:author="R4-2120772" w:date="2021-11-15T15:09:00Z"/>
                <w:rFonts w:eastAsia="等线"/>
                <w:sz w:val="18"/>
                <w:szCs w:val="15"/>
              </w:rPr>
            </w:pPr>
          </w:p>
        </w:tc>
        <w:tc>
          <w:tcPr>
            <w:tcW w:w="1798" w:type="dxa"/>
            <w:vAlign w:val="center"/>
          </w:tcPr>
          <w:p w:rsidR="002B0907" w:rsidRDefault="002B0907" w:rsidP="002B0907">
            <w:pPr>
              <w:snapToGrid w:val="0"/>
              <w:jc w:val="center"/>
              <w:rPr>
                <w:ins w:id="1476" w:author="R4-2120772" w:date="2021-11-15T15:09:00Z"/>
                <w:rFonts w:eastAsia="等线"/>
                <w:sz w:val="18"/>
                <w:szCs w:val="15"/>
              </w:rPr>
            </w:pPr>
            <w:ins w:id="1477" w:author="R4-2120772" w:date="2021-11-15T15:09:00Z">
              <w:r>
                <w:rPr>
                  <w:rFonts w:eastAsia="等线" w:hint="eastAsia"/>
                  <w:sz w:val="18"/>
                  <w:szCs w:val="15"/>
                </w:rPr>
                <w:t>45.5</w:t>
              </w:r>
              <w:r>
                <w:rPr>
                  <w:rFonts w:eastAsia="等线"/>
                  <w:sz w:val="18"/>
                  <w:szCs w:val="15"/>
                </w:rPr>
                <w:t xml:space="preserve"> dBi</w:t>
              </w:r>
            </w:ins>
          </w:p>
        </w:tc>
        <w:tc>
          <w:tcPr>
            <w:tcW w:w="1863" w:type="dxa"/>
            <w:vAlign w:val="center"/>
          </w:tcPr>
          <w:p w:rsidR="002B0907" w:rsidRDefault="002B0907" w:rsidP="002B0907">
            <w:pPr>
              <w:snapToGrid w:val="0"/>
              <w:jc w:val="center"/>
              <w:rPr>
                <w:ins w:id="1478" w:author="R4-2120772" w:date="2021-11-15T15:09:00Z"/>
                <w:rFonts w:eastAsia="等线"/>
                <w:sz w:val="18"/>
                <w:szCs w:val="15"/>
              </w:rPr>
            </w:pPr>
            <w:ins w:id="1479" w:author="R4-2120772" w:date="2021-11-15T15:09:00Z">
              <w:r>
                <w:rPr>
                  <w:rFonts w:eastAsia="等线" w:hint="eastAsia"/>
                  <w:sz w:val="18"/>
                  <w:szCs w:val="15"/>
                </w:rPr>
                <w:t>24</w:t>
              </w:r>
              <w:r>
                <w:rPr>
                  <w:rFonts w:eastAsia="等线"/>
                  <w:sz w:val="18"/>
                  <w:szCs w:val="15"/>
                </w:rPr>
                <w:t xml:space="preserve"> dBi</w:t>
              </w:r>
            </w:ins>
          </w:p>
        </w:tc>
        <w:tc>
          <w:tcPr>
            <w:tcW w:w="1863" w:type="dxa"/>
          </w:tcPr>
          <w:p w:rsidR="002B0907" w:rsidRDefault="002B0907" w:rsidP="002B0907">
            <w:pPr>
              <w:snapToGrid w:val="0"/>
              <w:jc w:val="center"/>
              <w:rPr>
                <w:ins w:id="1480" w:author="R4-2120772" w:date="2021-11-15T15:09:00Z"/>
                <w:rFonts w:eastAsia="等线"/>
                <w:sz w:val="18"/>
                <w:szCs w:val="15"/>
              </w:rPr>
            </w:pPr>
            <w:ins w:id="1481" w:author="R4-2120772" w:date="2021-11-15T15:09:00Z">
              <w:r>
                <w:rPr>
                  <w:rFonts w:eastAsia="宋体"/>
                </w:rPr>
                <w:t>24 dBi</w:t>
              </w:r>
            </w:ins>
          </w:p>
        </w:tc>
      </w:tr>
    </w:tbl>
    <w:p w:rsidR="002B0907" w:rsidRDefault="002B0907" w:rsidP="002B0907">
      <w:pPr>
        <w:keepNext/>
        <w:keepLines/>
        <w:spacing w:after="80"/>
        <w:jc w:val="center"/>
        <w:rPr>
          <w:ins w:id="1482" w:author="R4-2120772" w:date="2021-11-15T15:09:00Z"/>
          <w:rFonts w:ascii="Arial" w:eastAsia="Calibri" w:hAnsi="Arial"/>
          <w:b/>
          <w:sz w:val="18"/>
        </w:rPr>
      </w:pPr>
      <w:bookmarkStart w:id="1483" w:name="OLE_LINK1"/>
      <w:ins w:id="1484" w:author="R4-2120772" w:date="2021-11-15T15:09:00Z">
        <w:r>
          <w:rPr>
            <w:rFonts w:ascii="Arial" w:eastAsia="Calibri" w:hAnsi="Arial"/>
            <w:b/>
            <w:sz w:val="18"/>
          </w:rPr>
          <w:t>T</w:t>
        </w:r>
        <w:r>
          <w:rPr>
            <w:rFonts w:ascii="Arial" w:eastAsia="Calibri" w:hAnsi="Arial" w:hint="eastAsia"/>
            <w:b/>
            <w:sz w:val="18"/>
          </w:rPr>
          <w:t>able 6.2.2.1-</w:t>
        </w:r>
        <w:r>
          <w:rPr>
            <w:rFonts w:ascii="Arial" w:eastAsia="Calibri" w:hAnsi="Arial"/>
            <w:b/>
            <w:sz w:val="18"/>
          </w:rPr>
          <w:t>4 Other parameters for NTN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849"/>
        <w:gridCol w:w="2548"/>
      </w:tblGrid>
      <w:tr w:rsidR="002B0907" w:rsidTr="002B0907">
        <w:trPr>
          <w:ins w:id="1485" w:author="R4-2120772" w:date="2021-11-15T15:09:00Z"/>
        </w:trPr>
        <w:tc>
          <w:tcPr>
            <w:tcW w:w="1679" w:type="pct"/>
            <w:tcBorders>
              <w:top w:val="single" w:sz="4" w:space="0" w:color="auto"/>
              <w:left w:val="single" w:sz="4" w:space="0" w:color="auto"/>
              <w:bottom w:val="single" w:sz="4" w:space="0" w:color="auto"/>
              <w:right w:val="single" w:sz="4" w:space="0" w:color="auto"/>
            </w:tcBorders>
          </w:tcPr>
          <w:bookmarkEnd w:id="1483"/>
          <w:p w:rsidR="002B0907" w:rsidRDefault="002B0907" w:rsidP="002B0907">
            <w:pPr>
              <w:snapToGrid w:val="0"/>
              <w:jc w:val="center"/>
              <w:rPr>
                <w:ins w:id="1486" w:author="R4-2120772" w:date="2021-11-15T15:09:00Z"/>
                <w:rFonts w:eastAsia="等线"/>
                <w:b/>
                <w:sz w:val="18"/>
                <w:szCs w:val="15"/>
              </w:rPr>
            </w:pPr>
            <w:ins w:id="1487" w:author="R4-2120772" w:date="2021-11-15T15:09:00Z">
              <w:r>
                <w:rPr>
                  <w:rFonts w:eastAsia="等线"/>
                  <w:b/>
                  <w:sz w:val="18"/>
                  <w:szCs w:val="15"/>
                </w:rPr>
                <w:t>Parameters</w:t>
              </w:r>
            </w:ins>
          </w:p>
        </w:tc>
        <w:tc>
          <w:tcPr>
            <w:tcW w:w="1998"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ins w:id="1488" w:author="R4-2120772" w:date="2021-11-15T15:09:00Z"/>
                <w:rFonts w:eastAsia="等线"/>
                <w:b/>
                <w:sz w:val="18"/>
                <w:szCs w:val="15"/>
              </w:rPr>
            </w:pPr>
            <w:ins w:id="1489" w:author="R4-2120772" w:date="2021-11-15T15:09:00Z">
              <w:r>
                <w:rPr>
                  <w:rFonts w:eastAsia="等线" w:hint="eastAsia"/>
                  <w:b/>
                  <w:sz w:val="18"/>
                  <w:szCs w:val="15"/>
                </w:rPr>
                <w:t>NTN</w:t>
              </w:r>
            </w:ins>
          </w:p>
        </w:tc>
        <w:tc>
          <w:tcPr>
            <w:tcW w:w="1323"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ins w:id="1490" w:author="R4-2120772" w:date="2021-11-15T15:09:00Z"/>
                <w:rFonts w:eastAsia="等线"/>
                <w:b/>
                <w:sz w:val="18"/>
                <w:szCs w:val="15"/>
              </w:rPr>
            </w:pPr>
            <w:ins w:id="1491" w:author="R4-2120772" w:date="2021-11-15T15:09:00Z">
              <w:r>
                <w:rPr>
                  <w:rFonts w:eastAsia="等线" w:hint="eastAsia"/>
                  <w:b/>
                  <w:sz w:val="18"/>
                  <w:szCs w:val="15"/>
                </w:rPr>
                <w:t>R</w:t>
              </w:r>
              <w:r>
                <w:rPr>
                  <w:rFonts w:eastAsia="等线"/>
                  <w:b/>
                  <w:sz w:val="18"/>
                  <w:szCs w:val="15"/>
                </w:rPr>
                <w:t>emark</w:t>
              </w:r>
            </w:ins>
          </w:p>
        </w:tc>
      </w:tr>
      <w:tr w:rsidR="002B0907" w:rsidTr="002B0907">
        <w:trPr>
          <w:ins w:id="1492" w:author="R4-2120772" w:date="2021-11-15T15:09:00Z"/>
        </w:trPr>
        <w:tc>
          <w:tcPr>
            <w:tcW w:w="1679"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ins w:id="1493" w:author="R4-2120772" w:date="2021-11-15T15:09:00Z"/>
                <w:rFonts w:eastAsia="等线"/>
                <w:sz w:val="18"/>
                <w:szCs w:val="15"/>
              </w:rPr>
            </w:pPr>
            <w:ins w:id="1494" w:author="R4-2120772" w:date="2021-11-15T15:09:00Z">
              <w:r>
                <w:rPr>
                  <w:rFonts w:eastAsia="等线"/>
                  <w:sz w:val="18"/>
                  <w:szCs w:val="15"/>
                </w:rPr>
                <w:t>Carrier frequency</w:t>
              </w:r>
            </w:ins>
          </w:p>
        </w:tc>
        <w:tc>
          <w:tcPr>
            <w:tcW w:w="1998"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ins w:id="1495" w:author="R4-2120772" w:date="2021-11-15T15:09:00Z"/>
                <w:rFonts w:eastAsia="等线"/>
                <w:sz w:val="18"/>
                <w:szCs w:val="15"/>
              </w:rPr>
            </w:pPr>
            <w:ins w:id="1496" w:author="R4-2120772" w:date="2021-11-15T15:09:00Z">
              <w:r>
                <w:rPr>
                  <w:rFonts w:eastAsia="等线"/>
                  <w:sz w:val="18"/>
                  <w:szCs w:val="15"/>
                </w:rPr>
                <w:t>2GHz</w:t>
              </w:r>
            </w:ins>
          </w:p>
        </w:tc>
        <w:tc>
          <w:tcPr>
            <w:tcW w:w="1323"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ins w:id="1497" w:author="R4-2120772" w:date="2021-11-15T15:09:00Z"/>
                <w:rFonts w:eastAsia="等线"/>
                <w:sz w:val="18"/>
                <w:szCs w:val="15"/>
              </w:rPr>
            </w:pPr>
          </w:p>
        </w:tc>
      </w:tr>
      <w:tr w:rsidR="002B0907" w:rsidTr="002B0907">
        <w:trPr>
          <w:ins w:id="1498" w:author="R4-2120772" w:date="2021-11-15T15:09:00Z"/>
        </w:trPr>
        <w:tc>
          <w:tcPr>
            <w:tcW w:w="1679"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ins w:id="1499" w:author="R4-2120772" w:date="2021-11-15T15:09:00Z"/>
                <w:rFonts w:eastAsia="等线"/>
                <w:sz w:val="18"/>
                <w:szCs w:val="15"/>
              </w:rPr>
            </w:pPr>
            <w:ins w:id="1500" w:author="R4-2120772" w:date="2021-11-15T15:09:00Z">
              <w:r>
                <w:rPr>
                  <w:rFonts w:eastAsia="等线"/>
                  <w:sz w:val="18"/>
                  <w:szCs w:val="15"/>
                </w:rPr>
                <w:t xml:space="preserve">The number of active UE (UL) </w:t>
              </w:r>
            </w:ins>
          </w:p>
        </w:tc>
        <w:tc>
          <w:tcPr>
            <w:tcW w:w="1998" w:type="pct"/>
            <w:tcBorders>
              <w:top w:val="single" w:sz="4" w:space="0" w:color="auto"/>
              <w:left w:val="single" w:sz="4" w:space="0" w:color="auto"/>
              <w:bottom w:val="single" w:sz="4" w:space="0" w:color="auto"/>
              <w:right w:val="single" w:sz="4" w:space="0" w:color="auto"/>
            </w:tcBorders>
          </w:tcPr>
          <w:p w:rsidR="002B0907" w:rsidRDefault="002B0907" w:rsidP="002B0907">
            <w:pPr>
              <w:rPr>
                <w:ins w:id="1501" w:author="R4-2120772" w:date="2021-11-15T15:09:00Z"/>
                <w:rFonts w:eastAsia="宋体"/>
                <w:highlight w:val="green"/>
              </w:rPr>
            </w:pPr>
            <w:ins w:id="1502" w:author="R4-2120772" w:date="2021-11-15T15:09:00Z">
              <w:r>
                <w:rPr>
                  <w:rFonts w:eastAsia="等线"/>
                  <w:sz w:val="18"/>
                  <w:szCs w:val="15"/>
                </w:rPr>
                <w:t xml:space="preserve">9 UEs and 2RBs per UE </w:t>
              </w:r>
              <w:r>
                <w:rPr>
                  <w:rFonts w:eastAsia="等线" w:hint="eastAsia"/>
                  <w:sz w:val="18"/>
                  <w:szCs w:val="15"/>
                </w:rPr>
                <w:t>for</w:t>
              </w:r>
              <w:r>
                <w:rPr>
                  <w:rFonts w:eastAsia="等线"/>
                  <w:sz w:val="18"/>
                  <w:szCs w:val="15"/>
                </w:rPr>
                <w:t xml:space="preserve"> </w:t>
              </w:r>
              <w:r>
                <w:rPr>
                  <w:rFonts w:eastAsia="等线" w:hint="eastAsia"/>
                  <w:sz w:val="18"/>
                  <w:szCs w:val="15"/>
                </w:rPr>
                <w:t>GEO</w:t>
              </w:r>
              <w:r>
                <w:rPr>
                  <w:rFonts w:eastAsia="等线"/>
                  <w:sz w:val="18"/>
                  <w:szCs w:val="15"/>
                </w:rPr>
                <w:t xml:space="preserve"> </w:t>
              </w:r>
              <w:r>
                <w:rPr>
                  <w:rFonts w:eastAsia="等线" w:hint="eastAsia"/>
                  <w:sz w:val="18"/>
                  <w:szCs w:val="15"/>
                </w:rPr>
                <w:t>and</w:t>
              </w:r>
              <w:r>
                <w:rPr>
                  <w:rFonts w:eastAsia="等线"/>
                  <w:sz w:val="18"/>
                  <w:szCs w:val="15"/>
                </w:rPr>
                <w:t xml:space="preserve"> </w:t>
              </w:r>
              <w:r>
                <w:rPr>
                  <w:rFonts w:eastAsia="等线" w:hint="eastAsia"/>
                  <w:sz w:val="18"/>
                  <w:szCs w:val="15"/>
                </w:rPr>
                <w:t>LEO</w:t>
              </w:r>
              <w:r>
                <w:rPr>
                  <w:rFonts w:eastAsia="等线"/>
                  <w:sz w:val="18"/>
                  <w:szCs w:val="15"/>
                  <w:vertAlign w:val="superscript"/>
                </w:rPr>
                <w:t>1</w:t>
              </w:r>
            </w:ins>
          </w:p>
        </w:tc>
        <w:tc>
          <w:tcPr>
            <w:tcW w:w="1323"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ins w:id="1503" w:author="R4-2120772" w:date="2021-11-15T15:09:00Z"/>
                <w:rFonts w:eastAsia="等线"/>
                <w:sz w:val="18"/>
                <w:szCs w:val="15"/>
              </w:rPr>
            </w:pPr>
          </w:p>
        </w:tc>
      </w:tr>
      <w:tr w:rsidR="002B0907" w:rsidTr="002B0907">
        <w:trPr>
          <w:ins w:id="1504" w:author="R4-2120772" w:date="2021-11-15T15:09:00Z"/>
        </w:trPr>
        <w:tc>
          <w:tcPr>
            <w:tcW w:w="1679"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ins w:id="1505" w:author="R4-2120772" w:date="2021-11-15T15:09:00Z"/>
                <w:rFonts w:eastAsia="等线"/>
                <w:sz w:val="18"/>
                <w:szCs w:val="15"/>
              </w:rPr>
            </w:pPr>
            <w:ins w:id="1506" w:author="R4-2120772" w:date="2021-11-15T15:09:00Z">
              <w:r>
                <w:rPr>
                  <w:rFonts w:eastAsia="等线"/>
                  <w:sz w:val="18"/>
                  <w:szCs w:val="15"/>
                </w:rPr>
                <w:t xml:space="preserve">The number of active UE (DL) </w:t>
              </w:r>
            </w:ins>
          </w:p>
        </w:tc>
        <w:tc>
          <w:tcPr>
            <w:tcW w:w="1998"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ins w:id="1507" w:author="R4-2120772" w:date="2021-11-15T15:09:00Z"/>
                <w:rFonts w:eastAsia="等线"/>
                <w:sz w:val="18"/>
                <w:szCs w:val="15"/>
              </w:rPr>
            </w:pPr>
            <w:ins w:id="1508" w:author="R4-2120772" w:date="2021-11-15T15:09:00Z">
              <w:r>
                <w:rPr>
                  <w:rFonts w:eastAsia="等线"/>
                  <w:sz w:val="18"/>
                  <w:szCs w:val="15"/>
                </w:rPr>
                <w:t>1</w:t>
              </w:r>
            </w:ins>
          </w:p>
        </w:tc>
        <w:tc>
          <w:tcPr>
            <w:tcW w:w="1323"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ins w:id="1509" w:author="R4-2120772" w:date="2021-11-15T15:09:00Z"/>
                <w:rFonts w:eastAsia="等线"/>
                <w:sz w:val="18"/>
                <w:szCs w:val="15"/>
              </w:rPr>
            </w:pPr>
            <w:ins w:id="1510" w:author="R4-2120772" w:date="2021-11-15T15:09:00Z">
              <w:r>
                <w:rPr>
                  <w:rFonts w:eastAsia="等线" w:hint="eastAsia"/>
                  <w:sz w:val="18"/>
                  <w:szCs w:val="15"/>
                </w:rPr>
                <w:t>S</w:t>
              </w:r>
              <w:r>
                <w:rPr>
                  <w:rFonts w:eastAsia="等线"/>
                  <w:sz w:val="18"/>
                  <w:szCs w:val="15"/>
                </w:rPr>
                <w:t>ame with TN</w:t>
              </w:r>
            </w:ins>
          </w:p>
        </w:tc>
      </w:tr>
      <w:tr w:rsidR="002B0907" w:rsidTr="002B0907">
        <w:trPr>
          <w:ins w:id="1511" w:author="R4-2120772" w:date="2021-11-15T15:09:00Z"/>
        </w:trPr>
        <w:tc>
          <w:tcPr>
            <w:tcW w:w="1679"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ins w:id="1512" w:author="R4-2120772" w:date="2021-11-15T15:09:00Z"/>
                <w:rFonts w:eastAsia="等线"/>
                <w:sz w:val="18"/>
                <w:szCs w:val="15"/>
              </w:rPr>
            </w:pPr>
            <w:ins w:id="1513" w:author="R4-2120772" w:date="2021-11-15T15:09:00Z">
              <w:r>
                <w:rPr>
                  <w:rFonts w:eastAsia="等线"/>
                  <w:sz w:val="18"/>
                  <w:szCs w:val="15"/>
                </w:rPr>
                <w:t>Traffic model</w:t>
              </w:r>
            </w:ins>
          </w:p>
        </w:tc>
        <w:tc>
          <w:tcPr>
            <w:tcW w:w="1998"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ins w:id="1514" w:author="R4-2120772" w:date="2021-11-15T15:09:00Z"/>
                <w:rFonts w:eastAsia="等线"/>
                <w:sz w:val="18"/>
                <w:szCs w:val="15"/>
              </w:rPr>
            </w:pPr>
            <w:ins w:id="1515" w:author="R4-2120772" w:date="2021-11-15T15:09:00Z">
              <w:r>
                <w:rPr>
                  <w:rFonts w:eastAsia="等线"/>
                  <w:sz w:val="18"/>
                  <w:szCs w:val="15"/>
                </w:rPr>
                <w:t>Full buffer</w:t>
              </w:r>
            </w:ins>
          </w:p>
        </w:tc>
        <w:tc>
          <w:tcPr>
            <w:tcW w:w="1323"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ins w:id="1516" w:author="R4-2120772" w:date="2021-11-15T15:09:00Z"/>
                <w:rFonts w:eastAsia="等线"/>
                <w:sz w:val="18"/>
                <w:szCs w:val="15"/>
              </w:rPr>
            </w:pPr>
          </w:p>
        </w:tc>
      </w:tr>
      <w:tr w:rsidR="002B0907" w:rsidTr="002B0907">
        <w:trPr>
          <w:ins w:id="1517" w:author="R4-2120772" w:date="2021-11-15T15:09:00Z"/>
        </w:trPr>
        <w:tc>
          <w:tcPr>
            <w:tcW w:w="1679"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ins w:id="1518" w:author="R4-2120772" w:date="2021-11-15T15:09:00Z"/>
                <w:rFonts w:eastAsia="等线"/>
                <w:sz w:val="18"/>
                <w:szCs w:val="15"/>
              </w:rPr>
            </w:pPr>
            <w:ins w:id="1519" w:author="R4-2120772" w:date="2021-11-15T15:09:00Z">
              <w:r>
                <w:rPr>
                  <w:rFonts w:eastAsia="等线"/>
                  <w:sz w:val="18"/>
                  <w:szCs w:val="15"/>
                </w:rPr>
                <w:t>DL power control</w:t>
              </w:r>
            </w:ins>
          </w:p>
        </w:tc>
        <w:tc>
          <w:tcPr>
            <w:tcW w:w="1998"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ins w:id="1520" w:author="R4-2120772" w:date="2021-11-15T15:09:00Z"/>
                <w:rFonts w:eastAsia="等线"/>
                <w:sz w:val="18"/>
                <w:szCs w:val="15"/>
              </w:rPr>
            </w:pPr>
            <w:ins w:id="1521" w:author="R4-2120772" w:date="2021-11-15T15:09:00Z">
              <w:r>
                <w:rPr>
                  <w:rFonts w:eastAsia="等线"/>
                  <w:sz w:val="18"/>
                  <w:szCs w:val="15"/>
                </w:rPr>
                <w:t>NO</w:t>
              </w:r>
            </w:ins>
          </w:p>
        </w:tc>
        <w:tc>
          <w:tcPr>
            <w:tcW w:w="1323"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ins w:id="1522" w:author="R4-2120772" w:date="2021-11-15T15:09:00Z"/>
                <w:rFonts w:eastAsia="等线"/>
                <w:sz w:val="18"/>
                <w:szCs w:val="15"/>
              </w:rPr>
            </w:pPr>
          </w:p>
        </w:tc>
      </w:tr>
      <w:tr w:rsidR="002B0907" w:rsidTr="002B0907">
        <w:trPr>
          <w:ins w:id="1523" w:author="R4-2120772" w:date="2021-11-15T15:09:00Z"/>
        </w:trPr>
        <w:tc>
          <w:tcPr>
            <w:tcW w:w="1679"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ins w:id="1524" w:author="R4-2120772" w:date="2021-11-15T15:09:00Z"/>
                <w:rFonts w:eastAsia="等线"/>
                <w:sz w:val="18"/>
                <w:szCs w:val="15"/>
              </w:rPr>
            </w:pPr>
            <w:ins w:id="1525" w:author="R4-2120772" w:date="2021-11-15T15:09:00Z">
              <w:r>
                <w:rPr>
                  <w:rFonts w:eastAsia="等线"/>
                  <w:sz w:val="18"/>
                  <w:szCs w:val="15"/>
                </w:rPr>
                <w:t>UL power control</w:t>
              </w:r>
            </w:ins>
          </w:p>
        </w:tc>
        <w:tc>
          <w:tcPr>
            <w:tcW w:w="1998"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ins w:id="1526" w:author="R4-2120772" w:date="2021-11-15T15:09:00Z"/>
                <w:rFonts w:eastAsia="等线"/>
                <w:sz w:val="18"/>
                <w:szCs w:val="15"/>
                <w:highlight w:val="yellow"/>
              </w:rPr>
            </w:pPr>
            <w:ins w:id="1527" w:author="R4-2120772" w:date="2021-11-15T15:09:00Z">
              <w:r>
                <w:rPr>
                  <w:rFonts w:eastAsia="等线" w:hint="eastAsia"/>
                  <w:sz w:val="18"/>
                  <w:szCs w:val="15"/>
                </w:rPr>
                <w:t>S</w:t>
              </w:r>
              <w:r>
                <w:rPr>
                  <w:rFonts w:eastAsia="等线"/>
                  <w:sz w:val="18"/>
                  <w:szCs w:val="15"/>
                </w:rPr>
                <w:t>ee Session 2.6.2</w:t>
              </w:r>
            </w:ins>
          </w:p>
        </w:tc>
        <w:tc>
          <w:tcPr>
            <w:tcW w:w="1323"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ins w:id="1528" w:author="R4-2120772" w:date="2021-11-15T15:09:00Z"/>
                <w:rFonts w:eastAsia="等线"/>
                <w:sz w:val="18"/>
                <w:szCs w:val="15"/>
              </w:rPr>
            </w:pPr>
          </w:p>
        </w:tc>
      </w:tr>
      <w:tr w:rsidR="002B0907" w:rsidTr="002B0907">
        <w:trPr>
          <w:ins w:id="1529" w:author="R4-2120772" w:date="2021-11-15T15:09:00Z"/>
        </w:trPr>
        <w:tc>
          <w:tcPr>
            <w:tcW w:w="1679"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ins w:id="1530" w:author="R4-2120772" w:date="2021-11-15T15:09:00Z"/>
                <w:rFonts w:eastAsia="等线"/>
                <w:sz w:val="18"/>
                <w:szCs w:val="15"/>
              </w:rPr>
            </w:pPr>
            <w:ins w:id="1531" w:author="R4-2120772" w:date="2021-11-15T15:09:00Z">
              <w:r>
                <w:rPr>
                  <w:rFonts w:eastAsia="等线"/>
                  <w:sz w:val="18"/>
                  <w:szCs w:val="15"/>
                </w:rPr>
                <w:t>NTN satellite Noise figure in dB</w:t>
              </w:r>
            </w:ins>
          </w:p>
        </w:tc>
        <w:tc>
          <w:tcPr>
            <w:tcW w:w="1998"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ins w:id="1532" w:author="R4-2120772" w:date="2021-11-15T15:09:00Z"/>
                <w:rFonts w:eastAsia="等线"/>
                <w:sz w:val="18"/>
                <w:szCs w:val="15"/>
                <w:highlight w:val="yellow"/>
              </w:rPr>
            </w:pPr>
            <w:ins w:id="1533" w:author="R4-2120772" w:date="2021-11-15T15:09:00Z">
              <w:r>
                <w:rPr>
                  <w:rFonts w:eastAsia="等线"/>
                  <w:sz w:val="18"/>
                  <w:szCs w:val="15"/>
                </w:rPr>
                <w:t>See Table 2.3-3-1</w:t>
              </w:r>
            </w:ins>
          </w:p>
        </w:tc>
        <w:tc>
          <w:tcPr>
            <w:tcW w:w="1323"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ins w:id="1534" w:author="R4-2120772" w:date="2021-11-15T15:09:00Z"/>
                <w:rFonts w:eastAsia="等线"/>
                <w:sz w:val="18"/>
                <w:szCs w:val="15"/>
              </w:rPr>
            </w:pPr>
          </w:p>
        </w:tc>
      </w:tr>
      <w:tr w:rsidR="002B0907" w:rsidTr="002B0907">
        <w:trPr>
          <w:ins w:id="1535" w:author="R4-2120772" w:date="2021-11-15T15:09:00Z"/>
        </w:trPr>
        <w:tc>
          <w:tcPr>
            <w:tcW w:w="1679"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ins w:id="1536" w:author="R4-2120772" w:date="2021-11-15T15:09:00Z"/>
                <w:rFonts w:eastAsia="等线"/>
                <w:sz w:val="18"/>
                <w:szCs w:val="15"/>
              </w:rPr>
            </w:pPr>
            <w:ins w:id="1537" w:author="R4-2120772" w:date="2021-11-15T15:09:00Z">
              <w:r>
                <w:rPr>
                  <w:rFonts w:eastAsia="等线" w:hint="eastAsia"/>
                  <w:sz w:val="18"/>
                  <w:szCs w:val="15"/>
                </w:rPr>
                <w:t>H</w:t>
              </w:r>
              <w:r>
                <w:rPr>
                  <w:rFonts w:eastAsia="等线"/>
                  <w:sz w:val="18"/>
                  <w:szCs w:val="15"/>
                </w:rPr>
                <w:t>andover margin</w:t>
              </w:r>
            </w:ins>
          </w:p>
        </w:tc>
        <w:tc>
          <w:tcPr>
            <w:tcW w:w="1998"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ins w:id="1538" w:author="R4-2120772" w:date="2021-11-15T15:09:00Z"/>
                <w:rFonts w:eastAsia="等线"/>
                <w:sz w:val="18"/>
                <w:szCs w:val="15"/>
              </w:rPr>
            </w:pPr>
            <w:ins w:id="1539" w:author="R4-2120772" w:date="2021-11-15T15:09:00Z">
              <w:r>
                <w:rPr>
                  <w:rFonts w:eastAsia="等线"/>
                  <w:sz w:val="18"/>
                  <w:szCs w:val="15"/>
                </w:rPr>
                <w:t>3dB</w:t>
              </w:r>
            </w:ins>
          </w:p>
        </w:tc>
        <w:tc>
          <w:tcPr>
            <w:tcW w:w="1323"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ins w:id="1540" w:author="R4-2120772" w:date="2021-11-15T15:09:00Z"/>
                <w:rFonts w:eastAsia="等线"/>
                <w:sz w:val="18"/>
                <w:szCs w:val="15"/>
              </w:rPr>
            </w:pPr>
          </w:p>
        </w:tc>
      </w:tr>
      <w:tr w:rsidR="002B0907" w:rsidTr="002B0907">
        <w:trPr>
          <w:ins w:id="1541" w:author="R4-2120772" w:date="2021-11-15T15:09:00Z"/>
        </w:trPr>
        <w:tc>
          <w:tcPr>
            <w:tcW w:w="5000" w:type="pct"/>
            <w:gridSpan w:val="3"/>
            <w:tcBorders>
              <w:top w:val="single" w:sz="4" w:space="0" w:color="auto"/>
              <w:left w:val="single" w:sz="4" w:space="0" w:color="auto"/>
              <w:bottom w:val="single" w:sz="4" w:space="0" w:color="auto"/>
              <w:right w:val="single" w:sz="4" w:space="0" w:color="auto"/>
            </w:tcBorders>
          </w:tcPr>
          <w:p w:rsidR="002B0907" w:rsidRDefault="002B0907" w:rsidP="002B0907">
            <w:pPr>
              <w:snapToGrid w:val="0"/>
              <w:rPr>
                <w:ins w:id="1542" w:author="R4-2120772" w:date="2021-11-15T15:09:00Z"/>
                <w:rFonts w:eastAsia="等线"/>
                <w:sz w:val="18"/>
                <w:szCs w:val="18"/>
              </w:rPr>
            </w:pPr>
            <w:ins w:id="1543" w:author="R4-2120772" w:date="2021-11-15T15:09:00Z">
              <w:r>
                <w:rPr>
                  <w:rFonts w:eastAsia="等线" w:hint="eastAsia"/>
                  <w:sz w:val="18"/>
                  <w:szCs w:val="18"/>
                </w:rPr>
                <w:lastRenderedPageBreak/>
                <w:t>Note</w:t>
              </w:r>
              <w:r>
                <w:rPr>
                  <w:rFonts w:eastAsia="等线"/>
                  <w:sz w:val="18"/>
                  <w:szCs w:val="18"/>
                </w:rPr>
                <w:t xml:space="preserve"> 1</w:t>
              </w:r>
              <w:r>
                <w:rPr>
                  <w:rFonts w:eastAsia="等线" w:hint="eastAsia"/>
                  <w:sz w:val="18"/>
                  <w:szCs w:val="18"/>
                </w:rPr>
                <w:t>:</w:t>
              </w:r>
              <w:r>
                <w:rPr>
                  <w:rFonts w:eastAsia="等线"/>
                  <w:sz w:val="18"/>
                  <w:szCs w:val="18"/>
                </w:rPr>
                <w:t xml:space="preserve"> UEs are equally splitted inside the channel bandwidth into ACIR 3 regions. Scheduled PRB position for UE1 per satellite beam should be also fully aligned to simulate the worst case for co-channel interference and this is also aligned with full bufffer case.</w:t>
              </w:r>
            </w:ins>
          </w:p>
          <w:p w:rsidR="002B0907" w:rsidRDefault="002B0907" w:rsidP="002B0907">
            <w:pPr>
              <w:snapToGrid w:val="0"/>
              <w:jc w:val="center"/>
              <w:rPr>
                <w:ins w:id="1544" w:author="R4-2120772" w:date="2021-11-15T15:09:00Z"/>
                <w:rFonts w:eastAsia="等线"/>
                <w:sz w:val="18"/>
                <w:szCs w:val="18"/>
              </w:rPr>
            </w:pPr>
            <w:ins w:id="1545" w:author="R4-2120772" w:date="2021-11-15T15:09:00Z">
              <w:r>
                <w:rPr>
                  <w:rFonts w:ascii="Arial" w:eastAsia="Malgun Gothic" w:hAnsi="Arial" w:cs="Arial"/>
                  <w:noProof/>
                  <w:sz w:val="18"/>
                  <w:szCs w:val="18"/>
                  <w:lang w:val="en-US" w:eastAsia="zh-CN"/>
                </w:rPr>
                <w:drawing>
                  <wp:inline distT="0" distB="0" distL="0" distR="0" wp14:anchorId="4541AF72" wp14:editId="03F47751">
                    <wp:extent cx="2934335" cy="2358390"/>
                    <wp:effectExtent l="0" t="0" r="0" b="3810"/>
                    <wp:docPr id="8" name="图片 8" descr="http://kr5.samsung.net/mail/rest/v1/files/image/download/202108260042453_CZHWKC3T.png?1=1&amp;filepath=/LOCAL/ML/CACHE/image/y/20210825/110_31_JZ9R2KEKVGKD@namo.co.kr_4_yiran.jin&amp;user=yiran.jin&amp;partno=4&amp;folderId=110&amp;seqid=31&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kr5.samsung.net/mail/rest/v1/files/image/download/202108260042453_CZHWKC3T.png?1=1&amp;filepath=/LOCAL/ML/CACHE/image/y/20210825/110_31_JZ9R2KEKVGKD@namo.co.kr_4_yiran.jin&amp;user=yiran.jin&amp;partno=4&amp;folderId=110&amp;seqid=31&amp;contentType=image%2F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944841" cy="2367077"/>
                            </a:xfrm>
                            <a:prstGeom prst="rect">
                              <a:avLst/>
                            </a:prstGeom>
                            <a:noFill/>
                            <a:ln>
                              <a:noFill/>
                            </a:ln>
                          </pic:spPr>
                        </pic:pic>
                      </a:graphicData>
                    </a:graphic>
                  </wp:inline>
                </w:drawing>
              </w:r>
            </w:ins>
          </w:p>
          <w:p w:rsidR="002B0907" w:rsidRDefault="002B0907" w:rsidP="002B0907">
            <w:pPr>
              <w:snapToGrid w:val="0"/>
              <w:jc w:val="center"/>
              <w:rPr>
                <w:ins w:id="1546" w:author="R4-2120772" w:date="2021-11-15T15:09:00Z"/>
                <w:rFonts w:eastAsia="等线"/>
                <w:sz w:val="18"/>
                <w:szCs w:val="18"/>
              </w:rPr>
            </w:pPr>
            <w:ins w:id="1547" w:author="R4-2120772" w:date="2021-11-15T15:09:00Z">
              <w:r>
                <w:rPr>
                  <w:rFonts w:eastAsia="等线"/>
                  <w:sz w:val="18"/>
                  <w:szCs w:val="18"/>
                </w:rPr>
                <w:t>[Editor’s note: Axis to be added in the figure]</w:t>
              </w:r>
            </w:ins>
          </w:p>
        </w:tc>
      </w:tr>
    </w:tbl>
    <w:p w:rsidR="002B0907" w:rsidRDefault="002B0907" w:rsidP="002B0907">
      <w:pPr>
        <w:snapToGrid w:val="0"/>
        <w:rPr>
          <w:ins w:id="1548" w:author="R4-2120772" w:date="2021-11-15T15:09:00Z"/>
          <w:rFonts w:eastAsia="等线"/>
          <w:sz w:val="18"/>
          <w:szCs w:val="15"/>
        </w:rPr>
      </w:pPr>
    </w:p>
    <w:p w:rsidR="002B0907" w:rsidRDefault="002B0907" w:rsidP="002B0907">
      <w:pPr>
        <w:keepNext/>
        <w:keepLines/>
        <w:spacing w:after="80"/>
        <w:jc w:val="center"/>
        <w:rPr>
          <w:ins w:id="1549" w:author="R4-2120772" w:date="2021-11-15T15:09:00Z"/>
          <w:rFonts w:ascii="Arial" w:eastAsia="等线" w:hAnsi="Arial"/>
          <w:b/>
          <w:sz w:val="18"/>
          <w:szCs w:val="15"/>
        </w:rPr>
      </w:pPr>
      <w:ins w:id="1550" w:author="R4-2120772" w:date="2021-11-15T15:09:00Z">
        <w:r>
          <w:rPr>
            <w:rFonts w:ascii="Arial" w:eastAsia="Calibri" w:hAnsi="Arial"/>
            <w:b/>
            <w:sz w:val="18"/>
          </w:rPr>
          <w:t xml:space="preserve">Table </w:t>
        </w:r>
        <w:r>
          <w:rPr>
            <w:rFonts w:ascii="Arial" w:eastAsia="Calibri" w:hAnsi="Arial" w:hint="eastAsia"/>
            <w:b/>
            <w:sz w:val="18"/>
          </w:rPr>
          <w:t>6.2.2.1</w:t>
        </w:r>
        <w:r>
          <w:rPr>
            <w:rFonts w:ascii="Arial" w:eastAsia="Calibri" w:hAnsi="Arial"/>
            <w:b/>
            <w:sz w:val="18"/>
          </w:rPr>
          <w:t>-5 NTN satellite Noise figure in dB</w:t>
        </w:r>
      </w:ins>
    </w:p>
    <w:tbl>
      <w:tblPr>
        <w:tblStyle w:val="12"/>
        <w:tblW w:w="7940" w:type="dxa"/>
        <w:jc w:val="center"/>
        <w:tblLook w:val="04A0" w:firstRow="1" w:lastRow="0" w:firstColumn="1" w:lastColumn="0" w:noHBand="0" w:noVBand="1"/>
      </w:tblPr>
      <w:tblGrid>
        <w:gridCol w:w="1985"/>
        <w:gridCol w:w="1845"/>
        <w:gridCol w:w="1985"/>
        <w:gridCol w:w="2125"/>
      </w:tblGrid>
      <w:tr w:rsidR="002B0907" w:rsidTr="002B0907">
        <w:trPr>
          <w:jc w:val="center"/>
          <w:ins w:id="1551" w:author="R4-2120772" w:date="2021-11-15T15:09:00Z"/>
        </w:trPr>
        <w:tc>
          <w:tcPr>
            <w:tcW w:w="1980" w:type="dxa"/>
          </w:tcPr>
          <w:p w:rsidR="002B0907" w:rsidRDefault="002B0907" w:rsidP="002B0907">
            <w:pPr>
              <w:snapToGrid w:val="0"/>
              <w:rPr>
                <w:ins w:id="1552" w:author="R4-2120772" w:date="2021-11-15T15:09:00Z"/>
                <w:rFonts w:eastAsia="等线"/>
                <w:sz w:val="18"/>
                <w:szCs w:val="15"/>
              </w:rPr>
            </w:pPr>
            <w:ins w:id="1553" w:author="R4-2120772" w:date="2021-11-15T15:09:00Z">
              <w:r>
                <w:rPr>
                  <w:rFonts w:eastAsia="等线"/>
                  <w:b/>
                  <w:bCs/>
                  <w:sz w:val="18"/>
                  <w:szCs w:val="15"/>
                </w:rPr>
                <w:t>Satellite</w:t>
              </w:r>
            </w:ins>
          </w:p>
        </w:tc>
        <w:tc>
          <w:tcPr>
            <w:tcW w:w="1840" w:type="dxa"/>
          </w:tcPr>
          <w:p w:rsidR="002B0907" w:rsidRDefault="002B0907" w:rsidP="002B0907">
            <w:pPr>
              <w:snapToGrid w:val="0"/>
              <w:rPr>
                <w:ins w:id="1554" w:author="R4-2120772" w:date="2021-11-15T15:09:00Z"/>
                <w:rFonts w:eastAsia="等线"/>
                <w:sz w:val="18"/>
                <w:szCs w:val="15"/>
              </w:rPr>
            </w:pPr>
            <w:ins w:id="1555" w:author="R4-2120772" w:date="2021-11-15T15:09:00Z">
              <w:r>
                <w:rPr>
                  <w:rFonts w:eastAsia="等线"/>
                  <w:b/>
                  <w:bCs/>
                  <w:sz w:val="18"/>
                  <w:szCs w:val="15"/>
                </w:rPr>
                <w:t>GEO</w:t>
              </w:r>
            </w:ins>
          </w:p>
        </w:tc>
        <w:tc>
          <w:tcPr>
            <w:tcW w:w="1980" w:type="dxa"/>
          </w:tcPr>
          <w:p w:rsidR="002B0907" w:rsidRDefault="002B0907" w:rsidP="002B0907">
            <w:pPr>
              <w:snapToGrid w:val="0"/>
              <w:rPr>
                <w:ins w:id="1556" w:author="R4-2120772" w:date="2021-11-15T15:09:00Z"/>
                <w:rFonts w:eastAsia="等线"/>
                <w:sz w:val="18"/>
                <w:szCs w:val="15"/>
              </w:rPr>
            </w:pPr>
            <w:ins w:id="1557" w:author="R4-2120772" w:date="2021-11-15T15:09:00Z">
              <w:r>
                <w:rPr>
                  <w:rFonts w:eastAsia="等线"/>
                  <w:b/>
                  <w:bCs/>
                  <w:sz w:val="18"/>
                  <w:szCs w:val="15"/>
                </w:rPr>
                <w:t>LEO 600</w:t>
              </w:r>
            </w:ins>
          </w:p>
        </w:tc>
        <w:tc>
          <w:tcPr>
            <w:tcW w:w="2120" w:type="dxa"/>
          </w:tcPr>
          <w:p w:rsidR="002B0907" w:rsidRDefault="002B0907" w:rsidP="002B0907">
            <w:pPr>
              <w:snapToGrid w:val="0"/>
              <w:rPr>
                <w:ins w:id="1558" w:author="R4-2120772" w:date="2021-11-15T15:09:00Z"/>
                <w:rFonts w:eastAsia="等线"/>
                <w:sz w:val="18"/>
                <w:szCs w:val="15"/>
              </w:rPr>
            </w:pPr>
            <w:ins w:id="1559" w:author="R4-2120772" w:date="2021-11-15T15:09:00Z">
              <w:r>
                <w:rPr>
                  <w:rFonts w:eastAsia="等线"/>
                  <w:b/>
                  <w:bCs/>
                  <w:sz w:val="18"/>
                  <w:szCs w:val="15"/>
                </w:rPr>
                <w:t>LEO 1200</w:t>
              </w:r>
            </w:ins>
          </w:p>
        </w:tc>
      </w:tr>
      <w:tr w:rsidR="002B0907" w:rsidTr="002B0907">
        <w:trPr>
          <w:jc w:val="center"/>
          <w:ins w:id="1560" w:author="R4-2120772" w:date="2021-11-15T15:09:00Z"/>
        </w:trPr>
        <w:tc>
          <w:tcPr>
            <w:tcW w:w="1980" w:type="dxa"/>
          </w:tcPr>
          <w:p w:rsidR="002B0907" w:rsidRDefault="002B0907" w:rsidP="002B0907">
            <w:pPr>
              <w:snapToGrid w:val="0"/>
              <w:rPr>
                <w:ins w:id="1561" w:author="R4-2120772" w:date="2021-11-15T15:09:00Z"/>
                <w:rFonts w:eastAsia="等线"/>
                <w:sz w:val="18"/>
                <w:szCs w:val="15"/>
              </w:rPr>
            </w:pPr>
            <w:ins w:id="1562" w:author="R4-2120772" w:date="2021-11-15T15:09:00Z">
              <w:r>
                <w:rPr>
                  <w:rFonts w:eastAsia="等线"/>
                  <w:b/>
                  <w:bCs/>
                  <w:sz w:val="18"/>
                  <w:szCs w:val="15"/>
                </w:rPr>
                <w:t>G/T (dB K</w:t>
              </w:r>
              <w:r>
                <w:rPr>
                  <w:rFonts w:eastAsia="等线"/>
                  <w:b/>
                  <w:bCs/>
                  <w:sz w:val="18"/>
                  <w:szCs w:val="15"/>
                  <w:vertAlign w:val="superscript"/>
                </w:rPr>
                <w:t>-1</w:t>
              </w:r>
              <w:r>
                <w:rPr>
                  <w:rFonts w:eastAsia="等线"/>
                  <w:b/>
                  <w:bCs/>
                  <w:sz w:val="18"/>
                  <w:szCs w:val="15"/>
                </w:rPr>
                <w:t>)</w:t>
              </w:r>
            </w:ins>
          </w:p>
        </w:tc>
        <w:tc>
          <w:tcPr>
            <w:tcW w:w="1840" w:type="dxa"/>
          </w:tcPr>
          <w:p w:rsidR="002B0907" w:rsidRDefault="002B0907" w:rsidP="002B0907">
            <w:pPr>
              <w:snapToGrid w:val="0"/>
              <w:rPr>
                <w:ins w:id="1563" w:author="R4-2120772" w:date="2021-11-15T15:09:00Z"/>
                <w:rFonts w:eastAsia="等线"/>
                <w:sz w:val="18"/>
                <w:szCs w:val="15"/>
              </w:rPr>
            </w:pPr>
            <w:ins w:id="1564" w:author="R4-2120772" w:date="2021-11-15T15:09:00Z">
              <w:r>
                <w:rPr>
                  <w:rFonts w:eastAsia="等线"/>
                  <w:sz w:val="18"/>
                  <w:szCs w:val="15"/>
                </w:rPr>
                <w:t>19</w:t>
              </w:r>
            </w:ins>
          </w:p>
        </w:tc>
        <w:tc>
          <w:tcPr>
            <w:tcW w:w="1980" w:type="dxa"/>
          </w:tcPr>
          <w:p w:rsidR="002B0907" w:rsidRDefault="002B0907" w:rsidP="002B0907">
            <w:pPr>
              <w:snapToGrid w:val="0"/>
              <w:rPr>
                <w:ins w:id="1565" w:author="R4-2120772" w:date="2021-11-15T15:09:00Z"/>
                <w:rFonts w:eastAsia="等线"/>
                <w:sz w:val="18"/>
                <w:szCs w:val="15"/>
              </w:rPr>
            </w:pPr>
            <w:ins w:id="1566" w:author="R4-2120772" w:date="2021-11-15T15:09:00Z">
              <w:r>
                <w:rPr>
                  <w:rFonts w:eastAsia="等线"/>
                  <w:sz w:val="18"/>
                  <w:szCs w:val="15"/>
                </w:rPr>
                <w:t>1.1</w:t>
              </w:r>
            </w:ins>
          </w:p>
        </w:tc>
        <w:tc>
          <w:tcPr>
            <w:tcW w:w="2120" w:type="dxa"/>
          </w:tcPr>
          <w:p w:rsidR="002B0907" w:rsidRDefault="002B0907" w:rsidP="002B0907">
            <w:pPr>
              <w:snapToGrid w:val="0"/>
              <w:rPr>
                <w:ins w:id="1567" w:author="R4-2120772" w:date="2021-11-15T15:09:00Z"/>
                <w:rFonts w:eastAsia="等线"/>
                <w:sz w:val="18"/>
                <w:szCs w:val="15"/>
              </w:rPr>
            </w:pPr>
            <w:ins w:id="1568" w:author="R4-2120772" w:date="2021-11-15T15:09:00Z">
              <w:r>
                <w:rPr>
                  <w:rFonts w:eastAsia="等线"/>
                  <w:sz w:val="18"/>
                  <w:szCs w:val="15"/>
                </w:rPr>
                <w:t>1.1</w:t>
              </w:r>
            </w:ins>
          </w:p>
        </w:tc>
      </w:tr>
      <w:tr w:rsidR="002B0907" w:rsidTr="002B0907">
        <w:trPr>
          <w:jc w:val="center"/>
          <w:ins w:id="1569" w:author="R4-2120772" w:date="2021-11-15T15:09:00Z"/>
        </w:trPr>
        <w:tc>
          <w:tcPr>
            <w:tcW w:w="1980" w:type="dxa"/>
          </w:tcPr>
          <w:p w:rsidR="002B0907" w:rsidRDefault="002B0907" w:rsidP="002B0907">
            <w:pPr>
              <w:snapToGrid w:val="0"/>
              <w:rPr>
                <w:ins w:id="1570" w:author="R4-2120772" w:date="2021-11-15T15:09:00Z"/>
                <w:rFonts w:eastAsia="等线"/>
                <w:sz w:val="18"/>
                <w:szCs w:val="15"/>
              </w:rPr>
            </w:pPr>
            <w:ins w:id="1571" w:author="R4-2120772" w:date="2021-11-15T15:09:00Z">
              <w:r>
                <w:rPr>
                  <w:rFonts w:eastAsia="等线"/>
                  <w:b/>
                  <w:bCs/>
                  <w:sz w:val="18"/>
                  <w:szCs w:val="15"/>
                </w:rPr>
                <w:t>G_Rx (dBi)</w:t>
              </w:r>
            </w:ins>
          </w:p>
        </w:tc>
        <w:tc>
          <w:tcPr>
            <w:tcW w:w="1840" w:type="dxa"/>
          </w:tcPr>
          <w:p w:rsidR="002B0907" w:rsidRDefault="002B0907" w:rsidP="002B0907">
            <w:pPr>
              <w:snapToGrid w:val="0"/>
              <w:rPr>
                <w:ins w:id="1572" w:author="R4-2120772" w:date="2021-11-15T15:09:00Z"/>
                <w:rFonts w:eastAsia="等线"/>
                <w:sz w:val="18"/>
                <w:szCs w:val="15"/>
              </w:rPr>
            </w:pPr>
            <w:ins w:id="1573" w:author="R4-2120772" w:date="2021-11-15T15:09:00Z">
              <w:r>
                <w:rPr>
                  <w:rFonts w:eastAsia="等线"/>
                  <w:sz w:val="18"/>
                  <w:szCs w:val="15"/>
                </w:rPr>
                <w:t>51</w:t>
              </w:r>
            </w:ins>
          </w:p>
        </w:tc>
        <w:tc>
          <w:tcPr>
            <w:tcW w:w="1980" w:type="dxa"/>
          </w:tcPr>
          <w:p w:rsidR="002B0907" w:rsidRDefault="002B0907" w:rsidP="002B0907">
            <w:pPr>
              <w:snapToGrid w:val="0"/>
              <w:rPr>
                <w:ins w:id="1574" w:author="R4-2120772" w:date="2021-11-15T15:09:00Z"/>
                <w:rFonts w:eastAsia="等线"/>
                <w:sz w:val="18"/>
                <w:szCs w:val="15"/>
              </w:rPr>
            </w:pPr>
            <w:ins w:id="1575" w:author="R4-2120772" w:date="2021-11-15T15:09:00Z">
              <w:r>
                <w:rPr>
                  <w:rFonts w:eastAsia="等线"/>
                  <w:sz w:val="18"/>
                  <w:szCs w:val="15"/>
                </w:rPr>
                <w:t>30</w:t>
              </w:r>
            </w:ins>
          </w:p>
        </w:tc>
        <w:tc>
          <w:tcPr>
            <w:tcW w:w="2120" w:type="dxa"/>
          </w:tcPr>
          <w:p w:rsidR="002B0907" w:rsidRDefault="002B0907" w:rsidP="002B0907">
            <w:pPr>
              <w:snapToGrid w:val="0"/>
              <w:rPr>
                <w:ins w:id="1576" w:author="R4-2120772" w:date="2021-11-15T15:09:00Z"/>
                <w:rFonts w:eastAsia="等线"/>
                <w:sz w:val="18"/>
                <w:szCs w:val="15"/>
              </w:rPr>
            </w:pPr>
            <w:ins w:id="1577" w:author="R4-2120772" w:date="2021-11-15T15:09:00Z">
              <w:r>
                <w:rPr>
                  <w:rFonts w:eastAsia="等线"/>
                  <w:sz w:val="18"/>
                  <w:szCs w:val="15"/>
                </w:rPr>
                <w:t>30</w:t>
              </w:r>
            </w:ins>
          </w:p>
        </w:tc>
      </w:tr>
      <w:tr w:rsidR="002B0907" w:rsidTr="002B0907">
        <w:trPr>
          <w:jc w:val="center"/>
          <w:ins w:id="1578" w:author="R4-2120772" w:date="2021-11-15T15:09:00Z"/>
        </w:trPr>
        <w:tc>
          <w:tcPr>
            <w:tcW w:w="1980" w:type="dxa"/>
          </w:tcPr>
          <w:p w:rsidR="002B0907" w:rsidRDefault="002B0907" w:rsidP="002B0907">
            <w:pPr>
              <w:snapToGrid w:val="0"/>
              <w:rPr>
                <w:ins w:id="1579" w:author="R4-2120772" w:date="2021-11-15T15:09:00Z"/>
                <w:rFonts w:eastAsia="等线"/>
                <w:sz w:val="18"/>
                <w:szCs w:val="15"/>
              </w:rPr>
            </w:pPr>
            <w:ins w:id="1580" w:author="R4-2120772" w:date="2021-11-15T15:09:00Z">
              <w:r>
                <w:rPr>
                  <w:rFonts w:eastAsia="等线"/>
                  <w:b/>
                  <w:bCs/>
                  <w:sz w:val="18"/>
                  <w:szCs w:val="15"/>
                </w:rPr>
                <w:t>NF (dB)</w:t>
              </w:r>
            </w:ins>
          </w:p>
        </w:tc>
        <w:tc>
          <w:tcPr>
            <w:tcW w:w="1840" w:type="dxa"/>
          </w:tcPr>
          <w:p w:rsidR="002B0907" w:rsidRDefault="002B0907" w:rsidP="002B0907">
            <w:pPr>
              <w:snapToGrid w:val="0"/>
              <w:rPr>
                <w:ins w:id="1581" w:author="R4-2120772" w:date="2021-11-15T15:09:00Z"/>
                <w:rFonts w:eastAsia="等线"/>
                <w:sz w:val="18"/>
                <w:szCs w:val="15"/>
              </w:rPr>
            </w:pPr>
            <w:ins w:id="1582" w:author="R4-2120772" w:date="2021-11-15T15:09:00Z">
              <w:r>
                <w:rPr>
                  <w:rFonts w:eastAsia="等线"/>
                  <w:b/>
                  <w:bCs/>
                  <w:sz w:val="18"/>
                  <w:szCs w:val="15"/>
                </w:rPr>
                <w:t>7.4</w:t>
              </w:r>
            </w:ins>
          </w:p>
        </w:tc>
        <w:tc>
          <w:tcPr>
            <w:tcW w:w="1980" w:type="dxa"/>
          </w:tcPr>
          <w:p w:rsidR="002B0907" w:rsidRDefault="002B0907" w:rsidP="002B0907">
            <w:pPr>
              <w:snapToGrid w:val="0"/>
              <w:rPr>
                <w:ins w:id="1583" w:author="R4-2120772" w:date="2021-11-15T15:09:00Z"/>
                <w:rFonts w:eastAsia="等线"/>
                <w:sz w:val="18"/>
                <w:szCs w:val="15"/>
              </w:rPr>
            </w:pPr>
            <w:ins w:id="1584" w:author="R4-2120772" w:date="2021-11-15T15:09:00Z">
              <w:r>
                <w:rPr>
                  <w:rFonts w:eastAsia="等线"/>
                  <w:b/>
                  <w:bCs/>
                  <w:sz w:val="18"/>
                  <w:szCs w:val="15"/>
                </w:rPr>
                <w:t>4.3</w:t>
              </w:r>
            </w:ins>
          </w:p>
        </w:tc>
        <w:tc>
          <w:tcPr>
            <w:tcW w:w="2120" w:type="dxa"/>
          </w:tcPr>
          <w:p w:rsidR="002B0907" w:rsidRDefault="002B0907" w:rsidP="002B0907">
            <w:pPr>
              <w:snapToGrid w:val="0"/>
              <w:rPr>
                <w:ins w:id="1585" w:author="R4-2120772" w:date="2021-11-15T15:09:00Z"/>
                <w:rFonts w:eastAsia="等线"/>
                <w:sz w:val="18"/>
                <w:szCs w:val="15"/>
              </w:rPr>
            </w:pPr>
            <w:ins w:id="1586" w:author="R4-2120772" w:date="2021-11-15T15:09:00Z">
              <w:r>
                <w:rPr>
                  <w:rFonts w:eastAsia="等线"/>
                  <w:b/>
                  <w:bCs/>
                  <w:sz w:val="18"/>
                  <w:szCs w:val="15"/>
                </w:rPr>
                <w:t>4.3</w:t>
              </w:r>
            </w:ins>
          </w:p>
        </w:tc>
      </w:tr>
    </w:tbl>
    <w:p w:rsidR="002B0907" w:rsidRDefault="002B0907" w:rsidP="002B0907">
      <w:pPr>
        <w:pStyle w:val="4"/>
        <w:rPr>
          <w:ins w:id="1587" w:author="R4-2120772" w:date="2021-11-15T15:09:00Z"/>
          <w:rFonts w:cs="Arial"/>
          <w:b/>
        </w:rPr>
      </w:pPr>
      <w:bookmarkStart w:id="1588" w:name="_Toc87889244"/>
      <w:bookmarkStart w:id="1589" w:name="_Toc87951981"/>
      <w:ins w:id="1590" w:author="R4-2120772" w:date="2021-11-15T15:09:00Z">
        <w:r>
          <w:rPr>
            <w:rFonts w:cs="Arial"/>
          </w:rPr>
          <w:t>6.2.2.2</w:t>
        </w:r>
        <w:r>
          <w:rPr>
            <w:rFonts w:cs="Arial"/>
          </w:rPr>
          <w:tab/>
          <w:t>NTN UE parameters</w:t>
        </w:r>
        <w:bookmarkEnd w:id="1588"/>
        <w:bookmarkEnd w:id="1589"/>
      </w:ins>
    </w:p>
    <w:p w:rsidR="002B0907" w:rsidRDefault="002B0907" w:rsidP="002B0907">
      <w:pPr>
        <w:snapToGrid w:val="0"/>
        <w:rPr>
          <w:ins w:id="1591" w:author="R4-2120772" w:date="2021-11-15T15:09:00Z"/>
          <w:rFonts w:eastAsia="等线"/>
          <w:b/>
          <w:sz w:val="18"/>
          <w:szCs w:val="15"/>
          <w:u w:val="single"/>
        </w:rPr>
      </w:pPr>
      <w:ins w:id="1592" w:author="R4-2120772" w:date="2021-11-15T15:09:00Z">
        <w:r>
          <w:rPr>
            <w:rFonts w:eastAsia="宋体"/>
          </w:rPr>
          <w:t xml:space="preserve">NTN UE parameters are listed </w:t>
        </w:r>
        <w:r>
          <w:rPr>
            <w:rFonts w:eastAsia="宋体" w:hint="eastAsia"/>
          </w:rPr>
          <w:t xml:space="preserve">in Table </w:t>
        </w:r>
        <w:r>
          <w:rPr>
            <w:rFonts w:eastAsia="宋体"/>
          </w:rPr>
          <w:t>6.2.2.2</w:t>
        </w:r>
        <w:r>
          <w:rPr>
            <w:rFonts w:eastAsia="宋体" w:hint="eastAsia"/>
          </w:rPr>
          <w:t>-</w:t>
        </w:r>
        <w:r>
          <w:rPr>
            <w:rFonts w:eastAsia="宋体"/>
          </w:rPr>
          <w:t>1</w:t>
        </w:r>
      </w:ins>
    </w:p>
    <w:p w:rsidR="002B0907" w:rsidRDefault="002B0907" w:rsidP="002B0907">
      <w:pPr>
        <w:keepNext/>
        <w:keepLines/>
        <w:spacing w:after="80"/>
        <w:jc w:val="center"/>
        <w:rPr>
          <w:ins w:id="1593" w:author="R4-2120772" w:date="2021-11-15T15:09:00Z"/>
          <w:rFonts w:ascii="Arial" w:eastAsia="Calibri" w:hAnsi="Arial"/>
          <w:b/>
          <w:sz w:val="18"/>
        </w:rPr>
      </w:pPr>
      <w:ins w:id="1594" w:author="R4-2120772" w:date="2021-11-15T15:09:00Z">
        <w:r>
          <w:rPr>
            <w:rFonts w:ascii="Arial" w:eastAsia="Calibri" w:hAnsi="Arial"/>
            <w:b/>
            <w:sz w:val="18"/>
          </w:rPr>
          <w:t>T</w:t>
        </w:r>
        <w:r>
          <w:rPr>
            <w:rFonts w:ascii="Arial" w:eastAsia="Calibri" w:hAnsi="Arial" w:hint="eastAsia"/>
            <w:b/>
            <w:sz w:val="18"/>
          </w:rPr>
          <w:t xml:space="preserve">able </w:t>
        </w:r>
        <w:r>
          <w:rPr>
            <w:rFonts w:ascii="Arial" w:eastAsia="Calibri" w:hAnsi="Arial"/>
            <w:b/>
            <w:sz w:val="18"/>
          </w:rPr>
          <w:t>6.2.2.2-1 NTN UE characteristics for system level simulations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4"/>
      </w:tblGrid>
      <w:tr w:rsidR="002B0907" w:rsidTr="002B0907">
        <w:trPr>
          <w:jc w:val="center"/>
          <w:ins w:id="1595" w:author="R4-2120772" w:date="2021-11-15T15:09:00Z"/>
        </w:trPr>
        <w:tc>
          <w:tcPr>
            <w:tcW w:w="2501" w:type="pct"/>
            <w:shd w:val="clear" w:color="auto" w:fill="auto"/>
          </w:tcPr>
          <w:p w:rsidR="002B0907" w:rsidRDefault="002B0907" w:rsidP="002B0907">
            <w:pPr>
              <w:snapToGrid w:val="0"/>
              <w:jc w:val="center"/>
              <w:rPr>
                <w:ins w:id="1596" w:author="R4-2120772" w:date="2021-11-15T15:09:00Z"/>
                <w:rFonts w:eastAsia="等线"/>
                <w:sz w:val="18"/>
                <w:szCs w:val="15"/>
              </w:rPr>
            </w:pPr>
            <w:ins w:id="1597" w:author="R4-2120772" w:date="2021-11-15T15:09:00Z">
              <w:r>
                <w:rPr>
                  <w:rFonts w:eastAsia="等线"/>
                  <w:sz w:val="18"/>
                  <w:szCs w:val="15"/>
                </w:rPr>
                <w:t>Characteristics</w:t>
              </w:r>
            </w:ins>
          </w:p>
        </w:tc>
        <w:tc>
          <w:tcPr>
            <w:tcW w:w="2499" w:type="pct"/>
            <w:shd w:val="clear" w:color="auto" w:fill="auto"/>
          </w:tcPr>
          <w:p w:rsidR="002B0907" w:rsidRDefault="002B0907" w:rsidP="002B0907">
            <w:pPr>
              <w:snapToGrid w:val="0"/>
              <w:jc w:val="center"/>
              <w:rPr>
                <w:ins w:id="1598" w:author="R4-2120772" w:date="2021-11-15T15:09:00Z"/>
                <w:rFonts w:eastAsia="等线"/>
                <w:sz w:val="18"/>
                <w:szCs w:val="15"/>
              </w:rPr>
            </w:pPr>
            <w:ins w:id="1599" w:author="R4-2120772" w:date="2021-11-15T15:09:00Z">
              <w:r>
                <w:rPr>
                  <w:rFonts w:eastAsia="等线"/>
                  <w:sz w:val="18"/>
                  <w:szCs w:val="15"/>
                </w:rPr>
                <w:t>Handheld</w:t>
              </w:r>
            </w:ins>
          </w:p>
        </w:tc>
      </w:tr>
      <w:tr w:rsidR="002B0907" w:rsidTr="002B0907">
        <w:trPr>
          <w:jc w:val="center"/>
          <w:ins w:id="1600" w:author="R4-2120772" w:date="2021-11-15T15:09:00Z"/>
        </w:trPr>
        <w:tc>
          <w:tcPr>
            <w:tcW w:w="2501" w:type="pct"/>
            <w:shd w:val="clear" w:color="auto" w:fill="auto"/>
          </w:tcPr>
          <w:p w:rsidR="002B0907" w:rsidRDefault="002B0907" w:rsidP="002B0907">
            <w:pPr>
              <w:snapToGrid w:val="0"/>
              <w:jc w:val="center"/>
              <w:rPr>
                <w:ins w:id="1601" w:author="R4-2120772" w:date="2021-11-15T15:09:00Z"/>
                <w:rFonts w:eastAsia="等线"/>
                <w:sz w:val="18"/>
                <w:szCs w:val="15"/>
              </w:rPr>
            </w:pPr>
            <w:ins w:id="1602" w:author="R4-2120772" w:date="2021-11-15T15:09:00Z">
              <w:r>
                <w:rPr>
                  <w:rFonts w:eastAsia="等线"/>
                  <w:sz w:val="18"/>
                  <w:szCs w:val="15"/>
                </w:rPr>
                <w:t>Frequency band</w:t>
              </w:r>
            </w:ins>
          </w:p>
        </w:tc>
        <w:tc>
          <w:tcPr>
            <w:tcW w:w="2499" w:type="pct"/>
            <w:shd w:val="clear" w:color="auto" w:fill="auto"/>
          </w:tcPr>
          <w:p w:rsidR="002B0907" w:rsidRDefault="002B0907" w:rsidP="002B0907">
            <w:pPr>
              <w:snapToGrid w:val="0"/>
              <w:jc w:val="center"/>
              <w:rPr>
                <w:ins w:id="1603" w:author="R4-2120772" w:date="2021-11-15T15:09:00Z"/>
                <w:rFonts w:eastAsia="等线"/>
                <w:sz w:val="18"/>
                <w:szCs w:val="15"/>
              </w:rPr>
            </w:pPr>
            <w:ins w:id="1604" w:author="R4-2120772" w:date="2021-11-15T15:09:00Z">
              <w:r>
                <w:rPr>
                  <w:rFonts w:eastAsia="等线"/>
                  <w:sz w:val="18"/>
                  <w:szCs w:val="15"/>
                </w:rPr>
                <w:t>S band (i.e. 2 GHz)</w:t>
              </w:r>
            </w:ins>
          </w:p>
        </w:tc>
      </w:tr>
      <w:tr w:rsidR="002B0907" w:rsidTr="002B0907">
        <w:trPr>
          <w:jc w:val="center"/>
          <w:ins w:id="1605" w:author="R4-2120772" w:date="2021-11-15T15:09:00Z"/>
        </w:trPr>
        <w:tc>
          <w:tcPr>
            <w:tcW w:w="2501" w:type="pct"/>
            <w:shd w:val="clear" w:color="auto" w:fill="auto"/>
          </w:tcPr>
          <w:p w:rsidR="002B0907" w:rsidRDefault="002B0907" w:rsidP="002B0907">
            <w:pPr>
              <w:snapToGrid w:val="0"/>
              <w:jc w:val="center"/>
              <w:rPr>
                <w:ins w:id="1606" w:author="R4-2120772" w:date="2021-11-15T15:09:00Z"/>
                <w:rFonts w:eastAsia="等线"/>
                <w:sz w:val="18"/>
                <w:szCs w:val="15"/>
              </w:rPr>
            </w:pPr>
            <w:ins w:id="1607" w:author="R4-2120772" w:date="2021-11-15T15:09:00Z">
              <w:r>
                <w:rPr>
                  <w:rFonts w:eastAsia="等线"/>
                  <w:sz w:val="18"/>
                  <w:szCs w:val="15"/>
                </w:rPr>
                <w:t>Antenna type and configuration</w:t>
              </w:r>
            </w:ins>
          </w:p>
        </w:tc>
        <w:tc>
          <w:tcPr>
            <w:tcW w:w="2499" w:type="pct"/>
            <w:shd w:val="clear" w:color="auto" w:fill="auto"/>
          </w:tcPr>
          <w:p w:rsidR="002B0907" w:rsidRDefault="002B0907" w:rsidP="002B0907">
            <w:pPr>
              <w:snapToGrid w:val="0"/>
              <w:jc w:val="center"/>
              <w:rPr>
                <w:ins w:id="1608" w:author="R4-2120772" w:date="2021-11-15T15:09:00Z"/>
                <w:rFonts w:eastAsia="等线"/>
                <w:sz w:val="18"/>
                <w:szCs w:val="15"/>
              </w:rPr>
            </w:pPr>
            <w:ins w:id="1609" w:author="R4-2120772" w:date="2021-11-15T15:09:00Z">
              <w:r>
                <w:rPr>
                  <w:rFonts w:eastAsia="等线"/>
                  <w:sz w:val="18"/>
                  <w:szCs w:val="15"/>
                </w:rPr>
                <w:t>(1, 1, 2) with omni-directional antenna element</w:t>
              </w:r>
            </w:ins>
          </w:p>
        </w:tc>
      </w:tr>
      <w:tr w:rsidR="002B0907" w:rsidTr="002B0907">
        <w:trPr>
          <w:jc w:val="center"/>
          <w:ins w:id="1610" w:author="R4-2120772" w:date="2021-11-15T15:09:00Z"/>
        </w:trPr>
        <w:tc>
          <w:tcPr>
            <w:tcW w:w="2501" w:type="pct"/>
            <w:shd w:val="clear" w:color="auto" w:fill="auto"/>
          </w:tcPr>
          <w:p w:rsidR="002B0907" w:rsidRDefault="002B0907" w:rsidP="002B0907">
            <w:pPr>
              <w:snapToGrid w:val="0"/>
              <w:jc w:val="center"/>
              <w:rPr>
                <w:ins w:id="1611" w:author="R4-2120772" w:date="2021-11-15T15:09:00Z"/>
                <w:rFonts w:eastAsia="等线"/>
                <w:sz w:val="18"/>
                <w:szCs w:val="15"/>
              </w:rPr>
            </w:pPr>
            <w:ins w:id="1612" w:author="R4-2120772" w:date="2021-11-15T15:09:00Z">
              <w:r>
                <w:rPr>
                  <w:rFonts w:eastAsia="等线"/>
                  <w:sz w:val="18"/>
                  <w:szCs w:val="15"/>
                </w:rPr>
                <w:t>Polarisation</w:t>
              </w:r>
            </w:ins>
          </w:p>
        </w:tc>
        <w:tc>
          <w:tcPr>
            <w:tcW w:w="2499" w:type="pct"/>
            <w:shd w:val="clear" w:color="auto" w:fill="auto"/>
          </w:tcPr>
          <w:p w:rsidR="002B0907" w:rsidRDefault="002B0907" w:rsidP="002B0907">
            <w:pPr>
              <w:snapToGrid w:val="0"/>
              <w:jc w:val="center"/>
              <w:rPr>
                <w:ins w:id="1613" w:author="R4-2120772" w:date="2021-11-15T15:09:00Z"/>
                <w:rFonts w:eastAsia="等线"/>
                <w:sz w:val="18"/>
                <w:szCs w:val="15"/>
              </w:rPr>
            </w:pPr>
            <w:ins w:id="1614" w:author="R4-2120772" w:date="2021-11-15T15:09:00Z">
              <w:r>
                <w:rPr>
                  <w:rFonts w:eastAsia="等线"/>
                  <w:sz w:val="18"/>
                  <w:szCs w:val="15"/>
                </w:rPr>
                <w:t>Linear: +/-45°X-pol</w:t>
              </w:r>
            </w:ins>
          </w:p>
        </w:tc>
      </w:tr>
      <w:tr w:rsidR="002B0907" w:rsidTr="002B0907">
        <w:trPr>
          <w:jc w:val="center"/>
          <w:ins w:id="1615" w:author="R4-2120772" w:date="2021-11-15T15:09:00Z"/>
        </w:trPr>
        <w:tc>
          <w:tcPr>
            <w:tcW w:w="2501" w:type="pct"/>
            <w:shd w:val="clear" w:color="auto" w:fill="auto"/>
          </w:tcPr>
          <w:p w:rsidR="002B0907" w:rsidRDefault="002B0907" w:rsidP="002B0907">
            <w:pPr>
              <w:snapToGrid w:val="0"/>
              <w:jc w:val="center"/>
              <w:rPr>
                <w:ins w:id="1616" w:author="R4-2120772" w:date="2021-11-15T15:09:00Z"/>
                <w:rFonts w:eastAsia="等线"/>
                <w:sz w:val="18"/>
                <w:szCs w:val="15"/>
              </w:rPr>
            </w:pPr>
            <w:ins w:id="1617" w:author="R4-2120772" w:date="2021-11-15T15:09:00Z">
              <w:r>
                <w:rPr>
                  <w:rFonts w:eastAsia="等线"/>
                  <w:sz w:val="18"/>
                  <w:szCs w:val="15"/>
                </w:rPr>
                <w:t xml:space="preserve">Rx Antenna gain </w:t>
              </w:r>
            </w:ins>
          </w:p>
        </w:tc>
        <w:tc>
          <w:tcPr>
            <w:tcW w:w="2499" w:type="pct"/>
            <w:shd w:val="clear" w:color="auto" w:fill="auto"/>
          </w:tcPr>
          <w:p w:rsidR="002B0907" w:rsidRDefault="002B0907" w:rsidP="002B0907">
            <w:pPr>
              <w:snapToGrid w:val="0"/>
              <w:jc w:val="center"/>
              <w:rPr>
                <w:ins w:id="1618" w:author="R4-2120772" w:date="2021-11-15T15:09:00Z"/>
                <w:rFonts w:eastAsia="等线"/>
                <w:sz w:val="18"/>
                <w:szCs w:val="15"/>
              </w:rPr>
            </w:pPr>
            <w:ins w:id="1619" w:author="R4-2120772" w:date="2021-11-15T15:09:00Z">
              <w:r>
                <w:rPr>
                  <w:rFonts w:eastAsia="等线"/>
                  <w:sz w:val="18"/>
                  <w:szCs w:val="15"/>
                </w:rPr>
                <w:t>0 dBi per element</w:t>
              </w:r>
            </w:ins>
          </w:p>
        </w:tc>
      </w:tr>
      <w:tr w:rsidR="002B0907" w:rsidTr="002B0907">
        <w:trPr>
          <w:jc w:val="center"/>
          <w:ins w:id="1620" w:author="R4-2120772" w:date="2021-11-15T15:09:00Z"/>
        </w:trPr>
        <w:tc>
          <w:tcPr>
            <w:tcW w:w="2501" w:type="pct"/>
            <w:shd w:val="clear" w:color="auto" w:fill="auto"/>
          </w:tcPr>
          <w:p w:rsidR="002B0907" w:rsidRDefault="002B0907" w:rsidP="002B0907">
            <w:pPr>
              <w:snapToGrid w:val="0"/>
              <w:jc w:val="center"/>
              <w:rPr>
                <w:ins w:id="1621" w:author="R4-2120772" w:date="2021-11-15T15:09:00Z"/>
                <w:rFonts w:eastAsia="等线"/>
                <w:sz w:val="18"/>
                <w:szCs w:val="15"/>
              </w:rPr>
            </w:pPr>
            <w:ins w:id="1622" w:author="R4-2120772" w:date="2021-11-15T15:09:00Z">
              <w:r>
                <w:rPr>
                  <w:rFonts w:eastAsia="等线"/>
                  <w:sz w:val="18"/>
                  <w:szCs w:val="15"/>
                </w:rPr>
                <w:t>Antenna temperature</w:t>
              </w:r>
            </w:ins>
          </w:p>
        </w:tc>
        <w:tc>
          <w:tcPr>
            <w:tcW w:w="2499" w:type="pct"/>
            <w:shd w:val="clear" w:color="auto" w:fill="auto"/>
          </w:tcPr>
          <w:p w:rsidR="002B0907" w:rsidRDefault="002B0907" w:rsidP="002B0907">
            <w:pPr>
              <w:snapToGrid w:val="0"/>
              <w:jc w:val="center"/>
              <w:rPr>
                <w:ins w:id="1623" w:author="R4-2120772" w:date="2021-11-15T15:09:00Z"/>
                <w:rFonts w:eastAsia="等线"/>
                <w:sz w:val="18"/>
                <w:szCs w:val="15"/>
              </w:rPr>
            </w:pPr>
            <w:ins w:id="1624" w:author="R4-2120772" w:date="2021-11-15T15:09:00Z">
              <w:r>
                <w:rPr>
                  <w:rFonts w:eastAsia="等线"/>
                  <w:sz w:val="18"/>
                  <w:szCs w:val="15"/>
                </w:rPr>
                <w:t>290 K</w:t>
              </w:r>
            </w:ins>
          </w:p>
        </w:tc>
      </w:tr>
      <w:tr w:rsidR="002B0907" w:rsidTr="002B0907">
        <w:trPr>
          <w:jc w:val="center"/>
          <w:ins w:id="1625" w:author="R4-2120772" w:date="2021-11-15T15:09:00Z"/>
        </w:trPr>
        <w:tc>
          <w:tcPr>
            <w:tcW w:w="2501" w:type="pct"/>
            <w:shd w:val="clear" w:color="auto" w:fill="auto"/>
          </w:tcPr>
          <w:p w:rsidR="002B0907" w:rsidRDefault="002B0907" w:rsidP="002B0907">
            <w:pPr>
              <w:snapToGrid w:val="0"/>
              <w:jc w:val="center"/>
              <w:rPr>
                <w:ins w:id="1626" w:author="R4-2120772" w:date="2021-11-15T15:09:00Z"/>
                <w:rFonts w:eastAsia="等线"/>
                <w:sz w:val="18"/>
                <w:szCs w:val="15"/>
              </w:rPr>
            </w:pPr>
            <w:ins w:id="1627" w:author="R4-2120772" w:date="2021-11-15T15:09:00Z">
              <w:r>
                <w:rPr>
                  <w:rFonts w:eastAsia="等线"/>
                  <w:sz w:val="18"/>
                  <w:szCs w:val="15"/>
                </w:rPr>
                <w:t>Noise figure</w:t>
              </w:r>
            </w:ins>
          </w:p>
        </w:tc>
        <w:tc>
          <w:tcPr>
            <w:tcW w:w="2499" w:type="pct"/>
            <w:shd w:val="clear" w:color="auto" w:fill="auto"/>
          </w:tcPr>
          <w:p w:rsidR="002B0907" w:rsidRDefault="002B0907" w:rsidP="002B0907">
            <w:pPr>
              <w:snapToGrid w:val="0"/>
              <w:jc w:val="center"/>
              <w:rPr>
                <w:ins w:id="1628" w:author="R4-2120772" w:date="2021-11-15T15:09:00Z"/>
                <w:rFonts w:eastAsia="等线"/>
                <w:sz w:val="18"/>
                <w:szCs w:val="15"/>
              </w:rPr>
            </w:pPr>
            <w:ins w:id="1629" w:author="R4-2120772" w:date="2021-11-15T15:09:00Z">
              <w:r>
                <w:rPr>
                  <w:rFonts w:eastAsia="等线"/>
                  <w:sz w:val="18"/>
                  <w:szCs w:val="15"/>
                </w:rPr>
                <w:t>9 dB</w:t>
              </w:r>
            </w:ins>
          </w:p>
        </w:tc>
      </w:tr>
      <w:tr w:rsidR="002B0907" w:rsidTr="002B0907">
        <w:trPr>
          <w:jc w:val="center"/>
          <w:ins w:id="1630" w:author="R4-2120772" w:date="2021-11-15T15:09:00Z"/>
        </w:trPr>
        <w:tc>
          <w:tcPr>
            <w:tcW w:w="2501" w:type="pct"/>
            <w:shd w:val="clear" w:color="auto" w:fill="auto"/>
          </w:tcPr>
          <w:p w:rsidR="002B0907" w:rsidRDefault="002B0907" w:rsidP="002B0907">
            <w:pPr>
              <w:snapToGrid w:val="0"/>
              <w:jc w:val="center"/>
              <w:rPr>
                <w:ins w:id="1631" w:author="R4-2120772" w:date="2021-11-15T15:09:00Z"/>
                <w:rFonts w:eastAsia="等线"/>
                <w:sz w:val="18"/>
                <w:szCs w:val="15"/>
              </w:rPr>
            </w:pPr>
            <w:ins w:id="1632" w:author="R4-2120772" w:date="2021-11-15T15:09:00Z">
              <w:r>
                <w:rPr>
                  <w:rFonts w:eastAsia="等线"/>
                  <w:sz w:val="18"/>
                  <w:szCs w:val="15"/>
                </w:rPr>
                <w:t>Tx transmit power</w:t>
              </w:r>
            </w:ins>
          </w:p>
        </w:tc>
        <w:tc>
          <w:tcPr>
            <w:tcW w:w="2499" w:type="pct"/>
            <w:shd w:val="clear" w:color="auto" w:fill="auto"/>
          </w:tcPr>
          <w:p w:rsidR="002B0907" w:rsidRDefault="002B0907" w:rsidP="002B0907">
            <w:pPr>
              <w:snapToGrid w:val="0"/>
              <w:jc w:val="center"/>
              <w:rPr>
                <w:ins w:id="1633" w:author="R4-2120772" w:date="2021-11-15T15:09:00Z"/>
                <w:rFonts w:eastAsia="等线"/>
                <w:sz w:val="18"/>
                <w:szCs w:val="15"/>
              </w:rPr>
            </w:pPr>
            <w:ins w:id="1634" w:author="R4-2120772" w:date="2021-11-15T15:09:00Z">
              <w:r>
                <w:rPr>
                  <w:rFonts w:eastAsia="等线"/>
                  <w:sz w:val="18"/>
                  <w:szCs w:val="15"/>
                </w:rPr>
                <w:t>200 mW (23 dBm)</w:t>
              </w:r>
            </w:ins>
          </w:p>
        </w:tc>
      </w:tr>
      <w:tr w:rsidR="002B0907" w:rsidTr="002B0907">
        <w:trPr>
          <w:jc w:val="center"/>
          <w:ins w:id="1635" w:author="R4-2120772" w:date="2021-11-15T15:09:00Z"/>
        </w:trPr>
        <w:tc>
          <w:tcPr>
            <w:tcW w:w="2501" w:type="pct"/>
            <w:shd w:val="clear" w:color="auto" w:fill="auto"/>
          </w:tcPr>
          <w:p w:rsidR="002B0907" w:rsidRDefault="002B0907" w:rsidP="002B0907">
            <w:pPr>
              <w:snapToGrid w:val="0"/>
              <w:jc w:val="center"/>
              <w:rPr>
                <w:ins w:id="1636" w:author="R4-2120772" w:date="2021-11-15T15:09:00Z"/>
                <w:rFonts w:eastAsia="等线"/>
                <w:sz w:val="18"/>
                <w:szCs w:val="15"/>
              </w:rPr>
            </w:pPr>
            <w:ins w:id="1637" w:author="R4-2120772" w:date="2021-11-15T15:09:00Z">
              <w:r>
                <w:rPr>
                  <w:rFonts w:eastAsia="等线"/>
                  <w:sz w:val="18"/>
                  <w:szCs w:val="15"/>
                </w:rPr>
                <w:t>Tx antenna gain</w:t>
              </w:r>
            </w:ins>
          </w:p>
        </w:tc>
        <w:tc>
          <w:tcPr>
            <w:tcW w:w="2499" w:type="pct"/>
            <w:shd w:val="clear" w:color="auto" w:fill="auto"/>
          </w:tcPr>
          <w:p w:rsidR="002B0907" w:rsidRDefault="002B0907" w:rsidP="002B0907">
            <w:pPr>
              <w:snapToGrid w:val="0"/>
              <w:jc w:val="center"/>
              <w:rPr>
                <w:ins w:id="1638" w:author="R4-2120772" w:date="2021-11-15T15:09:00Z"/>
                <w:rFonts w:eastAsia="等线"/>
                <w:sz w:val="18"/>
                <w:szCs w:val="15"/>
              </w:rPr>
            </w:pPr>
            <w:ins w:id="1639" w:author="R4-2120772" w:date="2021-11-15T15:09:00Z">
              <w:r>
                <w:rPr>
                  <w:rFonts w:eastAsia="等线"/>
                  <w:sz w:val="18"/>
                  <w:szCs w:val="15"/>
                </w:rPr>
                <w:t>0 dBi per element</w:t>
              </w:r>
            </w:ins>
          </w:p>
        </w:tc>
      </w:tr>
    </w:tbl>
    <w:p w:rsidR="002B0907" w:rsidRDefault="002B0907" w:rsidP="002B0907">
      <w:pPr>
        <w:pStyle w:val="4"/>
        <w:rPr>
          <w:ins w:id="1640" w:author="R4-2120772" w:date="2021-11-15T15:09:00Z"/>
          <w:rFonts w:cs="Arial"/>
          <w:b/>
        </w:rPr>
      </w:pPr>
      <w:bookmarkStart w:id="1641" w:name="_Toc87889245"/>
      <w:bookmarkStart w:id="1642" w:name="_Toc87951982"/>
      <w:ins w:id="1643" w:author="R4-2120772" w:date="2021-11-15T15:09:00Z">
        <w:r>
          <w:rPr>
            <w:rFonts w:cs="Arial"/>
          </w:rPr>
          <w:t>6.2.2.3</w:t>
        </w:r>
        <w:r>
          <w:rPr>
            <w:rFonts w:cs="Arial"/>
          </w:rPr>
          <w:tab/>
          <w:t>HAPS parameters</w:t>
        </w:r>
        <w:bookmarkEnd w:id="1641"/>
        <w:bookmarkEnd w:id="1642"/>
      </w:ins>
    </w:p>
    <w:p w:rsidR="002B0907" w:rsidRDefault="002B0907" w:rsidP="002B0907">
      <w:pPr>
        <w:rPr>
          <w:ins w:id="1644" w:author="R4-2120772" w:date="2021-11-15T15:09:00Z"/>
        </w:rPr>
      </w:pPr>
      <w:ins w:id="1645" w:author="R4-2120772" w:date="2021-11-15T15:09:00Z">
        <w:r>
          <w:rPr>
            <w:rFonts w:hint="eastAsia"/>
          </w:rPr>
          <w:t>[</w:t>
        </w:r>
        <w:r>
          <w:t xml:space="preserve">To be </w:t>
        </w:r>
        <w:del w:id="1646" w:author="JIN Yiran" w:date="2021-11-15T16:54:00Z">
          <w:r w:rsidDel="00527BA1">
            <w:delText>added</w:delText>
          </w:r>
        </w:del>
      </w:ins>
      <w:ins w:id="1647" w:author="JIN Yiran" w:date="2021-11-15T16:54:00Z">
        <w:r w:rsidR="00527BA1">
          <w:t>u</w:t>
        </w:r>
      </w:ins>
      <w:ins w:id="1648" w:author="JIN Yiran" w:date="2021-11-15T16:55:00Z">
        <w:r w:rsidR="00527BA1">
          <w:t>pdated</w:t>
        </w:r>
      </w:ins>
      <w:ins w:id="1649" w:author="R4-2120772" w:date="2021-11-15T15:09:00Z">
        <w:r>
          <w:t>]</w:t>
        </w:r>
      </w:ins>
    </w:p>
    <w:p w:rsidR="002B0907" w:rsidRDefault="002B0907" w:rsidP="002B0907">
      <w:pPr>
        <w:pStyle w:val="4"/>
        <w:rPr>
          <w:ins w:id="1650" w:author="R4-2120772" w:date="2021-11-15T15:09:00Z"/>
          <w:rFonts w:cs="Arial"/>
          <w:b/>
        </w:rPr>
      </w:pPr>
      <w:bookmarkStart w:id="1651" w:name="_Toc87889246"/>
      <w:bookmarkStart w:id="1652" w:name="_Toc87951983"/>
      <w:ins w:id="1653" w:author="R4-2120772" w:date="2021-11-15T15:09:00Z">
        <w:r>
          <w:rPr>
            <w:rFonts w:cs="Arial"/>
          </w:rPr>
          <w:t>6.2.2.4</w:t>
        </w:r>
        <w:r>
          <w:rPr>
            <w:rFonts w:cs="Arial"/>
          </w:rPr>
          <w:tab/>
          <w:t>TN parameters</w:t>
        </w:r>
        <w:bookmarkEnd w:id="1651"/>
        <w:bookmarkEnd w:id="1652"/>
      </w:ins>
    </w:p>
    <w:p w:rsidR="002B0907" w:rsidRDefault="002B0907" w:rsidP="002B0907">
      <w:pPr>
        <w:snapToGrid w:val="0"/>
        <w:rPr>
          <w:ins w:id="1654" w:author="R4-2120772" w:date="2021-11-15T15:09:00Z"/>
          <w:rFonts w:eastAsia="宋体"/>
        </w:rPr>
      </w:pPr>
      <w:ins w:id="1655" w:author="R4-2120772" w:date="2021-11-15T15:09:00Z">
        <w:r>
          <w:rPr>
            <w:rFonts w:eastAsia="宋体"/>
          </w:rPr>
          <w:t xml:space="preserve">TN parameters for co-existence study are listed </w:t>
        </w:r>
        <w:r>
          <w:rPr>
            <w:rFonts w:eastAsia="宋体" w:hint="eastAsia"/>
          </w:rPr>
          <w:t>in</w:t>
        </w:r>
        <w:r>
          <w:rPr>
            <w:rFonts w:eastAsia="宋体"/>
          </w:rPr>
          <w:t xml:space="preserve"> Table 6.2.2.4-1, 6.2.2.4-2 and 6.2.2.4-3.</w:t>
        </w:r>
      </w:ins>
    </w:p>
    <w:p w:rsidR="002B0907" w:rsidRDefault="002B0907" w:rsidP="002B0907">
      <w:pPr>
        <w:keepNext/>
        <w:keepLines/>
        <w:spacing w:after="80"/>
        <w:jc w:val="center"/>
        <w:rPr>
          <w:ins w:id="1656" w:author="R4-2120772" w:date="2021-11-15T15:09:00Z"/>
          <w:rFonts w:ascii="Arial" w:eastAsia="宋体" w:hAnsi="Arial"/>
          <w:b/>
        </w:rPr>
      </w:pPr>
      <w:ins w:id="1657" w:author="R4-2120772" w:date="2021-11-15T15:09:00Z">
        <w:r>
          <w:rPr>
            <w:rFonts w:ascii="Arial" w:eastAsia="宋体" w:hAnsi="Arial"/>
            <w:b/>
            <w:sz w:val="18"/>
          </w:rPr>
          <w:lastRenderedPageBreak/>
          <w:t>Table 6.2.2.4-1 Simulation assumptions of TN respectively based on NB-IoT and NR</w:t>
        </w:r>
      </w:ins>
    </w:p>
    <w:tbl>
      <w:tblPr>
        <w:tblStyle w:val="12"/>
        <w:tblW w:w="5000" w:type="pct"/>
        <w:tblLook w:val="04A0" w:firstRow="1" w:lastRow="0" w:firstColumn="1" w:lastColumn="0" w:noHBand="0" w:noVBand="1"/>
      </w:tblPr>
      <w:tblGrid>
        <w:gridCol w:w="2971"/>
        <w:gridCol w:w="3330"/>
        <w:gridCol w:w="3330"/>
      </w:tblGrid>
      <w:tr w:rsidR="002B0907" w:rsidTr="00C87AF8">
        <w:trPr>
          <w:trHeight w:val="330"/>
          <w:ins w:id="1658" w:author="R4-2120772" w:date="2021-11-15T15:09:00Z"/>
        </w:trPr>
        <w:tc>
          <w:tcPr>
            <w:tcW w:w="1542" w:type="pct"/>
          </w:tcPr>
          <w:p w:rsidR="002B0907" w:rsidRDefault="002B0907" w:rsidP="002B0907">
            <w:pPr>
              <w:snapToGrid w:val="0"/>
              <w:jc w:val="center"/>
              <w:rPr>
                <w:ins w:id="1659" w:author="R4-2120772" w:date="2021-11-15T15:09:00Z"/>
                <w:rFonts w:eastAsia="等线"/>
                <w:sz w:val="18"/>
                <w:szCs w:val="15"/>
              </w:rPr>
            </w:pPr>
          </w:p>
        </w:tc>
        <w:tc>
          <w:tcPr>
            <w:tcW w:w="1729" w:type="pct"/>
          </w:tcPr>
          <w:p w:rsidR="002B0907" w:rsidRDefault="002B0907" w:rsidP="002B0907">
            <w:pPr>
              <w:snapToGrid w:val="0"/>
              <w:jc w:val="center"/>
              <w:rPr>
                <w:ins w:id="1660" w:author="R4-2120772" w:date="2021-11-15T15:09:00Z"/>
                <w:rFonts w:eastAsia="等线"/>
                <w:sz w:val="18"/>
                <w:szCs w:val="15"/>
              </w:rPr>
            </w:pPr>
            <w:ins w:id="1661" w:author="R4-2120772" w:date="2021-11-15T15:09:00Z">
              <w:r>
                <w:rPr>
                  <w:rFonts w:eastAsia="等线" w:hint="eastAsia"/>
                  <w:sz w:val="18"/>
                  <w:szCs w:val="15"/>
                </w:rPr>
                <w:t>NB-</w:t>
              </w:r>
              <w:r>
                <w:rPr>
                  <w:rFonts w:eastAsia="等线"/>
                  <w:sz w:val="18"/>
                  <w:szCs w:val="15"/>
                </w:rPr>
                <w:t>IoT</w:t>
              </w:r>
            </w:ins>
          </w:p>
          <w:p w:rsidR="002B0907" w:rsidRDefault="002B0907" w:rsidP="002B0907">
            <w:pPr>
              <w:snapToGrid w:val="0"/>
              <w:jc w:val="center"/>
              <w:rPr>
                <w:ins w:id="1662" w:author="R4-2120772" w:date="2021-11-15T15:09:00Z"/>
                <w:rFonts w:eastAsia="等线"/>
                <w:sz w:val="18"/>
                <w:szCs w:val="15"/>
              </w:rPr>
            </w:pPr>
            <w:ins w:id="1663" w:author="R4-2120772" w:date="2021-11-15T15:09:00Z">
              <w:r>
                <w:rPr>
                  <w:rFonts w:eastAsia="等线"/>
                  <w:sz w:val="18"/>
                  <w:szCs w:val="15"/>
                </w:rPr>
                <w:t>standalone</w:t>
              </w:r>
            </w:ins>
          </w:p>
        </w:tc>
        <w:tc>
          <w:tcPr>
            <w:tcW w:w="1729" w:type="pct"/>
          </w:tcPr>
          <w:p w:rsidR="002B0907" w:rsidRDefault="002B0907" w:rsidP="002B0907">
            <w:pPr>
              <w:snapToGrid w:val="0"/>
              <w:jc w:val="center"/>
              <w:rPr>
                <w:ins w:id="1664" w:author="R4-2120772" w:date="2021-11-15T15:09:00Z"/>
                <w:rFonts w:eastAsia="等线"/>
                <w:sz w:val="18"/>
                <w:szCs w:val="15"/>
              </w:rPr>
            </w:pPr>
            <w:ins w:id="1665" w:author="R4-2120772" w:date="2021-11-15T15:09:00Z">
              <w:r>
                <w:rPr>
                  <w:rFonts w:eastAsia="等线" w:hint="eastAsia"/>
                  <w:sz w:val="18"/>
                  <w:szCs w:val="15"/>
                </w:rPr>
                <w:t>N</w:t>
              </w:r>
              <w:r>
                <w:rPr>
                  <w:rFonts w:eastAsia="等线"/>
                  <w:sz w:val="18"/>
                  <w:szCs w:val="15"/>
                </w:rPr>
                <w:t>R</w:t>
              </w:r>
            </w:ins>
          </w:p>
        </w:tc>
      </w:tr>
      <w:tr w:rsidR="002B0907" w:rsidTr="00C87AF8">
        <w:trPr>
          <w:ins w:id="1666" w:author="R4-2120772" w:date="2021-11-15T15:09:00Z"/>
        </w:trPr>
        <w:tc>
          <w:tcPr>
            <w:tcW w:w="1542" w:type="pct"/>
          </w:tcPr>
          <w:p w:rsidR="002B0907" w:rsidRDefault="002B0907" w:rsidP="002B0907">
            <w:pPr>
              <w:snapToGrid w:val="0"/>
              <w:jc w:val="center"/>
              <w:rPr>
                <w:ins w:id="1667" w:author="R4-2120772" w:date="2021-11-15T15:09:00Z"/>
                <w:rFonts w:eastAsia="等线"/>
                <w:sz w:val="18"/>
                <w:szCs w:val="15"/>
              </w:rPr>
            </w:pPr>
            <w:ins w:id="1668" w:author="R4-2120772" w:date="2021-11-15T15:09:00Z">
              <w:r>
                <w:rPr>
                  <w:rFonts w:eastAsia="等线"/>
                  <w:sz w:val="18"/>
                  <w:szCs w:val="15"/>
                </w:rPr>
                <w:t>Carrier frequency in GHz</w:t>
              </w:r>
            </w:ins>
          </w:p>
        </w:tc>
        <w:tc>
          <w:tcPr>
            <w:tcW w:w="1729" w:type="pct"/>
          </w:tcPr>
          <w:p w:rsidR="002B0907" w:rsidRDefault="002B0907" w:rsidP="002B0907">
            <w:pPr>
              <w:snapToGrid w:val="0"/>
              <w:jc w:val="center"/>
              <w:rPr>
                <w:ins w:id="1669" w:author="R4-2120772" w:date="2021-11-15T15:09:00Z"/>
                <w:rFonts w:eastAsia="等线"/>
                <w:sz w:val="18"/>
                <w:szCs w:val="15"/>
              </w:rPr>
            </w:pPr>
            <w:ins w:id="1670" w:author="R4-2120772" w:date="2021-11-15T15:09:00Z">
              <w:r>
                <w:rPr>
                  <w:rFonts w:eastAsia="等线"/>
                  <w:sz w:val="18"/>
                  <w:szCs w:val="15"/>
                </w:rPr>
                <w:t xml:space="preserve"> 2</w:t>
              </w:r>
            </w:ins>
          </w:p>
        </w:tc>
        <w:tc>
          <w:tcPr>
            <w:tcW w:w="1729" w:type="pct"/>
          </w:tcPr>
          <w:p w:rsidR="002B0907" w:rsidRDefault="002B0907" w:rsidP="002B0907">
            <w:pPr>
              <w:snapToGrid w:val="0"/>
              <w:jc w:val="center"/>
              <w:rPr>
                <w:ins w:id="1671" w:author="R4-2120772" w:date="2021-11-15T15:09:00Z"/>
                <w:rFonts w:eastAsia="等线"/>
                <w:sz w:val="18"/>
                <w:szCs w:val="15"/>
              </w:rPr>
            </w:pPr>
            <w:ins w:id="1672" w:author="R4-2120772" w:date="2021-11-15T15:09:00Z">
              <w:r>
                <w:rPr>
                  <w:rFonts w:eastAsia="等线"/>
                  <w:color w:val="000000"/>
                  <w:sz w:val="18"/>
                  <w:szCs w:val="18"/>
                </w:rPr>
                <w:t>2</w:t>
              </w:r>
            </w:ins>
          </w:p>
        </w:tc>
      </w:tr>
      <w:tr w:rsidR="002B0907" w:rsidTr="00C87AF8">
        <w:trPr>
          <w:ins w:id="1673" w:author="R4-2120772" w:date="2021-11-15T15:09:00Z"/>
        </w:trPr>
        <w:tc>
          <w:tcPr>
            <w:tcW w:w="1542" w:type="pct"/>
          </w:tcPr>
          <w:p w:rsidR="002B0907" w:rsidRDefault="002B0907" w:rsidP="002B0907">
            <w:pPr>
              <w:snapToGrid w:val="0"/>
              <w:jc w:val="center"/>
              <w:rPr>
                <w:ins w:id="1674" w:author="R4-2120772" w:date="2021-11-15T15:09:00Z"/>
                <w:rFonts w:eastAsia="等线"/>
                <w:sz w:val="18"/>
                <w:szCs w:val="15"/>
              </w:rPr>
            </w:pPr>
            <w:ins w:id="1675" w:author="R4-2120772" w:date="2021-11-15T15:09:00Z">
              <w:r>
                <w:rPr>
                  <w:rFonts w:eastAsia="等线"/>
                  <w:sz w:val="18"/>
                  <w:szCs w:val="15"/>
                </w:rPr>
                <w:t>Size of each nominal channel BW in MHz</w:t>
              </w:r>
            </w:ins>
          </w:p>
        </w:tc>
        <w:tc>
          <w:tcPr>
            <w:tcW w:w="1729" w:type="pct"/>
          </w:tcPr>
          <w:p w:rsidR="002B0907" w:rsidRDefault="002B0907" w:rsidP="002B0907">
            <w:pPr>
              <w:snapToGrid w:val="0"/>
              <w:jc w:val="center"/>
              <w:rPr>
                <w:ins w:id="1676" w:author="R4-2120772" w:date="2021-11-15T15:09:00Z"/>
                <w:rFonts w:eastAsia="等线"/>
                <w:sz w:val="18"/>
                <w:szCs w:val="15"/>
              </w:rPr>
            </w:pPr>
            <w:ins w:id="1677" w:author="R4-2120772" w:date="2021-11-15T15:09:00Z">
              <w:r>
                <w:rPr>
                  <w:rFonts w:eastAsia="等线"/>
                  <w:sz w:val="18"/>
                  <w:szCs w:val="15"/>
                </w:rPr>
                <w:t>0.2</w:t>
              </w:r>
            </w:ins>
          </w:p>
        </w:tc>
        <w:tc>
          <w:tcPr>
            <w:tcW w:w="1729" w:type="pct"/>
          </w:tcPr>
          <w:p w:rsidR="002B0907" w:rsidRDefault="002B0907" w:rsidP="002B0907">
            <w:pPr>
              <w:snapToGrid w:val="0"/>
              <w:jc w:val="center"/>
              <w:rPr>
                <w:ins w:id="1678" w:author="R4-2120772" w:date="2021-11-15T15:09:00Z"/>
                <w:rFonts w:eastAsia="等线"/>
                <w:sz w:val="18"/>
                <w:szCs w:val="15"/>
              </w:rPr>
            </w:pPr>
            <w:ins w:id="1679" w:author="R4-2120772" w:date="2021-11-15T15:09:00Z">
              <w:r>
                <w:rPr>
                  <w:rFonts w:eastAsia="等线"/>
                  <w:color w:val="000000"/>
                  <w:sz w:val="18"/>
                  <w:szCs w:val="18"/>
                </w:rPr>
                <w:t>20</w:t>
              </w:r>
            </w:ins>
          </w:p>
        </w:tc>
      </w:tr>
      <w:tr w:rsidR="002B0907" w:rsidTr="00C87AF8">
        <w:trPr>
          <w:ins w:id="1680" w:author="R4-2120772" w:date="2021-11-15T15:09:00Z"/>
        </w:trPr>
        <w:tc>
          <w:tcPr>
            <w:tcW w:w="1542" w:type="pct"/>
          </w:tcPr>
          <w:p w:rsidR="002B0907" w:rsidRDefault="002B0907" w:rsidP="002B0907">
            <w:pPr>
              <w:snapToGrid w:val="0"/>
              <w:jc w:val="center"/>
              <w:rPr>
                <w:ins w:id="1681" w:author="R4-2120772" w:date="2021-11-15T15:09:00Z"/>
                <w:rFonts w:eastAsia="等线"/>
                <w:sz w:val="18"/>
                <w:szCs w:val="15"/>
              </w:rPr>
            </w:pPr>
            <w:ins w:id="1682" w:author="R4-2120772" w:date="2021-11-15T15:09:00Z">
              <w:r>
                <w:rPr>
                  <w:rFonts w:eastAsia="等线"/>
                  <w:sz w:val="18"/>
                  <w:szCs w:val="15"/>
                </w:rPr>
                <w:t>Transmission bandwidth in MHz</w:t>
              </w:r>
            </w:ins>
          </w:p>
        </w:tc>
        <w:tc>
          <w:tcPr>
            <w:tcW w:w="1729" w:type="pct"/>
          </w:tcPr>
          <w:p w:rsidR="002B0907" w:rsidRDefault="002B0907" w:rsidP="002B0907">
            <w:pPr>
              <w:snapToGrid w:val="0"/>
              <w:jc w:val="center"/>
              <w:rPr>
                <w:ins w:id="1683" w:author="R4-2120772" w:date="2021-11-15T15:09:00Z"/>
                <w:rFonts w:eastAsia="等线"/>
                <w:sz w:val="18"/>
                <w:szCs w:val="15"/>
              </w:rPr>
            </w:pPr>
            <w:ins w:id="1684" w:author="R4-2120772" w:date="2021-11-15T15:09:00Z">
              <w:r>
                <w:rPr>
                  <w:rFonts w:eastAsia="等线"/>
                  <w:sz w:val="18"/>
                  <w:szCs w:val="15"/>
                </w:rPr>
                <w:t>0.18</w:t>
              </w:r>
            </w:ins>
          </w:p>
        </w:tc>
        <w:tc>
          <w:tcPr>
            <w:tcW w:w="1729" w:type="pct"/>
          </w:tcPr>
          <w:p w:rsidR="002B0907" w:rsidRDefault="002B0907" w:rsidP="002B0907">
            <w:pPr>
              <w:snapToGrid w:val="0"/>
              <w:jc w:val="center"/>
              <w:rPr>
                <w:ins w:id="1685" w:author="R4-2120772" w:date="2021-11-15T15:09:00Z"/>
                <w:rFonts w:eastAsia="等线"/>
                <w:sz w:val="18"/>
                <w:szCs w:val="15"/>
              </w:rPr>
            </w:pPr>
            <w:ins w:id="1686" w:author="R4-2120772" w:date="2021-11-15T15:09:00Z">
              <w:r>
                <w:rPr>
                  <w:rFonts w:eastAsia="等线"/>
                  <w:color w:val="000000"/>
                  <w:sz w:val="18"/>
                  <w:szCs w:val="18"/>
                </w:rPr>
                <w:t>N/A</w:t>
              </w:r>
            </w:ins>
          </w:p>
        </w:tc>
      </w:tr>
      <w:tr w:rsidR="002B0907" w:rsidTr="00C87AF8">
        <w:trPr>
          <w:ins w:id="1687" w:author="R4-2120772" w:date="2021-11-15T15:09:00Z"/>
        </w:trPr>
        <w:tc>
          <w:tcPr>
            <w:tcW w:w="1542" w:type="pct"/>
          </w:tcPr>
          <w:p w:rsidR="002B0907" w:rsidRDefault="002B0907" w:rsidP="002B0907">
            <w:pPr>
              <w:snapToGrid w:val="0"/>
              <w:jc w:val="center"/>
              <w:rPr>
                <w:ins w:id="1688" w:author="R4-2120772" w:date="2021-11-15T15:09:00Z"/>
                <w:rFonts w:eastAsia="等线"/>
                <w:sz w:val="18"/>
                <w:szCs w:val="15"/>
              </w:rPr>
            </w:pPr>
            <w:ins w:id="1689" w:author="R4-2120772" w:date="2021-11-15T15:09:00Z">
              <w:r>
                <w:rPr>
                  <w:rFonts w:eastAsia="等线"/>
                  <w:sz w:val="18"/>
                  <w:szCs w:val="15"/>
                </w:rPr>
                <w:t>Environment</w:t>
              </w:r>
            </w:ins>
          </w:p>
        </w:tc>
        <w:tc>
          <w:tcPr>
            <w:tcW w:w="1729" w:type="pct"/>
          </w:tcPr>
          <w:p w:rsidR="002B0907" w:rsidRDefault="002B0907" w:rsidP="002B0907">
            <w:pPr>
              <w:snapToGrid w:val="0"/>
              <w:jc w:val="center"/>
              <w:rPr>
                <w:ins w:id="1690" w:author="R4-2120772" w:date="2021-11-15T15:09:00Z"/>
                <w:rFonts w:eastAsia="等线"/>
                <w:sz w:val="18"/>
                <w:szCs w:val="15"/>
              </w:rPr>
            </w:pPr>
            <w:ins w:id="1691" w:author="R4-2120772" w:date="2021-11-15T15:09:00Z">
              <w:r>
                <w:rPr>
                  <w:rFonts w:eastAsia="等线"/>
                  <w:sz w:val="18"/>
                  <w:szCs w:val="15"/>
                </w:rPr>
                <w:t>Urban macro</w:t>
              </w:r>
            </w:ins>
          </w:p>
          <w:p w:rsidR="002B0907" w:rsidRDefault="002B0907" w:rsidP="002B0907">
            <w:pPr>
              <w:snapToGrid w:val="0"/>
              <w:jc w:val="center"/>
              <w:rPr>
                <w:ins w:id="1692" w:author="R4-2120772" w:date="2021-11-15T15:09:00Z"/>
                <w:rFonts w:eastAsia="等线"/>
                <w:sz w:val="18"/>
                <w:szCs w:val="15"/>
              </w:rPr>
            </w:pPr>
            <w:ins w:id="1693" w:author="R4-2120772" w:date="2021-11-15T15:09:00Z">
              <w:r>
                <w:rPr>
                  <w:rFonts w:eastAsia="等线" w:hint="eastAsia"/>
                  <w:sz w:val="18"/>
                  <w:szCs w:val="15"/>
                </w:rPr>
                <w:t>Rural</w:t>
              </w:r>
            </w:ins>
          </w:p>
        </w:tc>
        <w:tc>
          <w:tcPr>
            <w:tcW w:w="1729" w:type="pct"/>
          </w:tcPr>
          <w:p w:rsidR="002B0907" w:rsidRDefault="002B0907" w:rsidP="002B0907">
            <w:pPr>
              <w:snapToGrid w:val="0"/>
              <w:jc w:val="center"/>
              <w:rPr>
                <w:ins w:id="1694" w:author="R4-2120772" w:date="2021-11-15T15:09:00Z"/>
                <w:rFonts w:eastAsia="等线"/>
                <w:sz w:val="18"/>
                <w:szCs w:val="15"/>
                <w:highlight w:val="cyan"/>
              </w:rPr>
            </w:pPr>
            <w:ins w:id="1695" w:author="R4-2120772" w:date="2021-11-15T15:09:00Z">
              <w:r>
                <w:rPr>
                  <w:rFonts w:eastAsia="等线"/>
                  <w:sz w:val="18"/>
                  <w:szCs w:val="15"/>
                </w:rPr>
                <w:t>Deployment scenario related, check Table 2.3-6.</w:t>
              </w:r>
            </w:ins>
          </w:p>
        </w:tc>
      </w:tr>
      <w:tr w:rsidR="002B0907" w:rsidTr="00C87AF8">
        <w:trPr>
          <w:ins w:id="1696" w:author="R4-2120772" w:date="2021-11-15T15:09:00Z"/>
        </w:trPr>
        <w:tc>
          <w:tcPr>
            <w:tcW w:w="1542" w:type="pct"/>
          </w:tcPr>
          <w:p w:rsidR="002B0907" w:rsidRDefault="002B0907" w:rsidP="002B0907">
            <w:pPr>
              <w:snapToGrid w:val="0"/>
              <w:jc w:val="center"/>
              <w:rPr>
                <w:ins w:id="1697" w:author="R4-2120772" w:date="2021-11-15T15:09:00Z"/>
                <w:rFonts w:eastAsia="等线"/>
                <w:sz w:val="18"/>
                <w:szCs w:val="15"/>
              </w:rPr>
            </w:pPr>
            <w:ins w:id="1698" w:author="R4-2120772" w:date="2021-11-15T15:09:00Z">
              <w:r>
                <w:rPr>
                  <w:rFonts w:eastAsia="等线"/>
                  <w:sz w:val="18"/>
                  <w:szCs w:val="15"/>
                </w:rPr>
                <w:t>Network layout</w:t>
              </w:r>
            </w:ins>
          </w:p>
        </w:tc>
        <w:tc>
          <w:tcPr>
            <w:tcW w:w="1729" w:type="pct"/>
          </w:tcPr>
          <w:p w:rsidR="002B0907" w:rsidRDefault="002B0907" w:rsidP="002B0907">
            <w:pPr>
              <w:snapToGrid w:val="0"/>
              <w:jc w:val="center"/>
              <w:rPr>
                <w:ins w:id="1699" w:author="R4-2120772" w:date="2021-11-15T15:09:00Z"/>
                <w:rFonts w:eastAsia="等线"/>
                <w:sz w:val="18"/>
                <w:szCs w:val="15"/>
              </w:rPr>
            </w:pPr>
            <w:ins w:id="1700" w:author="R4-2120772" w:date="2021-11-15T15:09:00Z">
              <w:r>
                <w:rPr>
                  <w:rFonts w:eastAsia="等线"/>
                  <w:sz w:val="18"/>
                  <w:szCs w:val="15"/>
                </w:rPr>
                <w:t>19-sites [57 sectors] with wrap-around</w:t>
              </w:r>
            </w:ins>
          </w:p>
        </w:tc>
        <w:tc>
          <w:tcPr>
            <w:tcW w:w="1729" w:type="pct"/>
          </w:tcPr>
          <w:p w:rsidR="002B0907" w:rsidRDefault="002B0907" w:rsidP="002B0907">
            <w:pPr>
              <w:snapToGrid w:val="0"/>
              <w:jc w:val="center"/>
              <w:rPr>
                <w:ins w:id="1701" w:author="R4-2120772" w:date="2021-11-15T15:09:00Z"/>
                <w:rFonts w:eastAsia="等线"/>
                <w:sz w:val="18"/>
                <w:szCs w:val="15"/>
              </w:rPr>
            </w:pPr>
            <w:ins w:id="1702" w:author="R4-2120772" w:date="2021-11-15T15:09:00Z">
              <w:r>
                <w:rPr>
                  <w:rFonts w:eastAsia="等线"/>
                  <w:color w:val="000000"/>
                  <w:sz w:val="18"/>
                  <w:szCs w:val="18"/>
                </w:rPr>
                <w:t>19-sites 57 sectors with wrap-around</w:t>
              </w:r>
            </w:ins>
          </w:p>
        </w:tc>
      </w:tr>
      <w:tr w:rsidR="002B0907" w:rsidTr="00C87AF8">
        <w:trPr>
          <w:ins w:id="1703" w:author="R4-2120772" w:date="2021-11-15T15:09:00Z"/>
        </w:trPr>
        <w:tc>
          <w:tcPr>
            <w:tcW w:w="1542" w:type="pct"/>
          </w:tcPr>
          <w:p w:rsidR="002B0907" w:rsidRDefault="002B0907" w:rsidP="002B0907">
            <w:pPr>
              <w:snapToGrid w:val="0"/>
              <w:jc w:val="center"/>
              <w:rPr>
                <w:ins w:id="1704" w:author="R4-2120772" w:date="2021-11-15T15:09:00Z"/>
                <w:rFonts w:eastAsia="等线"/>
                <w:sz w:val="18"/>
                <w:szCs w:val="15"/>
              </w:rPr>
            </w:pPr>
            <w:ins w:id="1705" w:author="R4-2120772" w:date="2021-11-15T15:09:00Z">
              <w:r>
                <w:rPr>
                  <w:rFonts w:eastAsia="等线"/>
                  <w:sz w:val="18"/>
                  <w:szCs w:val="15"/>
                </w:rPr>
                <w:t>Inter-site distance in meter</w:t>
              </w:r>
            </w:ins>
          </w:p>
        </w:tc>
        <w:tc>
          <w:tcPr>
            <w:tcW w:w="1729" w:type="pct"/>
          </w:tcPr>
          <w:p w:rsidR="002B0907" w:rsidRDefault="002B0907" w:rsidP="002B0907">
            <w:pPr>
              <w:snapToGrid w:val="0"/>
              <w:jc w:val="center"/>
              <w:rPr>
                <w:ins w:id="1706" w:author="R4-2120772" w:date="2021-11-15T15:09:00Z"/>
                <w:rFonts w:eastAsia="等线"/>
                <w:sz w:val="18"/>
                <w:szCs w:val="15"/>
              </w:rPr>
            </w:pPr>
            <w:ins w:id="1707" w:author="R4-2120772" w:date="2021-11-15T15:09:00Z">
              <w:r>
                <w:rPr>
                  <w:rFonts w:eastAsia="等线"/>
                  <w:sz w:val="18"/>
                  <w:szCs w:val="15"/>
                </w:rPr>
                <w:t>500 for 2GHz band</w:t>
              </w:r>
              <w:r>
                <w:rPr>
                  <w:rFonts w:eastAsia="等线" w:hint="eastAsia"/>
                  <w:sz w:val="18"/>
                  <w:szCs w:val="15"/>
                </w:rPr>
                <w:t xml:space="preserve"> for UMA</w:t>
              </w:r>
            </w:ins>
          </w:p>
          <w:p w:rsidR="002B0907" w:rsidRDefault="002B0907" w:rsidP="002B0907">
            <w:pPr>
              <w:snapToGrid w:val="0"/>
              <w:jc w:val="center"/>
              <w:rPr>
                <w:ins w:id="1708" w:author="R4-2120772" w:date="2021-11-15T15:09:00Z"/>
                <w:rFonts w:eastAsia="等线"/>
                <w:sz w:val="18"/>
                <w:szCs w:val="15"/>
              </w:rPr>
            </w:pPr>
            <w:ins w:id="1709" w:author="R4-2120772" w:date="2021-11-15T15:09:00Z">
              <w:r>
                <w:rPr>
                  <w:rFonts w:eastAsia="等线"/>
                  <w:sz w:val="18"/>
                  <w:szCs w:val="15"/>
                  <w:highlight w:val="yellow"/>
                </w:rPr>
                <w:t>[</w:t>
              </w:r>
              <w:r>
                <w:rPr>
                  <w:rFonts w:eastAsia="等线" w:hint="eastAsia"/>
                  <w:sz w:val="18"/>
                  <w:szCs w:val="15"/>
                  <w:highlight w:val="yellow"/>
                </w:rPr>
                <w:t xml:space="preserve">TBD For </w:t>
              </w:r>
              <w:r>
                <w:rPr>
                  <w:rFonts w:eastAsia="等线"/>
                  <w:sz w:val="18"/>
                  <w:szCs w:val="15"/>
                  <w:highlight w:val="yellow"/>
                </w:rPr>
                <w:t>R</w:t>
              </w:r>
              <w:r>
                <w:rPr>
                  <w:rFonts w:eastAsia="等线" w:hint="eastAsia"/>
                  <w:sz w:val="18"/>
                  <w:szCs w:val="15"/>
                  <w:highlight w:val="yellow"/>
                </w:rPr>
                <w:t>ural</w:t>
              </w:r>
              <w:r>
                <w:rPr>
                  <w:rFonts w:eastAsia="等线"/>
                  <w:sz w:val="18"/>
                  <w:szCs w:val="15"/>
                  <w:highlight w:val="yellow"/>
                </w:rPr>
                <w:t>]</w:t>
              </w:r>
            </w:ins>
          </w:p>
        </w:tc>
        <w:tc>
          <w:tcPr>
            <w:tcW w:w="1729" w:type="pct"/>
          </w:tcPr>
          <w:p w:rsidR="002B0907" w:rsidRDefault="002B0907" w:rsidP="002B0907">
            <w:pPr>
              <w:snapToGrid w:val="0"/>
              <w:jc w:val="center"/>
              <w:rPr>
                <w:ins w:id="1710" w:author="R4-2120772" w:date="2021-11-15T15:09:00Z"/>
                <w:rFonts w:eastAsia="等线"/>
                <w:sz w:val="18"/>
                <w:szCs w:val="15"/>
                <w:highlight w:val="cyan"/>
              </w:rPr>
            </w:pPr>
            <w:ins w:id="1711" w:author="R4-2120772" w:date="2021-11-15T15:09:00Z">
              <w:r>
                <w:rPr>
                  <w:rFonts w:eastAsia="等线"/>
                  <w:sz w:val="18"/>
                  <w:szCs w:val="15"/>
                </w:rPr>
                <w:t>Deployment scenario related, see Table 2.3-6</w:t>
              </w:r>
            </w:ins>
          </w:p>
        </w:tc>
      </w:tr>
      <w:tr w:rsidR="002B0907" w:rsidTr="00C87AF8">
        <w:trPr>
          <w:ins w:id="1712" w:author="R4-2120772" w:date="2021-11-15T15:09:00Z"/>
        </w:trPr>
        <w:tc>
          <w:tcPr>
            <w:tcW w:w="1542" w:type="pct"/>
          </w:tcPr>
          <w:p w:rsidR="002B0907" w:rsidRDefault="002B0907" w:rsidP="002B0907">
            <w:pPr>
              <w:snapToGrid w:val="0"/>
              <w:jc w:val="center"/>
              <w:rPr>
                <w:ins w:id="1713" w:author="R4-2120772" w:date="2021-11-15T15:09:00Z"/>
                <w:rFonts w:eastAsia="等线"/>
                <w:sz w:val="18"/>
                <w:szCs w:val="15"/>
              </w:rPr>
            </w:pPr>
            <w:ins w:id="1714" w:author="R4-2120772" w:date="2021-11-15T15:09:00Z">
              <w:r>
                <w:rPr>
                  <w:rFonts w:eastAsia="等线"/>
                  <w:sz w:val="18"/>
                  <w:szCs w:val="15"/>
                </w:rPr>
                <w:t>System loading and activity</w:t>
              </w:r>
            </w:ins>
          </w:p>
        </w:tc>
        <w:tc>
          <w:tcPr>
            <w:tcW w:w="1729" w:type="pct"/>
          </w:tcPr>
          <w:p w:rsidR="002B0907" w:rsidRDefault="002B0907" w:rsidP="002B0907">
            <w:pPr>
              <w:snapToGrid w:val="0"/>
              <w:jc w:val="center"/>
              <w:rPr>
                <w:ins w:id="1715" w:author="R4-2120772" w:date="2021-11-15T15:09:00Z"/>
                <w:rFonts w:eastAsia="等线"/>
                <w:sz w:val="18"/>
                <w:szCs w:val="15"/>
              </w:rPr>
            </w:pPr>
            <w:ins w:id="1716" w:author="R4-2120772" w:date="2021-11-15T15:09:00Z">
              <w:r>
                <w:rPr>
                  <w:rFonts w:eastAsia="等线"/>
                  <w:sz w:val="18"/>
                  <w:szCs w:val="15"/>
                </w:rPr>
                <w:t>Full buffer 100%</w:t>
              </w:r>
            </w:ins>
          </w:p>
        </w:tc>
        <w:tc>
          <w:tcPr>
            <w:tcW w:w="1729" w:type="pct"/>
          </w:tcPr>
          <w:p w:rsidR="002B0907" w:rsidRDefault="002B0907" w:rsidP="002B0907">
            <w:pPr>
              <w:snapToGrid w:val="0"/>
              <w:jc w:val="center"/>
              <w:rPr>
                <w:ins w:id="1717" w:author="R4-2120772" w:date="2021-11-15T15:09:00Z"/>
                <w:rFonts w:eastAsia="等线"/>
                <w:color w:val="000000"/>
                <w:sz w:val="18"/>
                <w:szCs w:val="18"/>
              </w:rPr>
            </w:pPr>
            <w:ins w:id="1718" w:author="R4-2120772" w:date="2021-11-15T15:09:00Z">
              <w:r>
                <w:rPr>
                  <w:rFonts w:eastAsia="等线"/>
                  <w:color w:val="000000"/>
                  <w:sz w:val="18"/>
                  <w:szCs w:val="18"/>
                </w:rPr>
                <w:t xml:space="preserve">See </w:t>
              </w:r>
            </w:ins>
            <w:ins w:id="1719" w:author="JIN Yiran" w:date="2021-11-15T16:58:00Z">
              <w:r w:rsidR="00527BA1" w:rsidRPr="00527BA1">
                <w:rPr>
                  <w:rFonts w:eastAsia="等线"/>
                  <w:color w:val="000000"/>
                  <w:sz w:val="18"/>
                  <w:szCs w:val="18"/>
                </w:rPr>
                <w:t>Table 6.2.1.1-1</w:t>
              </w:r>
            </w:ins>
            <w:ins w:id="1720" w:author="R4-2120772" w:date="2021-11-15T15:09:00Z">
              <w:del w:id="1721" w:author="JIN Yiran" w:date="2021-11-15T16:58:00Z">
                <w:r w:rsidDel="00527BA1">
                  <w:rPr>
                    <w:rFonts w:eastAsia="等线"/>
                    <w:color w:val="000000"/>
                    <w:sz w:val="18"/>
                    <w:szCs w:val="18"/>
                  </w:rPr>
                  <w:delText>Annex 2</w:delText>
                </w:r>
              </w:del>
            </w:ins>
          </w:p>
        </w:tc>
      </w:tr>
      <w:tr w:rsidR="002B0907" w:rsidTr="00C87AF8">
        <w:trPr>
          <w:ins w:id="1722" w:author="R4-2120772" w:date="2021-11-15T15:09:00Z"/>
        </w:trPr>
        <w:tc>
          <w:tcPr>
            <w:tcW w:w="1542" w:type="pct"/>
          </w:tcPr>
          <w:p w:rsidR="002B0907" w:rsidRDefault="002B0907" w:rsidP="002B0907">
            <w:pPr>
              <w:snapToGrid w:val="0"/>
              <w:jc w:val="center"/>
              <w:rPr>
                <w:ins w:id="1723" w:author="R4-2120772" w:date="2021-11-15T15:09:00Z"/>
                <w:rFonts w:eastAsia="等线"/>
                <w:sz w:val="18"/>
                <w:szCs w:val="15"/>
              </w:rPr>
            </w:pPr>
            <w:ins w:id="1724" w:author="R4-2120772" w:date="2021-11-15T15:09:00Z">
              <w:r>
                <w:rPr>
                  <w:rFonts w:eastAsia="等线"/>
                  <w:sz w:val="18"/>
                  <w:szCs w:val="15"/>
                </w:rPr>
                <w:t>Network location</w:t>
              </w:r>
            </w:ins>
          </w:p>
        </w:tc>
        <w:tc>
          <w:tcPr>
            <w:tcW w:w="1729" w:type="pct"/>
          </w:tcPr>
          <w:p w:rsidR="002B0907" w:rsidRDefault="002B0907" w:rsidP="002B0907">
            <w:pPr>
              <w:snapToGrid w:val="0"/>
              <w:jc w:val="center"/>
              <w:rPr>
                <w:ins w:id="1725" w:author="R4-2120772" w:date="2021-11-15T15:09:00Z"/>
                <w:rFonts w:eastAsia="等线"/>
                <w:sz w:val="18"/>
                <w:szCs w:val="15"/>
              </w:rPr>
            </w:pPr>
            <w:ins w:id="1726" w:author="R4-2120772" w:date="2021-11-15T15:09:00Z">
              <w:r>
                <w:rPr>
                  <w:rFonts w:eastAsia="等线" w:hint="eastAsia"/>
                  <w:sz w:val="18"/>
                  <w:szCs w:val="15"/>
                </w:rPr>
                <w:t>FFS</w:t>
              </w:r>
            </w:ins>
          </w:p>
        </w:tc>
        <w:tc>
          <w:tcPr>
            <w:tcW w:w="1729" w:type="pct"/>
          </w:tcPr>
          <w:p w:rsidR="002B0907" w:rsidRDefault="002B0907" w:rsidP="002B0907">
            <w:pPr>
              <w:snapToGrid w:val="0"/>
              <w:jc w:val="center"/>
              <w:rPr>
                <w:ins w:id="1727" w:author="R4-2120772" w:date="2021-11-15T15:09:00Z"/>
                <w:rFonts w:eastAsia="宋体"/>
                <w:sz w:val="18"/>
                <w:szCs w:val="15"/>
                <w:highlight w:val="cyan"/>
              </w:rPr>
            </w:pPr>
            <w:ins w:id="1728" w:author="R4-2120772" w:date="2021-11-15T15:09:00Z">
              <w:r>
                <w:rPr>
                  <w:rFonts w:eastAsia="等线" w:hint="eastAsia"/>
                  <w:color w:val="000000"/>
                  <w:sz w:val="18"/>
                  <w:szCs w:val="18"/>
                </w:rPr>
                <w:t>See</w:t>
              </w:r>
              <w:r>
                <w:rPr>
                  <w:rFonts w:eastAsia="等线"/>
                  <w:color w:val="000000"/>
                  <w:sz w:val="18"/>
                  <w:szCs w:val="18"/>
                </w:rPr>
                <w:t xml:space="preserve"> </w:t>
              </w:r>
            </w:ins>
            <w:ins w:id="1729" w:author="JIN Yiran" w:date="2021-11-15T16:58:00Z">
              <w:r w:rsidR="00527BA1" w:rsidRPr="00527BA1">
                <w:rPr>
                  <w:rFonts w:eastAsia="等线"/>
                  <w:color w:val="000000"/>
                  <w:sz w:val="18"/>
                  <w:szCs w:val="18"/>
                </w:rPr>
                <w:t>Table 6.2.1.1-1</w:t>
              </w:r>
            </w:ins>
            <w:ins w:id="1730" w:author="R4-2120772" w:date="2021-11-15T15:09:00Z">
              <w:del w:id="1731" w:author="JIN Yiran" w:date="2021-11-15T16:58:00Z">
                <w:r w:rsidDel="00527BA1">
                  <w:rPr>
                    <w:rFonts w:eastAsia="等线"/>
                    <w:color w:val="000000"/>
                    <w:sz w:val="18"/>
                    <w:szCs w:val="18"/>
                  </w:rPr>
                  <w:delText>Annex 2</w:delText>
                </w:r>
              </w:del>
            </w:ins>
          </w:p>
        </w:tc>
      </w:tr>
      <w:tr w:rsidR="002B0907" w:rsidTr="00C87AF8">
        <w:trPr>
          <w:ins w:id="1732" w:author="R4-2120772" w:date="2021-11-15T15:09:00Z"/>
        </w:trPr>
        <w:tc>
          <w:tcPr>
            <w:tcW w:w="1542" w:type="pct"/>
          </w:tcPr>
          <w:p w:rsidR="002B0907" w:rsidRDefault="002B0907" w:rsidP="002B0907">
            <w:pPr>
              <w:snapToGrid w:val="0"/>
              <w:jc w:val="center"/>
              <w:rPr>
                <w:ins w:id="1733" w:author="R4-2120772" w:date="2021-11-15T15:09:00Z"/>
                <w:rFonts w:eastAsia="等线"/>
                <w:sz w:val="18"/>
                <w:szCs w:val="15"/>
              </w:rPr>
            </w:pPr>
            <w:ins w:id="1734" w:author="R4-2120772" w:date="2021-11-15T15:09:00Z">
              <w:r>
                <w:rPr>
                  <w:rFonts w:eastAsia="等线"/>
                  <w:sz w:val="18"/>
                  <w:szCs w:val="15"/>
                </w:rPr>
                <w:t>DL subcarrier spacing</w:t>
              </w:r>
            </w:ins>
          </w:p>
        </w:tc>
        <w:tc>
          <w:tcPr>
            <w:tcW w:w="1729" w:type="pct"/>
          </w:tcPr>
          <w:p w:rsidR="002B0907" w:rsidRDefault="002B0907" w:rsidP="002B0907">
            <w:pPr>
              <w:snapToGrid w:val="0"/>
              <w:jc w:val="center"/>
              <w:rPr>
                <w:ins w:id="1735" w:author="R4-2120772" w:date="2021-11-15T15:09:00Z"/>
                <w:rFonts w:eastAsia="等线"/>
                <w:sz w:val="18"/>
                <w:szCs w:val="15"/>
              </w:rPr>
            </w:pPr>
            <w:ins w:id="1736" w:author="R4-2120772" w:date="2021-11-15T15:09:00Z">
              <w:r>
                <w:rPr>
                  <w:rFonts w:eastAsia="等线"/>
                  <w:sz w:val="18"/>
                  <w:szCs w:val="15"/>
                </w:rPr>
                <w:t>15kHz</w:t>
              </w:r>
            </w:ins>
          </w:p>
        </w:tc>
        <w:tc>
          <w:tcPr>
            <w:tcW w:w="1729" w:type="pct"/>
          </w:tcPr>
          <w:p w:rsidR="002B0907" w:rsidRDefault="002B0907" w:rsidP="002B0907">
            <w:pPr>
              <w:snapToGrid w:val="0"/>
              <w:jc w:val="center"/>
              <w:rPr>
                <w:ins w:id="1737" w:author="R4-2120772" w:date="2021-11-15T15:09:00Z"/>
                <w:rFonts w:eastAsia="等线"/>
                <w:sz w:val="18"/>
                <w:szCs w:val="15"/>
              </w:rPr>
            </w:pPr>
            <w:ins w:id="1738" w:author="R4-2120772" w:date="2021-11-15T15:09:00Z">
              <w:r>
                <w:rPr>
                  <w:rFonts w:eastAsia="等线"/>
                  <w:color w:val="000000"/>
                  <w:sz w:val="18"/>
                  <w:szCs w:val="18"/>
                </w:rPr>
                <w:t>15kHz</w:t>
              </w:r>
            </w:ins>
          </w:p>
        </w:tc>
      </w:tr>
      <w:tr w:rsidR="002B0907" w:rsidTr="00C87AF8">
        <w:trPr>
          <w:ins w:id="1739" w:author="R4-2120772" w:date="2021-11-15T15:09:00Z"/>
        </w:trPr>
        <w:tc>
          <w:tcPr>
            <w:tcW w:w="1542" w:type="pct"/>
          </w:tcPr>
          <w:p w:rsidR="002B0907" w:rsidRDefault="002B0907" w:rsidP="002B0907">
            <w:pPr>
              <w:snapToGrid w:val="0"/>
              <w:jc w:val="center"/>
              <w:rPr>
                <w:ins w:id="1740" w:author="R4-2120772" w:date="2021-11-15T15:09:00Z"/>
                <w:rFonts w:eastAsia="等线"/>
                <w:sz w:val="18"/>
                <w:szCs w:val="15"/>
              </w:rPr>
            </w:pPr>
            <w:ins w:id="1741" w:author="R4-2120772" w:date="2021-11-15T15:09:00Z">
              <w:r>
                <w:rPr>
                  <w:rFonts w:eastAsia="等线"/>
                  <w:sz w:val="18"/>
                  <w:szCs w:val="15"/>
                </w:rPr>
                <w:t>UL</w:t>
              </w:r>
            </w:ins>
          </w:p>
        </w:tc>
        <w:tc>
          <w:tcPr>
            <w:tcW w:w="1729" w:type="pct"/>
          </w:tcPr>
          <w:p w:rsidR="002B0907" w:rsidRDefault="002B0907" w:rsidP="002B0907">
            <w:pPr>
              <w:snapToGrid w:val="0"/>
              <w:jc w:val="center"/>
              <w:rPr>
                <w:ins w:id="1742" w:author="R4-2120772" w:date="2021-11-15T15:09:00Z"/>
                <w:rFonts w:eastAsia="等线"/>
                <w:sz w:val="18"/>
                <w:szCs w:val="15"/>
              </w:rPr>
            </w:pPr>
            <w:ins w:id="1743" w:author="R4-2120772" w:date="2021-11-15T15:09:00Z">
              <w:r>
                <w:rPr>
                  <w:rFonts w:eastAsia="等线"/>
                  <w:sz w:val="18"/>
                  <w:szCs w:val="15"/>
                </w:rPr>
                <w:t xml:space="preserve">See </w:t>
              </w:r>
              <w:r>
                <w:rPr>
                  <w:rFonts w:eastAsia="等线" w:hint="eastAsia"/>
                  <w:sz w:val="18"/>
                  <w:szCs w:val="15"/>
                </w:rPr>
                <w:t>RP-152284</w:t>
              </w:r>
            </w:ins>
            <w:ins w:id="1744" w:author="JIN Yiran" w:date="2021-11-15T18:45:00Z">
              <w:r w:rsidR="002C0E89">
                <w:rPr>
                  <w:rFonts w:eastAsia="等线"/>
                  <w:sz w:val="18"/>
                  <w:szCs w:val="15"/>
                </w:rPr>
                <w:t>[6]</w:t>
              </w:r>
            </w:ins>
          </w:p>
        </w:tc>
        <w:tc>
          <w:tcPr>
            <w:tcW w:w="1729" w:type="pct"/>
          </w:tcPr>
          <w:p w:rsidR="002B0907" w:rsidRDefault="002B0907" w:rsidP="002B0907">
            <w:pPr>
              <w:snapToGrid w:val="0"/>
              <w:jc w:val="center"/>
              <w:rPr>
                <w:ins w:id="1745" w:author="R4-2120772" w:date="2021-11-15T15:09:00Z"/>
                <w:rFonts w:eastAsia="等线"/>
                <w:sz w:val="18"/>
                <w:szCs w:val="15"/>
              </w:rPr>
            </w:pPr>
            <w:ins w:id="1746" w:author="R4-2120772" w:date="2021-11-15T15:09:00Z">
              <w:r>
                <w:rPr>
                  <w:rFonts w:eastAsia="等线"/>
                  <w:color w:val="000000"/>
                  <w:sz w:val="18"/>
                  <w:szCs w:val="18"/>
                </w:rPr>
                <w:t>OFDMA</w:t>
              </w:r>
            </w:ins>
          </w:p>
        </w:tc>
      </w:tr>
      <w:tr w:rsidR="002B0907" w:rsidTr="00C87AF8">
        <w:trPr>
          <w:ins w:id="1747" w:author="R4-2120772" w:date="2021-11-15T15:09:00Z"/>
        </w:trPr>
        <w:tc>
          <w:tcPr>
            <w:tcW w:w="1542" w:type="pct"/>
          </w:tcPr>
          <w:p w:rsidR="002B0907" w:rsidRDefault="002B0907" w:rsidP="002B0907">
            <w:pPr>
              <w:snapToGrid w:val="0"/>
              <w:jc w:val="center"/>
              <w:rPr>
                <w:ins w:id="1748" w:author="R4-2120772" w:date="2021-11-15T15:09:00Z"/>
                <w:rFonts w:eastAsia="等线"/>
                <w:sz w:val="18"/>
                <w:szCs w:val="15"/>
              </w:rPr>
            </w:pPr>
            <w:ins w:id="1749" w:author="R4-2120772" w:date="2021-11-15T15:09:00Z">
              <w:r>
                <w:rPr>
                  <w:rFonts w:eastAsia="等线"/>
                  <w:sz w:val="18"/>
                  <w:szCs w:val="15"/>
                </w:rPr>
                <w:t>DL power control</w:t>
              </w:r>
            </w:ins>
          </w:p>
        </w:tc>
        <w:tc>
          <w:tcPr>
            <w:tcW w:w="1729" w:type="pct"/>
          </w:tcPr>
          <w:p w:rsidR="002B0907" w:rsidRDefault="002B0907" w:rsidP="002B0907">
            <w:pPr>
              <w:snapToGrid w:val="0"/>
              <w:jc w:val="center"/>
              <w:rPr>
                <w:ins w:id="1750" w:author="R4-2120772" w:date="2021-11-15T15:09:00Z"/>
                <w:rFonts w:eastAsia="等线"/>
                <w:sz w:val="18"/>
                <w:szCs w:val="15"/>
              </w:rPr>
            </w:pPr>
            <w:ins w:id="1751" w:author="R4-2120772" w:date="2021-11-15T15:09:00Z">
              <w:r>
                <w:rPr>
                  <w:rFonts w:eastAsia="等线"/>
                  <w:sz w:val="18"/>
                  <w:szCs w:val="15"/>
                </w:rPr>
                <w:t>No</w:t>
              </w:r>
            </w:ins>
          </w:p>
        </w:tc>
        <w:tc>
          <w:tcPr>
            <w:tcW w:w="1729" w:type="pct"/>
          </w:tcPr>
          <w:p w:rsidR="002B0907" w:rsidRDefault="002B0907" w:rsidP="002B0907">
            <w:pPr>
              <w:snapToGrid w:val="0"/>
              <w:jc w:val="center"/>
              <w:rPr>
                <w:ins w:id="1752" w:author="R4-2120772" w:date="2021-11-15T15:09:00Z"/>
                <w:rFonts w:eastAsia="等线"/>
                <w:sz w:val="18"/>
                <w:szCs w:val="15"/>
              </w:rPr>
            </w:pPr>
            <w:ins w:id="1753" w:author="R4-2120772" w:date="2021-11-15T15:09:00Z">
              <w:r>
                <w:rPr>
                  <w:rFonts w:eastAsia="等线"/>
                  <w:color w:val="000000"/>
                  <w:sz w:val="18"/>
                  <w:szCs w:val="18"/>
                </w:rPr>
                <w:t>No</w:t>
              </w:r>
            </w:ins>
          </w:p>
        </w:tc>
      </w:tr>
      <w:tr w:rsidR="002B0907" w:rsidTr="00C87AF8">
        <w:trPr>
          <w:ins w:id="1754" w:author="R4-2120772" w:date="2021-11-15T15:09:00Z"/>
        </w:trPr>
        <w:tc>
          <w:tcPr>
            <w:tcW w:w="1542" w:type="pct"/>
          </w:tcPr>
          <w:p w:rsidR="002B0907" w:rsidRDefault="002B0907" w:rsidP="002B0907">
            <w:pPr>
              <w:snapToGrid w:val="0"/>
              <w:jc w:val="center"/>
              <w:rPr>
                <w:ins w:id="1755" w:author="R4-2120772" w:date="2021-11-15T15:09:00Z"/>
                <w:rFonts w:eastAsia="等线"/>
                <w:sz w:val="18"/>
                <w:szCs w:val="15"/>
              </w:rPr>
            </w:pPr>
            <w:ins w:id="1756" w:author="R4-2120772" w:date="2021-11-15T15:09:00Z">
              <w:r>
                <w:rPr>
                  <w:rFonts w:eastAsia="等线"/>
                  <w:sz w:val="18"/>
                  <w:szCs w:val="15"/>
                </w:rPr>
                <w:t>UL power control</w:t>
              </w:r>
            </w:ins>
          </w:p>
        </w:tc>
        <w:tc>
          <w:tcPr>
            <w:tcW w:w="1729" w:type="pct"/>
          </w:tcPr>
          <w:p w:rsidR="002B0907" w:rsidRDefault="008231FF" w:rsidP="002C0E89">
            <w:pPr>
              <w:snapToGrid w:val="0"/>
              <w:jc w:val="center"/>
              <w:rPr>
                <w:ins w:id="1757" w:author="R4-2120772" w:date="2021-11-15T15:09:00Z"/>
                <w:rFonts w:eastAsia="等线"/>
                <w:sz w:val="18"/>
                <w:szCs w:val="15"/>
              </w:rPr>
            </w:pPr>
            <w:ins w:id="1758" w:author="JIN Yiran" w:date="2021-11-15T17:03:00Z">
              <w:r>
                <w:rPr>
                  <w:rFonts w:eastAsia="等线"/>
                  <w:sz w:val="18"/>
                  <w:szCs w:val="15"/>
                </w:rPr>
                <w:t xml:space="preserve">TR </w:t>
              </w:r>
            </w:ins>
            <w:ins w:id="1759" w:author="R4-2120772" w:date="2021-11-15T15:09:00Z">
              <w:r w:rsidR="002B0907">
                <w:rPr>
                  <w:rFonts w:eastAsia="等线"/>
                  <w:sz w:val="18"/>
                  <w:szCs w:val="15"/>
                </w:rPr>
                <w:t>36.942</w:t>
              </w:r>
            </w:ins>
            <w:ins w:id="1760" w:author="JIN Yiran" w:date="2021-11-15T17:03:00Z">
              <w:r>
                <w:rPr>
                  <w:rFonts w:eastAsia="等线"/>
                  <w:sz w:val="18"/>
                  <w:szCs w:val="15"/>
                </w:rPr>
                <w:t>[</w:t>
              </w:r>
            </w:ins>
            <w:ins w:id="1761" w:author="JIN Yiran" w:date="2021-11-15T18:46:00Z">
              <w:r w:rsidR="002C0E89">
                <w:rPr>
                  <w:rFonts w:eastAsia="等线"/>
                  <w:sz w:val="18"/>
                  <w:szCs w:val="15"/>
                </w:rPr>
                <w:t>7</w:t>
              </w:r>
            </w:ins>
            <w:ins w:id="1762" w:author="JIN Yiran" w:date="2021-11-15T17:03:00Z">
              <w:r>
                <w:rPr>
                  <w:rFonts w:eastAsia="等线"/>
                  <w:sz w:val="18"/>
                  <w:szCs w:val="15"/>
                </w:rPr>
                <w:t>]</w:t>
              </w:r>
            </w:ins>
            <w:ins w:id="1763" w:author="R4-2120772" w:date="2021-11-15T15:09:00Z">
              <w:r w:rsidR="002B0907">
                <w:rPr>
                  <w:rFonts w:eastAsia="等线"/>
                  <w:sz w:val="18"/>
                  <w:szCs w:val="15"/>
                </w:rPr>
                <w:t xml:space="preserve"> section 5.1.1.6</w:t>
              </w:r>
              <w:r w:rsidR="002B0907">
                <w:rPr>
                  <w:rFonts w:eastAsia="等线" w:hint="eastAsia"/>
                  <w:sz w:val="18"/>
                  <w:szCs w:val="15"/>
                </w:rPr>
                <w:t xml:space="preserve"> (set 1)</w:t>
              </w:r>
              <w:r w:rsidR="002B0907">
                <w:rPr>
                  <w:rFonts w:eastAsia="等线"/>
                  <w:sz w:val="18"/>
                  <w:szCs w:val="15"/>
                </w:rPr>
                <w:t xml:space="preserve"> by bandwidth scale</w:t>
              </w:r>
              <w:r w:rsidR="002B0907">
                <w:rPr>
                  <w:rFonts w:eastAsia="等线" w:hint="eastAsia"/>
                  <w:sz w:val="18"/>
                  <w:szCs w:val="15"/>
                </w:rPr>
                <w:t>, target SNR at BS is 15 dB</w:t>
              </w:r>
            </w:ins>
          </w:p>
        </w:tc>
        <w:tc>
          <w:tcPr>
            <w:tcW w:w="1729" w:type="pct"/>
          </w:tcPr>
          <w:p w:rsidR="002B0907" w:rsidRDefault="006436D6" w:rsidP="002B0907">
            <w:pPr>
              <w:snapToGrid w:val="0"/>
              <w:jc w:val="center"/>
              <w:rPr>
                <w:ins w:id="1764" w:author="R4-2120772" w:date="2021-11-15T15:09:00Z"/>
                <w:rFonts w:eastAsia="等线"/>
                <w:sz w:val="18"/>
                <w:szCs w:val="15"/>
                <w:highlight w:val="cyan"/>
              </w:rPr>
            </w:pPr>
            <w:ins w:id="1765" w:author="JIN Yiran" w:date="2021-11-15T17:10:00Z">
              <w:r>
                <w:rPr>
                  <w:rFonts w:eastAsia="等线"/>
                  <w:color w:val="000000"/>
                  <w:sz w:val="18"/>
                  <w:szCs w:val="18"/>
                </w:rPr>
                <w:t xml:space="preserve">TR </w:t>
              </w:r>
            </w:ins>
            <w:ins w:id="1766" w:author="R4-2120772" w:date="2021-11-15T15:09:00Z">
              <w:r w:rsidR="002B0907">
                <w:rPr>
                  <w:rFonts w:eastAsia="等线"/>
                  <w:color w:val="000000"/>
                  <w:sz w:val="18"/>
                  <w:szCs w:val="18"/>
                </w:rPr>
                <w:t>36.942</w:t>
              </w:r>
            </w:ins>
          </w:p>
        </w:tc>
      </w:tr>
      <w:tr w:rsidR="002B0907" w:rsidTr="00C87AF8">
        <w:trPr>
          <w:ins w:id="1767" w:author="R4-2120772" w:date="2021-11-15T15:09:00Z"/>
        </w:trPr>
        <w:tc>
          <w:tcPr>
            <w:tcW w:w="1542" w:type="pct"/>
          </w:tcPr>
          <w:p w:rsidR="002B0907" w:rsidRDefault="002B0907" w:rsidP="002B0907">
            <w:pPr>
              <w:snapToGrid w:val="0"/>
              <w:jc w:val="center"/>
              <w:rPr>
                <w:ins w:id="1768" w:author="R4-2120772" w:date="2021-11-15T15:09:00Z"/>
                <w:rFonts w:eastAsia="等线"/>
                <w:sz w:val="18"/>
                <w:szCs w:val="15"/>
              </w:rPr>
            </w:pPr>
            <w:ins w:id="1769" w:author="R4-2120772" w:date="2021-11-15T15:09:00Z">
              <w:r>
                <w:rPr>
                  <w:rFonts w:eastAsia="等线"/>
                  <w:sz w:val="18"/>
                  <w:szCs w:val="15"/>
                </w:rPr>
                <w:t>Frequency reuse</w:t>
              </w:r>
            </w:ins>
          </w:p>
        </w:tc>
        <w:tc>
          <w:tcPr>
            <w:tcW w:w="1729" w:type="pct"/>
          </w:tcPr>
          <w:p w:rsidR="002B0907" w:rsidRDefault="002B0907" w:rsidP="002B0907">
            <w:pPr>
              <w:snapToGrid w:val="0"/>
              <w:jc w:val="center"/>
              <w:rPr>
                <w:ins w:id="1770" w:author="R4-2120772" w:date="2021-11-15T15:09:00Z"/>
                <w:rFonts w:eastAsia="等线"/>
                <w:sz w:val="18"/>
                <w:szCs w:val="15"/>
              </w:rPr>
            </w:pPr>
            <w:ins w:id="1771" w:author="R4-2120772" w:date="2021-11-15T15:09:00Z">
              <w:r>
                <w:rPr>
                  <w:rFonts w:eastAsia="等线"/>
                  <w:sz w:val="18"/>
                  <w:szCs w:val="15"/>
                </w:rPr>
                <w:t>1</w:t>
              </w:r>
            </w:ins>
          </w:p>
        </w:tc>
        <w:tc>
          <w:tcPr>
            <w:tcW w:w="1729" w:type="pct"/>
          </w:tcPr>
          <w:p w:rsidR="002B0907" w:rsidRDefault="002B0907" w:rsidP="002B0907">
            <w:pPr>
              <w:snapToGrid w:val="0"/>
              <w:jc w:val="center"/>
              <w:rPr>
                <w:ins w:id="1772" w:author="R4-2120772" w:date="2021-11-15T15:09:00Z"/>
                <w:rFonts w:eastAsia="等线"/>
                <w:sz w:val="18"/>
                <w:szCs w:val="15"/>
              </w:rPr>
            </w:pPr>
            <w:ins w:id="1773" w:author="R4-2120772" w:date="2021-11-15T15:09:00Z">
              <w:r>
                <w:rPr>
                  <w:rFonts w:eastAsia="等线"/>
                  <w:color w:val="000000"/>
                  <w:sz w:val="18"/>
                  <w:szCs w:val="18"/>
                </w:rPr>
                <w:t>1</w:t>
              </w:r>
            </w:ins>
          </w:p>
        </w:tc>
      </w:tr>
      <w:tr w:rsidR="002B0907" w:rsidTr="00C87AF8">
        <w:trPr>
          <w:ins w:id="1774" w:author="R4-2120772" w:date="2021-11-15T15:09:00Z"/>
        </w:trPr>
        <w:tc>
          <w:tcPr>
            <w:tcW w:w="1542" w:type="pct"/>
          </w:tcPr>
          <w:p w:rsidR="002B0907" w:rsidRDefault="002B0907" w:rsidP="002B0907">
            <w:pPr>
              <w:snapToGrid w:val="0"/>
              <w:jc w:val="center"/>
              <w:rPr>
                <w:ins w:id="1775" w:author="R4-2120772" w:date="2021-11-15T15:09:00Z"/>
                <w:rFonts w:eastAsia="等线"/>
                <w:sz w:val="18"/>
                <w:szCs w:val="15"/>
              </w:rPr>
            </w:pPr>
            <w:ins w:id="1776" w:author="R4-2120772" w:date="2021-11-15T15:09:00Z">
              <w:r>
                <w:rPr>
                  <w:rFonts w:eastAsia="等线"/>
                  <w:sz w:val="18"/>
                  <w:szCs w:val="15"/>
                </w:rPr>
                <w:t>Number of scheduled UE per cell (DL)</w:t>
              </w:r>
            </w:ins>
          </w:p>
        </w:tc>
        <w:tc>
          <w:tcPr>
            <w:tcW w:w="1729" w:type="pct"/>
          </w:tcPr>
          <w:p w:rsidR="002B0907" w:rsidRDefault="002B0907" w:rsidP="002B0907">
            <w:pPr>
              <w:snapToGrid w:val="0"/>
              <w:jc w:val="center"/>
              <w:rPr>
                <w:ins w:id="1777" w:author="R4-2120772" w:date="2021-11-15T15:09:00Z"/>
                <w:rFonts w:eastAsia="等线"/>
                <w:sz w:val="18"/>
                <w:szCs w:val="15"/>
              </w:rPr>
            </w:pPr>
            <w:ins w:id="1778" w:author="R4-2120772" w:date="2021-11-15T15:09:00Z">
              <w:r>
                <w:rPr>
                  <w:rFonts w:eastAsia="等线"/>
                  <w:sz w:val="18"/>
                  <w:szCs w:val="15"/>
                </w:rPr>
                <w:t>1</w:t>
              </w:r>
            </w:ins>
          </w:p>
        </w:tc>
        <w:tc>
          <w:tcPr>
            <w:tcW w:w="1729" w:type="pct"/>
          </w:tcPr>
          <w:p w:rsidR="002B0907" w:rsidRDefault="002B0907" w:rsidP="002B0907">
            <w:pPr>
              <w:snapToGrid w:val="0"/>
              <w:jc w:val="center"/>
              <w:rPr>
                <w:ins w:id="1779" w:author="R4-2120772" w:date="2021-11-15T15:09:00Z"/>
                <w:rFonts w:eastAsia="等线"/>
                <w:sz w:val="18"/>
                <w:szCs w:val="15"/>
              </w:rPr>
            </w:pPr>
            <w:ins w:id="1780" w:author="R4-2120772" w:date="2021-11-15T15:09:00Z">
              <w:r>
                <w:rPr>
                  <w:rFonts w:eastAsia="等线"/>
                  <w:color w:val="000000"/>
                  <w:sz w:val="18"/>
                  <w:szCs w:val="18"/>
                </w:rPr>
                <w:t>1</w:t>
              </w:r>
            </w:ins>
          </w:p>
        </w:tc>
      </w:tr>
      <w:tr w:rsidR="002B0907" w:rsidTr="00C87AF8">
        <w:trPr>
          <w:ins w:id="1781" w:author="R4-2120772" w:date="2021-11-15T15:09:00Z"/>
        </w:trPr>
        <w:tc>
          <w:tcPr>
            <w:tcW w:w="1542" w:type="pct"/>
          </w:tcPr>
          <w:p w:rsidR="002B0907" w:rsidRDefault="002B0907" w:rsidP="002B0907">
            <w:pPr>
              <w:snapToGrid w:val="0"/>
              <w:jc w:val="center"/>
              <w:rPr>
                <w:ins w:id="1782" w:author="R4-2120772" w:date="2021-11-15T15:09:00Z"/>
                <w:rFonts w:eastAsia="等线"/>
                <w:sz w:val="18"/>
                <w:szCs w:val="15"/>
              </w:rPr>
            </w:pPr>
            <w:ins w:id="1783" w:author="R4-2120772" w:date="2021-11-15T15:09:00Z">
              <w:r>
                <w:rPr>
                  <w:rFonts w:eastAsia="等线"/>
                  <w:sz w:val="18"/>
                  <w:szCs w:val="15"/>
                </w:rPr>
                <w:t>Number of scheduled UE per cell (UL)</w:t>
              </w:r>
            </w:ins>
          </w:p>
        </w:tc>
        <w:tc>
          <w:tcPr>
            <w:tcW w:w="1729" w:type="pct"/>
          </w:tcPr>
          <w:p w:rsidR="002B0907" w:rsidRDefault="002B0907" w:rsidP="002B0907">
            <w:pPr>
              <w:snapToGrid w:val="0"/>
              <w:jc w:val="center"/>
              <w:rPr>
                <w:ins w:id="1784" w:author="R4-2120772" w:date="2021-11-15T15:09:00Z"/>
                <w:rFonts w:eastAsia="等线"/>
                <w:sz w:val="18"/>
                <w:szCs w:val="15"/>
              </w:rPr>
            </w:pPr>
            <w:ins w:id="1785" w:author="R4-2120772" w:date="2021-11-15T15:09:00Z">
              <w:r>
                <w:rPr>
                  <w:rFonts w:eastAsia="等线" w:hint="eastAsia"/>
                  <w:sz w:val="18"/>
                  <w:szCs w:val="15"/>
                </w:rPr>
                <w:t xml:space="preserve">3 for multi-tone (60kHz per UE), </w:t>
              </w:r>
            </w:ins>
          </w:p>
          <w:p w:rsidR="002B0907" w:rsidRDefault="002B0907" w:rsidP="002B0907">
            <w:pPr>
              <w:snapToGrid w:val="0"/>
              <w:jc w:val="center"/>
              <w:rPr>
                <w:ins w:id="1786" w:author="R4-2120772" w:date="2021-11-15T15:09:00Z"/>
                <w:rFonts w:eastAsia="等线"/>
                <w:sz w:val="18"/>
                <w:szCs w:val="15"/>
              </w:rPr>
            </w:pPr>
            <w:ins w:id="1787" w:author="R4-2120772" w:date="2021-11-15T15:09:00Z">
              <w:r>
                <w:rPr>
                  <w:rFonts w:eastAsia="等线" w:hint="eastAsia"/>
                  <w:sz w:val="18"/>
                  <w:szCs w:val="15"/>
                </w:rPr>
                <w:t xml:space="preserve">12 for 15kHz single-tone, </w:t>
              </w:r>
            </w:ins>
          </w:p>
          <w:p w:rsidR="002B0907" w:rsidRDefault="002B0907" w:rsidP="002B0907">
            <w:pPr>
              <w:snapToGrid w:val="0"/>
              <w:jc w:val="center"/>
              <w:rPr>
                <w:ins w:id="1788" w:author="R4-2120772" w:date="2021-11-15T15:09:00Z"/>
                <w:rFonts w:eastAsia="等线"/>
                <w:sz w:val="18"/>
                <w:szCs w:val="15"/>
              </w:rPr>
            </w:pPr>
            <w:ins w:id="1789" w:author="R4-2120772" w:date="2021-11-15T15:09:00Z">
              <w:r>
                <w:rPr>
                  <w:rFonts w:eastAsia="等线" w:hint="eastAsia"/>
                  <w:sz w:val="18"/>
                  <w:szCs w:val="15"/>
                </w:rPr>
                <w:t>48 for 3.75kHz single-tone</w:t>
              </w:r>
            </w:ins>
          </w:p>
        </w:tc>
        <w:tc>
          <w:tcPr>
            <w:tcW w:w="1729" w:type="pct"/>
          </w:tcPr>
          <w:p w:rsidR="002B0907" w:rsidRDefault="002B0907" w:rsidP="002B0907">
            <w:pPr>
              <w:snapToGrid w:val="0"/>
              <w:jc w:val="center"/>
              <w:rPr>
                <w:ins w:id="1790" w:author="R4-2120772" w:date="2021-11-15T15:09:00Z"/>
                <w:rFonts w:eastAsia="等线"/>
                <w:sz w:val="18"/>
                <w:szCs w:val="15"/>
              </w:rPr>
            </w:pPr>
            <w:ins w:id="1791" w:author="R4-2120772" w:date="2021-11-15T15:09:00Z">
              <w:r>
                <w:rPr>
                  <w:rFonts w:eastAsia="等线"/>
                  <w:color w:val="000000"/>
                  <w:sz w:val="18"/>
                  <w:szCs w:val="18"/>
                </w:rPr>
                <w:t>3</w:t>
              </w:r>
            </w:ins>
          </w:p>
        </w:tc>
      </w:tr>
      <w:tr w:rsidR="002B0907" w:rsidTr="00C87AF8">
        <w:trPr>
          <w:ins w:id="1792" w:author="R4-2120772" w:date="2021-11-15T15:09:00Z"/>
        </w:trPr>
        <w:tc>
          <w:tcPr>
            <w:tcW w:w="1542" w:type="pct"/>
          </w:tcPr>
          <w:p w:rsidR="002B0907" w:rsidRDefault="002B0907" w:rsidP="002B0907">
            <w:pPr>
              <w:snapToGrid w:val="0"/>
              <w:jc w:val="center"/>
              <w:rPr>
                <w:ins w:id="1793" w:author="R4-2120772" w:date="2021-11-15T15:09:00Z"/>
                <w:rFonts w:eastAsia="等线"/>
                <w:sz w:val="18"/>
                <w:szCs w:val="15"/>
              </w:rPr>
            </w:pPr>
            <w:ins w:id="1794" w:author="R4-2120772" w:date="2021-11-15T15:09:00Z">
              <w:r>
                <w:rPr>
                  <w:rFonts w:eastAsia="等线"/>
                  <w:sz w:val="18"/>
                  <w:szCs w:val="15"/>
                </w:rPr>
                <w:t>UE antenna height in meter</w:t>
              </w:r>
            </w:ins>
          </w:p>
        </w:tc>
        <w:tc>
          <w:tcPr>
            <w:tcW w:w="1729" w:type="pct"/>
          </w:tcPr>
          <w:p w:rsidR="002B0907" w:rsidRDefault="002B0907" w:rsidP="002B0907">
            <w:pPr>
              <w:snapToGrid w:val="0"/>
              <w:jc w:val="center"/>
              <w:rPr>
                <w:ins w:id="1795" w:author="R4-2120772" w:date="2021-11-15T15:09:00Z"/>
                <w:rFonts w:eastAsia="等线"/>
                <w:sz w:val="18"/>
                <w:szCs w:val="15"/>
              </w:rPr>
            </w:pPr>
            <w:ins w:id="1796" w:author="R4-2120772" w:date="2021-11-15T15:09:00Z">
              <w:r>
                <w:rPr>
                  <w:rFonts w:eastAsia="等线"/>
                  <w:sz w:val="18"/>
                  <w:szCs w:val="15"/>
                </w:rPr>
                <w:t>1.5</w:t>
              </w:r>
            </w:ins>
          </w:p>
        </w:tc>
        <w:tc>
          <w:tcPr>
            <w:tcW w:w="1729" w:type="pct"/>
          </w:tcPr>
          <w:p w:rsidR="002B0907" w:rsidRDefault="002B0907" w:rsidP="002B0907">
            <w:pPr>
              <w:snapToGrid w:val="0"/>
              <w:jc w:val="center"/>
              <w:rPr>
                <w:ins w:id="1797" w:author="R4-2120772" w:date="2021-11-15T15:09:00Z"/>
                <w:rFonts w:eastAsia="等线"/>
                <w:sz w:val="18"/>
                <w:szCs w:val="15"/>
                <w:highlight w:val="cyan"/>
              </w:rPr>
            </w:pPr>
            <w:ins w:id="1798" w:author="R4-2120772" w:date="2021-11-15T15:09:00Z">
              <w:r>
                <w:rPr>
                  <w:rFonts w:eastAsia="等线"/>
                  <w:color w:val="000000"/>
                  <w:sz w:val="18"/>
                  <w:szCs w:val="18"/>
                </w:rPr>
                <w:t>1.5m</w:t>
              </w:r>
            </w:ins>
          </w:p>
        </w:tc>
      </w:tr>
      <w:tr w:rsidR="002B0907" w:rsidTr="00C87AF8">
        <w:trPr>
          <w:ins w:id="1799" w:author="R4-2120772" w:date="2021-11-15T15:09:00Z"/>
        </w:trPr>
        <w:tc>
          <w:tcPr>
            <w:tcW w:w="1542" w:type="pct"/>
          </w:tcPr>
          <w:p w:rsidR="002B0907" w:rsidRDefault="002B0907" w:rsidP="002B0907">
            <w:pPr>
              <w:snapToGrid w:val="0"/>
              <w:jc w:val="center"/>
              <w:rPr>
                <w:ins w:id="1800" w:author="R4-2120772" w:date="2021-11-15T15:09:00Z"/>
                <w:rFonts w:eastAsia="等线"/>
                <w:sz w:val="18"/>
                <w:szCs w:val="15"/>
              </w:rPr>
            </w:pPr>
            <w:ins w:id="1801" w:author="R4-2120772" w:date="2021-11-15T15:09:00Z">
              <w:r>
                <w:rPr>
                  <w:rFonts w:eastAsia="等线"/>
                  <w:sz w:val="18"/>
                  <w:szCs w:val="15"/>
                </w:rPr>
                <w:t>UE TX power in dBm</w:t>
              </w:r>
            </w:ins>
          </w:p>
        </w:tc>
        <w:tc>
          <w:tcPr>
            <w:tcW w:w="1729" w:type="pct"/>
          </w:tcPr>
          <w:p w:rsidR="002B0907" w:rsidRDefault="002B0907" w:rsidP="002B0907">
            <w:pPr>
              <w:snapToGrid w:val="0"/>
              <w:jc w:val="center"/>
              <w:rPr>
                <w:ins w:id="1802" w:author="R4-2120772" w:date="2021-11-15T15:09:00Z"/>
                <w:rFonts w:eastAsia="等线"/>
                <w:sz w:val="18"/>
                <w:szCs w:val="15"/>
              </w:rPr>
            </w:pPr>
            <w:ins w:id="1803" w:author="R4-2120772" w:date="2021-11-15T15:09:00Z">
              <w:r>
                <w:rPr>
                  <w:rFonts w:eastAsia="等线"/>
                  <w:sz w:val="18"/>
                  <w:szCs w:val="15"/>
                </w:rPr>
                <w:t>-40 to 23</w:t>
              </w:r>
            </w:ins>
          </w:p>
        </w:tc>
        <w:tc>
          <w:tcPr>
            <w:tcW w:w="1729" w:type="pct"/>
          </w:tcPr>
          <w:p w:rsidR="002B0907" w:rsidRDefault="002B0907" w:rsidP="002B0907">
            <w:pPr>
              <w:snapToGrid w:val="0"/>
              <w:jc w:val="center"/>
              <w:rPr>
                <w:ins w:id="1804" w:author="R4-2120772" w:date="2021-11-15T15:09:00Z"/>
                <w:rFonts w:eastAsia="等线"/>
                <w:sz w:val="18"/>
                <w:szCs w:val="15"/>
              </w:rPr>
            </w:pPr>
            <w:ins w:id="1805" w:author="R4-2120772" w:date="2021-11-15T15:09:00Z">
              <w:r>
                <w:rPr>
                  <w:rFonts w:eastAsia="等线"/>
                  <w:color w:val="000000"/>
                  <w:sz w:val="18"/>
                  <w:szCs w:val="18"/>
                </w:rPr>
                <w:t>-40 to 23</w:t>
              </w:r>
            </w:ins>
          </w:p>
        </w:tc>
      </w:tr>
      <w:tr w:rsidR="002B0907" w:rsidTr="00C87AF8">
        <w:trPr>
          <w:ins w:id="1806" w:author="R4-2120772" w:date="2021-11-15T15:09:00Z"/>
        </w:trPr>
        <w:tc>
          <w:tcPr>
            <w:tcW w:w="1542" w:type="pct"/>
          </w:tcPr>
          <w:p w:rsidR="002B0907" w:rsidRDefault="002B0907" w:rsidP="002B0907">
            <w:pPr>
              <w:snapToGrid w:val="0"/>
              <w:jc w:val="center"/>
              <w:rPr>
                <w:ins w:id="1807" w:author="R4-2120772" w:date="2021-11-15T15:09:00Z"/>
                <w:rFonts w:eastAsia="等线"/>
                <w:sz w:val="18"/>
                <w:szCs w:val="15"/>
              </w:rPr>
            </w:pPr>
            <w:ins w:id="1808" w:author="R4-2120772" w:date="2021-11-15T15:09:00Z">
              <w:r>
                <w:rPr>
                  <w:rFonts w:eastAsia="等线"/>
                  <w:sz w:val="18"/>
                  <w:szCs w:val="15"/>
                </w:rPr>
                <w:t>UE antenna gain in dBi</w:t>
              </w:r>
            </w:ins>
          </w:p>
        </w:tc>
        <w:tc>
          <w:tcPr>
            <w:tcW w:w="1729" w:type="pct"/>
          </w:tcPr>
          <w:p w:rsidR="002B0907" w:rsidRDefault="002B0907" w:rsidP="002B0907">
            <w:pPr>
              <w:snapToGrid w:val="0"/>
              <w:jc w:val="center"/>
              <w:rPr>
                <w:ins w:id="1809" w:author="R4-2120772" w:date="2021-11-15T15:09:00Z"/>
                <w:rFonts w:eastAsia="等线"/>
                <w:sz w:val="18"/>
                <w:szCs w:val="15"/>
              </w:rPr>
            </w:pPr>
            <w:ins w:id="1810" w:author="R4-2120772" w:date="2021-11-15T15:09:00Z">
              <w:r>
                <w:rPr>
                  <w:rFonts w:eastAsia="等线"/>
                  <w:sz w:val="18"/>
                  <w:szCs w:val="15"/>
                </w:rPr>
                <w:t>0</w:t>
              </w:r>
            </w:ins>
          </w:p>
        </w:tc>
        <w:tc>
          <w:tcPr>
            <w:tcW w:w="1729" w:type="pct"/>
          </w:tcPr>
          <w:p w:rsidR="002B0907" w:rsidRDefault="002B0907" w:rsidP="002B0907">
            <w:pPr>
              <w:snapToGrid w:val="0"/>
              <w:jc w:val="center"/>
              <w:rPr>
                <w:ins w:id="1811" w:author="R4-2120772" w:date="2021-11-15T15:09:00Z"/>
                <w:rFonts w:eastAsia="等线"/>
                <w:sz w:val="18"/>
                <w:szCs w:val="15"/>
              </w:rPr>
            </w:pPr>
            <w:ins w:id="1812" w:author="R4-2120772" w:date="2021-11-15T15:09:00Z">
              <w:r>
                <w:rPr>
                  <w:rFonts w:eastAsia="等线"/>
                  <w:color w:val="000000"/>
                  <w:sz w:val="18"/>
                  <w:szCs w:val="18"/>
                </w:rPr>
                <w:t>0</w:t>
              </w:r>
            </w:ins>
          </w:p>
        </w:tc>
      </w:tr>
      <w:tr w:rsidR="002B0907" w:rsidTr="00C87AF8">
        <w:trPr>
          <w:ins w:id="1813" w:author="R4-2120772" w:date="2021-11-15T15:09:00Z"/>
        </w:trPr>
        <w:tc>
          <w:tcPr>
            <w:tcW w:w="1542" w:type="pct"/>
          </w:tcPr>
          <w:p w:rsidR="002B0907" w:rsidRDefault="002B0907" w:rsidP="002B0907">
            <w:pPr>
              <w:snapToGrid w:val="0"/>
              <w:jc w:val="center"/>
              <w:rPr>
                <w:ins w:id="1814" w:author="R4-2120772" w:date="2021-11-15T15:09:00Z"/>
                <w:rFonts w:eastAsia="等线"/>
                <w:sz w:val="18"/>
                <w:szCs w:val="15"/>
              </w:rPr>
            </w:pPr>
            <w:ins w:id="1815" w:author="R4-2120772" w:date="2021-11-15T15:09:00Z">
              <w:r>
                <w:rPr>
                  <w:rFonts w:eastAsia="等线"/>
                  <w:sz w:val="18"/>
                  <w:szCs w:val="15"/>
                </w:rPr>
                <w:t>Building penetration loss</w:t>
              </w:r>
            </w:ins>
          </w:p>
        </w:tc>
        <w:tc>
          <w:tcPr>
            <w:tcW w:w="1729" w:type="pct"/>
          </w:tcPr>
          <w:p w:rsidR="002B0907" w:rsidRDefault="008231FF" w:rsidP="002C0E89">
            <w:pPr>
              <w:snapToGrid w:val="0"/>
              <w:jc w:val="center"/>
              <w:rPr>
                <w:ins w:id="1816" w:author="R4-2120772" w:date="2021-11-15T15:09:00Z"/>
                <w:rFonts w:eastAsia="等线"/>
                <w:sz w:val="18"/>
                <w:szCs w:val="15"/>
              </w:rPr>
            </w:pPr>
            <w:ins w:id="1817" w:author="JIN Yiran" w:date="2021-11-15T17:08:00Z">
              <w:r>
                <w:rPr>
                  <w:rFonts w:eastAsia="等线"/>
                  <w:sz w:val="18"/>
                  <w:szCs w:val="15"/>
                </w:rPr>
                <w:t xml:space="preserve">TR </w:t>
              </w:r>
            </w:ins>
            <w:ins w:id="1818" w:author="R4-2120772" w:date="2021-11-15T15:09:00Z">
              <w:r w:rsidR="002B0907">
                <w:rPr>
                  <w:rFonts w:eastAsia="等线"/>
                  <w:sz w:val="18"/>
                  <w:szCs w:val="15"/>
                </w:rPr>
                <w:t>45.820</w:t>
              </w:r>
            </w:ins>
            <w:ins w:id="1819" w:author="JIN Yiran" w:date="2021-11-15T17:08:00Z">
              <w:r>
                <w:rPr>
                  <w:rFonts w:eastAsia="等线"/>
                  <w:sz w:val="18"/>
                  <w:szCs w:val="15"/>
                </w:rPr>
                <w:t>[</w:t>
              </w:r>
            </w:ins>
            <w:ins w:id="1820" w:author="JIN Yiran" w:date="2021-11-15T18:46:00Z">
              <w:r w:rsidR="002C0E89">
                <w:rPr>
                  <w:rFonts w:eastAsia="等线"/>
                  <w:sz w:val="18"/>
                  <w:szCs w:val="15"/>
                </w:rPr>
                <w:t>8</w:t>
              </w:r>
            </w:ins>
            <w:ins w:id="1821" w:author="JIN Yiran" w:date="2021-11-15T17:08:00Z">
              <w:r>
                <w:rPr>
                  <w:rFonts w:eastAsia="等线"/>
                  <w:sz w:val="18"/>
                  <w:szCs w:val="15"/>
                </w:rPr>
                <w:t>]</w:t>
              </w:r>
            </w:ins>
            <w:ins w:id="1822" w:author="R4-2120772" w:date="2021-11-15T15:09:00Z">
              <w:r w:rsidR="002B0907">
                <w:rPr>
                  <w:rFonts w:eastAsia="等线"/>
                  <w:sz w:val="18"/>
                  <w:szCs w:val="15"/>
                </w:rPr>
                <w:t xml:space="preserve"> Annex D.1 </w:t>
              </w:r>
            </w:ins>
          </w:p>
        </w:tc>
        <w:tc>
          <w:tcPr>
            <w:tcW w:w="1729" w:type="pct"/>
          </w:tcPr>
          <w:p w:rsidR="002B0907" w:rsidRDefault="002B0907" w:rsidP="002C0E89">
            <w:pPr>
              <w:snapToGrid w:val="0"/>
              <w:jc w:val="center"/>
              <w:rPr>
                <w:ins w:id="1823" w:author="R4-2120772" w:date="2021-11-15T15:09:00Z"/>
                <w:rFonts w:eastAsia="等线"/>
                <w:sz w:val="18"/>
                <w:szCs w:val="15"/>
                <w:highlight w:val="cyan"/>
              </w:rPr>
            </w:pPr>
            <w:ins w:id="1824" w:author="R4-2120772" w:date="2021-11-15T15:09:00Z">
              <w:r>
                <w:rPr>
                  <w:rFonts w:eastAsia="等线"/>
                  <w:color w:val="000000"/>
                  <w:sz w:val="18"/>
                  <w:szCs w:val="18"/>
                </w:rPr>
                <w:t>In pathloss model, TR 38.901</w:t>
              </w:r>
            </w:ins>
            <w:ins w:id="1825" w:author="JIN Yiran" w:date="2021-11-15T17:03:00Z">
              <w:r w:rsidR="008231FF">
                <w:rPr>
                  <w:rFonts w:eastAsia="等线"/>
                  <w:color w:val="000000"/>
                  <w:sz w:val="18"/>
                  <w:szCs w:val="18"/>
                </w:rPr>
                <w:t>[</w:t>
              </w:r>
            </w:ins>
            <w:ins w:id="1826" w:author="JIN Yiran" w:date="2021-11-15T18:46:00Z">
              <w:r w:rsidR="002C0E89">
                <w:rPr>
                  <w:rFonts w:eastAsia="等线"/>
                  <w:color w:val="000000"/>
                  <w:sz w:val="18"/>
                  <w:szCs w:val="18"/>
                </w:rPr>
                <w:t>9</w:t>
              </w:r>
            </w:ins>
            <w:ins w:id="1827" w:author="JIN Yiran" w:date="2021-11-15T17:04:00Z">
              <w:r w:rsidR="008231FF">
                <w:rPr>
                  <w:rFonts w:eastAsia="等线"/>
                  <w:color w:val="000000"/>
                  <w:sz w:val="18"/>
                  <w:szCs w:val="18"/>
                </w:rPr>
                <w:t>]</w:t>
              </w:r>
            </w:ins>
          </w:p>
        </w:tc>
      </w:tr>
      <w:tr w:rsidR="002B0907" w:rsidTr="00C87AF8">
        <w:trPr>
          <w:ins w:id="1828" w:author="R4-2120772" w:date="2021-11-15T15:09:00Z"/>
        </w:trPr>
        <w:tc>
          <w:tcPr>
            <w:tcW w:w="1542" w:type="pct"/>
          </w:tcPr>
          <w:p w:rsidR="002B0907" w:rsidRDefault="002B0907" w:rsidP="002B0907">
            <w:pPr>
              <w:snapToGrid w:val="0"/>
              <w:jc w:val="center"/>
              <w:rPr>
                <w:ins w:id="1829" w:author="R4-2120772" w:date="2021-11-15T15:09:00Z"/>
                <w:rFonts w:eastAsia="等线"/>
                <w:sz w:val="18"/>
                <w:szCs w:val="15"/>
              </w:rPr>
            </w:pPr>
            <w:ins w:id="1830" w:author="R4-2120772" w:date="2021-11-15T15:09:00Z">
              <w:r>
                <w:rPr>
                  <w:rFonts w:eastAsia="等线"/>
                  <w:sz w:val="18"/>
                  <w:szCs w:val="15"/>
                </w:rPr>
                <w:t>Cell selection margin in dB</w:t>
              </w:r>
            </w:ins>
          </w:p>
        </w:tc>
        <w:tc>
          <w:tcPr>
            <w:tcW w:w="1729" w:type="pct"/>
          </w:tcPr>
          <w:p w:rsidR="002B0907" w:rsidRDefault="002B0907" w:rsidP="002B0907">
            <w:pPr>
              <w:snapToGrid w:val="0"/>
              <w:jc w:val="center"/>
              <w:rPr>
                <w:ins w:id="1831" w:author="R4-2120772" w:date="2021-11-15T15:09:00Z"/>
                <w:rFonts w:eastAsia="等线"/>
                <w:sz w:val="18"/>
                <w:szCs w:val="15"/>
              </w:rPr>
            </w:pPr>
            <w:ins w:id="1832" w:author="R4-2120772" w:date="2021-11-15T15:09:00Z">
              <w:r>
                <w:rPr>
                  <w:rFonts w:eastAsia="等线"/>
                  <w:sz w:val="18"/>
                  <w:szCs w:val="15"/>
                </w:rPr>
                <w:t>3</w:t>
              </w:r>
            </w:ins>
          </w:p>
        </w:tc>
        <w:tc>
          <w:tcPr>
            <w:tcW w:w="1729" w:type="pct"/>
          </w:tcPr>
          <w:p w:rsidR="002B0907" w:rsidRDefault="002B0907" w:rsidP="002B0907">
            <w:pPr>
              <w:snapToGrid w:val="0"/>
              <w:jc w:val="center"/>
              <w:rPr>
                <w:ins w:id="1833" w:author="R4-2120772" w:date="2021-11-15T15:09:00Z"/>
                <w:rFonts w:eastAsia="等线"/>
                <w:sz w:val="18"/>
                <w:szCs w:val="15"/>
              </w:rPr>
            </w:pPr>
            <w:ins w:id="1834" w:author="R4-2120772" w:date="2021-11-15T15:09:00Z">
              <w:r>
                <w:rPr>
                  <w:rFonts w:eastAsia="等线"/>
                  <w:color w:val="000000"/>
                  <w:sz w:val="18"/>
                  <w:szCs w:val="18"/>
                </w:rPr>
                <w:t>3</w:t>
              </w:r>
            </w:ins>
          </w:p>
        </w:tc>
      </w:tr>
      <w:tr w:rsidR="002B0907" w:rsidTr="00C87AF8">
        <w:trPr>
          <w:ins w:id="1835" w:author="R4-2120772" w:date="2021-11-15T15:09:00Z"/>
        </w:trPr>
        <w:tc>
          <w:tcPr>
            <w:tcW w:w="1542" w:type="pct"/>
          </w:tcPr>
          <w:p w:rsidR="002B0907" w:rsidRDefault="002B0907" w:rsidP="002B0907">
            <w:pPr>
              <w:snapToGrid w:val="0"/>
              <w:jc w:val="center"/>
              <w:rPr>
                <w:ins w:id="1836" w:author="R4-2120772" w:date="2021-11-15T15:09:00Z"/>
                <w:rFonts w:eastAsia="等线"/>
                <w:sz w:val="18"/>
                <w:szCs w:val="15"/>
              </w:rPr>
            </w:pPr>
            <w:ins w:id="1837" w:author="R4-2120772" w:date="2021-11-15T15:09:00Z">
              <w:r>
                <w:rPr>
                  <w:rFonts w:eastAsia="等线"/>
                  <w:sz w:val="18"/>
                  <w:szCs w:val="15"/>
                </w:rPr>
                <w:t>BS-MS min distance in meters</w:t>
              </w:r>
            </w:ins>
          </w:p>
        </w:tc>
        <w:tc>
          <w:tcPr>
            <w:tcW w:w="1729" w:type="pct"/>
          </w:tcPr>
          <w:p w:rsidR="002B0907" w:rsidRDefault="002B0907" w:rsidP="002B0907">
            <w:pPr>
              <w:snapToGrid w:val="0"/>
              <w:jc w:val="center"/>
              <w:rPr>
                <w:ins w:id="1838" w:author="R4-2120772" w:date="2021-11-15T15:09:00Z"/>
                <w:rFonts w:eastAsia="等线"/>
                <w:sz w:val="18"/>
                <w:szCs w:val="15"/>
              </w:rPr>
            </w:pPr>
            <w:ins w:id="1839" w:author="R4-2120772" w:date="2021-11-15T15:09:00Z">
              <w:r>
                <w:rPr>
                  <w:rFonts w:eastAsia="等线"/>
                  <w:sz w:val="18"/>
                  <w:szCs w:val="15"/>
                </w:rPr>
                <w:t>35</w:t>
              </w:r>
            </w:ins>
          </w:p>
        </w:tc>
        <w:tc>
          <w:tcPr>
            <w:tcW w:w="1729" w:type="pct"/>
          </w:tcPr>
          <w:p w:rsidR="002B0907" w:rsidRDefault="002B0907" w:rsidP="002B0907">
            <w:pPr>
              <w:snapToGrid w:val="0"/>
              <w:jc w:val="center"/>
              <w:rPr>
                <w:ins w:id="1840" w:author="R4-2120772" w:date="2021-11-15T15:09:00Z"/>
                <w:rFonts w:eastAsia="等线"/>
                <w:sz w:val="18"/>
                <w:szCs w:val="15"/>
                <w:highlight w:val="cyan"/>
              </w:rPr>
            </w:pPr>
            <w:ins w:id="1841" w:author="R4-2120772" w:date="2021-11-15T15:09:00Z">
              <w:r>
                <w:rPr>
                  <w:rFonts w:eastAsia="等线" w:hint="eastAsia"/>
                  <w:sz w:val="18"/>
                  <w:szCs w:val="15"/>
                </w:rPr>
                <w:t>3</w:t>
              </w:r>
              <w:r>
                <w:rPr>
                  <w:rFonts w:eastAsia="等线"/>
                  <w:sz w:val="18"/>
                  <w:szCs w:val="15"/>
                </w:rPr>
                <w:t>5</w:t>
              </w:r>
            </w:ins>
          </w:p>
        </w:tc>
      </w:tr>
      <w:tr w:rsidR="002B0907" w:rsidTr="00C87AF8">
        <w:trPr>
          <w:ins w:id="1842" w:author="R4-2120772" w:date="2021-11-15T15:09:00Z"/>
        </w:trPr>
        <w:tc>
          <w:tcPr>
            <w:tcW w:w="1542" w:type="pct"/>
          </w:tcPr>
          <w:p w:rsidR="002B0907" w:rsidRDefault="002B0907" w:rsidP="002B0907">
            <w:pPr>
              <w:snapToGrid w:val="0"/>
              <w:jc w:val="center"/>
              <w:rPr>
                <w:ins w:id="1843" w:author="R4-2120772" w:date="2021-11-15T15:09:00Z"/>
                <w:rFonts w:eastAsia="等线"/>
                <w:sz w:val="18"/>
                <w:szCs w:val="15"/>
              </w:rPr>
            </w:pPr>
            <w:ins w:id="1844" w:author="R4-2120772" w:date="2021-11-15T15:09:00Z">
              <w:r>
                <w:rPr>
                  <w:rFonts w:eastAsia="等线"/>
                  <w:sz w:val="18"/>
                  <w:szCs w:val="15"/>
                </w:rPr>
                <w:t>BS noise figure in dB</w:t>
              </w:r>
            </w:ins>
          </w:p>
        </w:tc>
        <w:tc>
          <w:tcPr>
            <w:tcW w:w="1729" w:type="pct"/>
          </w:tcPr>
          <w:p w:rsidR="002B0907" w:rsidRDefault="002B0907" w:rsidP="002B0907">
            <w:pPr>
              <w:snapToGrid w:val="0"/>
              <w:jc w:val="center"/>
              <w:rPr>
                <w:ins w:id="1845" w:author="R4-2120772" w:date="2021-11-15T15:09:00Z"/>
                <w:rFonts w:eastAsia="等线"/>
                <w:sz w:val="18"/>
                <w:szCs w:val="15"/>
              </w:rPr>
            </w:pPr>
            <w:ins w:id="1846" w:author="R4-2120772" w:date="2021-11-15T15:09:00Z">
              <w:r>
                <w:rPr>
                  <w:rFonts w:eastAsia="等线"/>
                  <w:sz w:val="18"/>
                  <w:szCs w:val="15"/>
                </w:rPr>
                <w:t>5</w:t>
              </w:r>
            </w:ins>
          </w:p>
        </w:tc>
        <w:tc>
          <w:tcPr>
            <w:tcW w:w="1729" w:type="pct"/>
          </w:tcPr>
          <w:p w:rsidR="002B0907" w:rsidRDefault="002B0907" w:rsidP="002B0907">
            <w:pPr>
              <w:snapToGrid w:val="0"/>
              <w:jc w:val="center"/>
              <w:rPr>
                <w:ins w:id="1847" w:author="R4-2120772" w:date="2021-11-15T15:09:00Z"/>
                <w:rFonts w:eastAsia="等线"/>
                <w:sz w:val="18"/>
                <w:szCs w:val="15"/>
              </w:rPr>
            </w:pPr>
            <w:ins w:id="1848" w:author="R4-2120772" w:date="2021-11-15T15:09:00Z">
              <w:r>
                <w:rPr>
                  <w:rFonts w:eastAsia="等线"/>
                  <w:color w:val="000000"/>
                  <w:sz w:val="18"/>
                  <w:szCs w:val="18"/>
                </w:rPr>
                <w:t>5</w:t>
              </w:r>
            </w:ins>
          </w:p>
        </w:tc>
      </w:tr>
      <w:tr w:rsidR="002B0907" w:rsidTr="00C87AF8">
        <w:trPr>
          <w:ins w:id="1849" w:author="R4-2120772" w:date="2021-11-15T15:09:00Z"/>
        </w:trPr>
        <w:tc>
          <w:tcPr>
            <w:tcW w:w="1542" w:type="pct"/>
          </w:tcPr>
          <w:p w:rsidR="002B0907" w:rsidRDefault="002B0907" w:rsidP="002B0907">
            <w:pPr>
              <w:snapToGrid w:val="0"/>
              <w:jc w:val="center"/>
              <w:rPr>
                <w:ins w:id="1850" w:author="R4-2120772" w:date="2021-11-15T15:09:00Z"/>
                <w:rFonts w:eastAsia="等线"/>
                <w:sz w:val="18"/>
                <w:szCs w:val="15"/>
                <w:lang w:val="fr-FR"/>
              </w:rPr>
            </w:pPr>
            <w:ins w:id="1851" w:author="R4-2120772" w:date="2021-11-15T15:09:00Z">
              <w:r>
                <w:rPr>
                  <w:rFonts w:eastAsia="等线"/>
                  <w:sz w:val="18"/>
                  <w:szCs w:val="15"/>
                  <w:lang w:val="fr-FR"/>
                </w:rPr>
                <w:t>UE noise figure in dB</w:t>
              </w:r>
            </w:ins>
          </w:p>
        </w:tc>
        <w:tc>
          <w:tcPr>
            <w:tcW w:w="1729" w:type="pct"/>
          </w:tcPr>
          <w:p w:rsidR="002B0907" w:rsidRDefault="002B0907" w:rsidP="002B0907">
            <w:pPr>
              <w:snapToGrid w:val="0"/>
              <w:jc w:val="center"/>
              <w:rPr>
                <w:ins w:id="1852" w:author="R4-2120772" w:date="2021-11-15T15:09:00Z"/>
                <w:rFonts w:eastAsia="等线"/>
                <w:sz w:val="18"/>
                <w:szCs w:val="15"/>
              </w:rPr>
            </w:pPr>
            <w:ins w:id="1853" w:author="R4-2120772" w:date="2021-11-15T15:09:00Z">
              <w:r>
                <w:rPr>
                  <w:rFonts w:eastAsia="等线"/>
                  <w:sz w:val="18"/>
                  <w:szCs w:val="15"/>
                </w:rPr>
                <w:t>9</w:t>
              </w:r>
            </w:ins>
          </w:p>
        </w:tc>
        <w:tc>
          <w:tcPr>
            <w:tcW w:w="1729" w:type="pct"/>
          </w:tcPr>
          <w:p w:rsidR="002B0907" w:rsidRDefault="002B0907" w:rsidP="002B0907">
            <w:pPr>
              <w:snapToGrid w:val="0"/>
              <w:jc w:val="center"/>
              <w:rPr>
                <w:ins w:id="1854" w:author="R4-2120772" w:date="2021-11-15T15:09:00Z"/>
                <w:rFonts w:eastAsia="等线"/>
                <w:sz w:val="18"/>
                <w:szCs w:val="15"/>
              </w:rPr>
            </w:pPr>
            <w:ins w:id="1855" w:author="R4-2120772" w:date="2021-11-15T15:09:00Z">
              <w:r>
                <w:rPr>
                  <w:rFonts w:eastAsia="等线"/>
                  <w:color w:val="000000"/>
                  <w:sz w:val="18"/>
                  <w:szCs w:val="18"/>
                </w:rPr>
                <w:t>9</w:t>
              </w:r>
            </w:ins>
          </w:p>
        </w:tc>
      </w:tr>
      <w:tr w:rsidR="002B0907" w:rsidTr="00C87AF8">
        <w:trPr>
          <w:trHeight w:val="90"/>
          <w:ins w:id="1856" w:author="R4-2120772" w:date="2021-11-15T15:09:00Z"/>
        </w:trPr>
        <w:tc>
          <w:tcPr>
            <w:tcW w:w="1542" w:type="pct"/>
          </w:tcPr>
          <w:p w:rsidR="002B0907" w:rsidRDefault="002B0907" w:rsidP="002B0907">
            <w:pPr>
              <w:snapToGrid w:val="0"/>
              <w:jc w:val="center"/>
              <w:rPr>
                <w:ins w:id="1857" w:author="R4-2120772" w:date="2021-11-15T15:09:00Z"/>
                <w:rFonts w:eastAsia="等线"/>
                <w:sz w:val="18"/>
                <w:szCs w:val="15"/>
              </w:rPr>
            </w:pPr>
            <w:ins w:id="1858" w:author="R4-2120772" w:date="2021-11-15T15:09:00Z">
              <w:r>
                <w:rPr>
                  <w:rFonts w:eastAsia="等线"/>
                  <w:sz w:val="18"/>
                  <w:szCs w:val="15"/>
                </w:rPr>
                <w:t>BS-UE path-loss model</w:t>
              </w:r>
            </w:ins>
          </w:p>
        </w:tc>
        <w:tc>
          <w:tcPr>
            <w:tcW w:w="1729" w:type="pct"/>
          </w:tcPr>
          <w:p w:rsidR="002B0907" w:rsidRDefault="002B0907" w:rsidP="002B0907">
            <w:pPr>
              <w:snapToGrid w:val="0"/>
              <w:jc w:val="center"/>
              <w:rPr>
                <w:ins w:id="1859" w:author="R4-2120772" w:date="2021-11-15T15:09:00Z"/>
                <w:rFonts w:eastAsia="等线"/>
                <w:sz w:val="18"/>
                <w:szCs w:val="15"/>
              </w:rPr>
            </w:pPr>
            <w:ins w:id="1860" w:author="R4-2120772" w:date="2021-11-15T15:09:00Z">
              <w:r>
                <w:rPr>
                  <w:rFonts w:eastAsia="等线"/>
                  <w:sz w:val="18"/>
                  <w:szCs w:val="15"/>
                </w:rPr>
                <w:t>TR</w:t>
              </w:r>
            </w:ins>
            <w:ins w:id="1861" w:author="JIN Yiran" w:date="2021-11-15T17:04:00Z">
              <w:r w:rsidR="008231FF">
                <w:rPr>
                  <w:rFonts w:eastAsia="等线"/>
                  <w:sz w:val="18"/>
                  <w:szCs w:val="15"/>
                </w:rPr>
                <w:t xml:space="preserve"> </w:t>
              </w:r>
            </w:ins>
            <w:ins w:id="1862" w:author="R4-2120772" w:date="2021-11-15T15:09:00Z">
              <w:r>
                <w:rPr>
                  <w:rFonts w:eastAsia="等线"/>
                  <w:sz w:val="18"/>
                  <w:szCs w:val="15"/>
                </w:rPr>
                <w:t>36.942 macro urban</w:t>
              </w:r>
            </w:ins>
          </w:p>
        </w:tc>
        <w:tc>
          <w:tcPr>
            <w:tcW w:w="1729" w:type="pct"/>
          </w:tcPr>
          <w:p w:rsidR="002B0907" w:rsidRDefault="002B0907" w:rsidP="002B0907">
            <w:pPr>
              <w:snapToGrid w:val="0"/>
              <w:jc w:val="center"/>
              <w:rPr>
                <w:ins w:id="1863" w:author="R4-2120772" w:date="2021-11-15T15:09:00Z"/>
                <w:rFonts w:eastAsia="等线"/>
                <w:sz w:val="18"/>
                <w:szCs w:val="15"/>
              </w:rPr>
            </w:pPr>
            <w:ins w:id="1864" w:author="R4-2120772" w:date="2021-11-15T15:09:00Z">
              <w:r>
                <w:rPr>
                  <w:rFonts w:eastAsia="等线"/>
                  <w:color w:val="000000"/>
                  <w:sz w:val="18"/>
                  <w:szCs w:val="18"/>
                </w:rPr>
                <w:t xml:space="preserve">TR 38.901 </w:t>
              </w:r>
            </w:ins>
          </w:p>
        </w:tc>
      </w:tr>
      <w:tr w:rsidR="002B0907" w:rsidTr="00C87AF8">
        <w:trPr>
          <w:ins w:id="1865" w:author="R4-2120772" w:date="2021-11-15T15:09:00Z"/>
        </w:trPr>
        <w:tc>
          <w:tcPr>
            <w:tcW w:w="1542" w:type="pct"/>
          </w:tcPr>
          <w:p w:rsidR="002B0907" w:rsidRDefault="002B0907" w:rsidP="002B0907">
            <w:pPr>
              <w:snapToGrid w:val="0"/>
              <w:jc w:val="center"/>
              <w:rPr>
                <w:ins w:id="1866" w:author="R4-2120772" w:date="2021-11-15T15:09:00Z"/>
                <w:rFonts w:eastAsia="等线"/>
                <w:sz w:val="18"/>
                <w:szCs w:val="15"/>
              </w:rPr>
            </w:pPr>
            <w:ins w:id="1867" w:author="R4-2120772" w:date="2021-11-15T15:09:00Z">
              <w:r>
                <w:rPr>
                  <w:rFonts w:eastAsia="等线"/>
                  <w:sz w:val="18"/>
                  <w:szCs w:val="15"/>
                </w:rPr>
                <w:t>Standard deviation of BS-UE log-normal shadow fading in dB</w:t>
              </w:r>
            </w:ins>
          </w:p>
        </w:tc>
        <w:tc>
          <w:tcPr>
            <w:tcW w:w="1729" w:type="pct"/>
          </w:tcPr>
          <w:p w:rsidR="002B0907" w:rsidRDefault="002B0907" w:rsidP="002B0907">
            <w:pPr>
              <w:snapToGrid w:val="0"/>
              <w:jc w:val="center"/>
              <w:rPr>
                <w:ins w:id="1868" w:author="R4-2120772" w:date="2021-11-15T15:09:00Z"/>
                <w:rFonts w:eastAsia="等线"/>
                <w:sz w:val="18"/>
                <w:szCs w:val="15"/>
              </w:rPr>
            </w:pPr>
            <w:ins w:id="1869" w:author="R4-2120772" w:date="2021-11-15T15:09:00Z">
              <w:r>
                <w:rPr>
                  <w:rFonts w:eastAsia="等线"/>
                  <w:sz w:val="18"/>
                  <w:szCs w:val="15"/>
                </w:rPr>
                <w:t>10</w:t>
              </w:r>
            </w:ins>
          </w:p>
        </w:tc>
        <w:tc>
          <w:tcPr>
            <w:tcW w:w="1729" w:type="pct"/>
          </w:tcPr>
          <w:p w:rsidR="002B0907" w:rsidRDefault="002B0907" w:rsidP="002B0907">
            <w:pPr>
              <w:snapToGrid w:val="0"/>
              <w:jc w:val="center"/>
              <w:rPr>
                <w:ins w:id="1870" w:author="R4-2120772" w:date="2021-11-15T15:09:00Z"/>
                <w:rFonts w:eastAsia="等线"/>
                <w:sz w:val="18"/>
                <w:szCs w:val="15"/>
                <w:highlight w:val="cyan"/>
              </w:rPr>
            </w:pPr>
            <w:ins w:id="1871" w:author="R4-2120772" w:date="2021-11-15T15:09:00Z">
              <w:r>
                <w:rPr>
                  <w:rFonts w:eastAsia="等线"/>
                  <w:color w:val="000000"/>
                  <w:sz w:val="18"/>
                  <w:szCs w:val="18"/>
                </w:rPr>
                <w:t>Deployment scenario related, referring to TR 38.901.</w:t>
              </w:r>
            </w:ins>
          </w:p>
        </w:tc>
      </w:tr>
      <w:tr w:rsidR="002B0907" w:rsidTr="00C87AF8">
        <w:trPr>
          <w:ins w:id="1872" w:author="R4-2120772" w:date="2021-11-15T15:09:00Z"/>
        </w:trPr>
        <w:tc>
          <w:tcPr>
            <w:tcW w:w="1542" w:type="pct"/>
          </w:tcPr>
          <w:p w:rsidR="002B0907" w:rsidRDefault="002B0907" w:rsidP="002B0907">
            <w:pPr>
              <w:snapToGrid w:val="0"/>
              <w:jc w:val="center"/>
              <w:rPr>
                <w:ins w:id="1873" w:author="R4-2120772" w:date="2021-11-15T15:09:00Z"/>
                <w:rFonts w:eastAsia="等线"/>
                <w:sz w:val="18"/>
                <w:szCs w:val="15"/>
              </w:rPr>
            </w:pPr>
            <w:ins w:id="1874" w:author="R4-2120772" w:date="2021-11-15T15:09:00Z">
              <w:r>
                <w:rPr>
                  <w:rFonts w:eastAsia="等线"/>
                  <w:sz w:val="18"/>
                  <w:szCs w:val="15"/>
                </w:rPr>
                <w:t>Shadowing correlation</w:t>
              </w:r>
            </w:ins>
          </w:p>
        </w:tc>
        <w:tc>
          <w:tcPr>
            <w:tcW w:w="1729" w:type="pct"/>
          </w:tcPr>
          <w:p w:rsidR="002B0907" w:rsidRDefault="002B0907" w:rsidP="002B0907">
            <w:pPr>
              <w:snapToGrid w:val="0"/>
              <w:jc w:val="center"/>
              <w:rPr>
                <w:ins w:id="1875" w:author="R4-2120772" w:date="2021-11-15T15:09:00Z"/>
                <w:rFonts w:eastAsia="等线"/>
                <w:sz w:val="18"/>
                <w:szCs w:val="15"/>
              </w:rPr>
            </w:pPr>
            <w:ins w:id="1876" w:author="R4-2120772" w:date="2021-11-15T15:09:00Z">
              <w:r>
                <w:rPr>
                  <w:rFonts w:eastAsia="等线"/>
                  <w:sz w:val="18"/>
                  <w:szCs w:val="15"/>
                </w:rPr>
                <w:t xml:space="preserve">Inter-cell 0.5 </w:t>
              </w:r>
            </w:ins>
          </w:p>
          <w:p w:rsidR="002B0907" w:rsidRDefault="002B0907" w:rsidP="002B0907">
            <w:pPr>
              <w:snapToGrid w:val="0"/>
              <w:jc w:val="center"/>
              <w:rPr>
                <w:ins w:id="1877" w:author="R4-2120772" w:date="2021-11-15T15:09:00Z"/>
                <w:rFonts w:eastAsia="等线"/>
                <w:sz w:val="18"/>
                <w:szCs w:val="15"/>
              </w:rPr>
            </w:pPr>
            <w:ins w:id="1878" w:author="R4-2120772" w:date="2021-11-15T15:09:00Z">
              <w:r>
                <w:rPr>
                  <w:rFonts w:eastAsia="等线"/>
                  <w:sz w:val="18"/>
                  <w:szCs w:val="15"/>
                </w:rPr>
                <w:lastRenderedPageBreak/>
                <w:t>Intra-cell 1</w:t>
              </w:r>
            </w:ins>
          </w:p>
        </w:tc>
        <w:tc>
          <w:tcPr>
            <w:tcW w:w="1729" w:type="pct"/>
          </w:tcPr>
          <w:p w:rsidR="002B0907" w:rsidRDefault="002B0907" w:rsidP="002B0907">
            <w:pPr>
              <w:snapToGrid w:val="0"/>
              <w:jc w:val="center"/>
              <w:rPr>
                <w:ins w:id="1879" w:author="R4-2120772" w:date="2021-11-15T15:09:00Z"/>
                <w:rFonts w:eastAsia="等线"/>
                <w:sz w:val="18"/>
                <w:szCs w:val="15"/>
              </w:rPr>
            </w:pPr>
            <w:ins w:id="1880" w:author="R4-2120772" w:date="2021-11-15T15:09:00Z">
              <w:r>
                <w:rPr>
                  <w:rFonts w:eastAsia="等线"/>
                  <w:sz w:val="18"/>
                  <w:szCs w:val="15"/>
                </w:rPr>
                <w:lastRenderedPageBreak/>
                <w:t xml:space="preserve">Inter-cell 0.5 </w:t>
              </w:r>
            </w:ins>
          </w:p>
          <w:p w:rsidR="002B0907" w:rsidRDefault="002B0907" w:rsidP="002B0907">
            <w:pPr>
              <w:snapToGrid w:val="0"/>
              <w:jc w:val="center"/>
              <w:rPr>
                <w:ins w:id="1881" w:author="R4-2120772" w:date="2021-11-15T15:09:00Z"/>
                <w:rFonts w:eastAsia="等线"/>
                <w:sz w:val="18"/>
                <w:szCs w:val="15"/>
              </w:rPr>
            </w:pPr>
            <w:ins w:id="1882" w:author="R4-2120772" w:date="2021-11-15T15:09:00Z">
              <w:r>
                <w:rPr>
                  <w:rFonts w:eastAsia="等线"/>
                  <w:sz w:val="18"/>
                  <w:szCs w:val="15"/>
                </w:rPr>
                <w:lastRenderedPageBreak/>
                <w:t>Intra-cell 1</w:t>
              </w:r>
            </w:ins>
          </w:p>
        </w:tc>
      </w:tr>
      <w:tr w:rsidR="002B0907" w:rsidTr="00C87AF8">
        <w:trPr>
          <w:ins w:id="1883" w:author="R4-2120772" w:date="2021-11-15T15:09:00Z"/>
        </w:trPr>
        <w:tc>
          <w:tcPr>
            <w:tcW w:w="1542" w:type="pct"/>
          </w:tcPr>
          <w:p w:rsidR="002B0907" w:rsidRDefault="002B0907" w:rsidP="002B0907">
            <w:pPr>
              <w:snapToGrid w:val="0"/>
              <w:jc w:val="center"/>
              <w:rPr>
                <w:ins w:id="1884" w:author="R4-2120772" w:date="2021-11-15T15:09:00Z"/>
                <w:rFonts w:eastAsia="等线"/>
                <w:sz w:val="18"/>
                <w:szCs w:val="15"/>
              </w:rPr>
            </w:pPr>
            <w:ins w:id="1885" w:author="R4-2120772" w:date="2021-11-15T15:09:00Z">
              <w:r>
                <w:rPr>
                  <w:rFonts w:eastAsia="等线"/>
                  <w:sz w:val="18"/>
                  <w:szCs w:val="15"/>
                </w:rPr>
                <w:lastRenderedPageBreak/>
                <w:t>Link-level performance model</w:t>
              </w:r>
            </w:ins>
          </w:p>
        </w:tc>
        <w:tc>
          <w:tcPr>
            <w:tcW w:w="1729" w:type="pct"/>
          </w:tcPr>
          <w:p w:rsidR="002B0907" w:rsidRDefault="002B0907" w:rsidP="002B0907">
            <w:pPr>
              <w:snapToGrid w:val="0"/>
              <w:jc w:val="center"/>
              <w:rPr>
                <w:ins w:id="1886" w:author="R4-2120772" w:date="2021-11-15T15:09:00Z"/>
                <w:rFonts w:eastAsia="等线"/>
                <w:sz w:val="18"/>
                <w:szCs w:val="15"/>
              </w:rPr>
            </w:pPr>
          </w:p>
        </w:tc>
        <w:tc>
          <w:tcPr>
            <w:tcW w:w="1729" w:type="pct"/>
          </w:tcPr>
          <w:p w:rsidR="002B0907" w:rsidRDefault="002B0907" w:rsidP="002B0907">
            <w:pPr>
              <w:snapToGrid w:val="0"/>
              <w:jc w:val="center"/>
              <w:rPr>
                <w:ins w:id="1887" w:author="R4-2120772" w:date="2021-11-15T15:09:00Z"/>
                <w:rFonts w:eastAsia="等线"/>
                <w:color w:val="000000"/>
                <w:sz w:val="18"/>
                <w:szCs w:val="18"/>
              </w:rPr>
            </w:pPr>
            <w:ins w:id="1888" w:author="R4-2120772" w:date="2021-11-15T15:09:00Z">
              <w:r>
                <w:rPr>
                  <w:rFonts w:eastAsia="等线"/>
                  <w:color w:val="000000"/>
                  <w:sz w:val="18"/>
                  <w:szCs w:val="18"/>
                </w:rPr>
                <w:t>See Section 2.9</w:t>
              </w:r>
            </w:ins>
          </w:p>
          <w:p w:rsidR="002B0907" w:rsidRDefault="002B0907" w:rsidP="002B0907">
            <w:pPr>
              <w:snapToGrid w:val="0"/>
              <w:jc w:val="center"/>
              <w:rPr>
                <w:ins w:id="1889" w:author="R4-2120772" w:date="2021-11-15T15:09:00Z"/>
                <w:rFonts w:eastAsia="等线"/>
                <w:sz w:val="18"/>
                <w:szCs w:val="15"/>
              </w:rPr>
            </w:pPr>
            <w:ins w:id="1890" w:author="R4-2120772" w:date="2021-11-15T15:09:00Z">
              <w:r>
                <w:rPr>
                  <w:rFonts w:eastAsia="等线"/>
                  <w:color w:val="000000"/>
                  <w:sz w:val="18"/>
                  <w:szCs w:val="18"/>
                </w:rPr>
                <w:t>Throughtput-SINR mapping</w:t>
              </w:r>
            </w:ins>
          </w:p>
        </w:tc>
      </w:tr>
      <w:tr w:rsidR="002B0907" w:rsidTr="00C87AF8">
        <w:trPr>
          <w:ins w:id="1891" w:author="R4-2120772" w:date="2021-11-15T15:09:00Z"/>
        </w:trPr>
        <w:tc>
          <w:tcPr>
            <w:tcW w:w="1542" w:type="pct"/>
          </w:tcPr>
          <w:p w:rsidR="002B0907" w:rsidRDefault="002B0907" w:rsidP="002B0907">
            <w:pPr>
              <w:snapToGrid w:val="0"/>
              <w:jc w:val="center"/>
              <w:rPr>
                <w:ins w:id="1892" w:author="R4-2120772" w:date="2021-11-15T15:09:00Z"/>
                <w:rFonts w:eastAsia="等线"/>
                <w:sz w:val="18"/>
                <w:szCs w:val="15"/>
              </w:rPr>
            </w:pPr>
            <w:ins w:id="1893" w:author="R4-2120772" w:date="2021-11-15T15:09:00Z">
              <w:r>
                <w:rPr>
                  <w:rFonts w:eastAsia="等线" w:hint="eastAsia"/>
                  <w:sz w:val="18"/>
                  <w:szCs w:val="15"/>
                </w:rPr>
                <w:t>U</w:t>
              </w:r>
              <w:r>
                <w:rPr>
                  <w:rFonts w:eastAsia="等线"/>
                  <w:sz w:val="18"/>
                  <w:szCs w:val="15"/>
                </w:rPr>
                <w:t>E distribution</w:t>
              </w:r>
            </w:ins>
          </w:p>
        </w:tc>
        <w:tc>
          <w:tcPr>
            <w:tcW w:w="1729" w:type="pct"/>
          </w:tcPr>
          <w:p w:rsidR="002B0907" w:rsidRDefault="002B0907" w:rsidP="002B0907">
            <w:pPr>
              <w:snapToGrid w:val="0"/>
              <w:jc w:val="center"/>
              <w:rPr>
                <w:ins w:id="1894" w:author="R4-2120772" w:date="2021-11-15T15:09:00Z"/>
                <w:rFonts w:eastAsia="等线"/>
                <w:sz w:val="18"/>
                <w:szCs w:val="15"/>
              </w:rPr>
            </w:pPr>
          </w:p>
        </w:tc>
        <w:tc>
          <w:tcPr>
            <w:tcW w:w="1729" w:type="pct"/>
          </w:tcPr>
          <w:p w:rsidR="002B0907" w:rsidRDefault="002B0907" w:rsidP="002B0907">
            <w:pPr>
              <w:snapToGrid w:val="0"/>
              <w:jc w:val="center"/>
              <w:rPr>
                <w:ins w:id="1895" w:author="R4-2120772" w:date="2021-11-15T15:09:00Z"/>
                <w:rFonts w:eastAsia="等线"/>
                <w:sz w:val="18"/>
                <w:szCs w:val="15"/>
                <w:highlight w:val="cyan"/>
              </w:rPr>
            </w:pPr>
            <w:ins w:id="1896" w:author="R4-2120772" w:date="2021-11-15T15:09:00Z">
              <w:r>
                <w:rPr>
                  <w:rFonts w:eastAsia="等线"/>
                  <w:color w:val="000000"/>
                  <w:sz w:val="18"/>
                  <w:szCs w:val="18"/>
                </w:rPr>
                <w:t>Uniform</w:t>
              </w:r>
            </w:ins>
          </w:p>
        </w:tc>
      </w:tr>
      <w:tr w:rsidR="002B0907" w:rsidTr="00C87AF8">
        <w:trPr>
          <w:ins w:id="1897" w:author="R4-2120772" w:date="2021-11-15T15:09:00Z"/>
        </w:trPr>
        <w:tc>
          <w:tcPr>
            <w:tcW w:w="1542" w:type="pct"/>
          </w:tcPr>
          <w:p w:rsidR="002B0907" w:rsidRDefault="002B0907" w:rsidP="002B0907">
            <w:pPr>
              <w:snapToGrid w:val="0"/>
              <w:jc w:val="center"/>
              <w:rPr>
                <w:ins w:id="1898" w:author="R4-2120772" w:date="2021-11-15T15:09:00Z"/>
                <w:rFonts w:eastAsia="等线"/>
                <w:sz w:val="18"/>
                <w:szCs w:val="15"/>
              </w:rPr>
            </w:pPr>
            <w:ins w:id="1899" w:author="R4-2120772" w:date="2021-11-15T15:09:00Z">
              <w:r>
                <w:rPr>
                  <w:rFonts w:eastAsia="等线"/>
                  <w:sz w:val="18"/>
                  <w:szCs w:val="15"/>
                </w:rPr>
                <w:t>Evaluation metrics</w:t>
              </w:r>
            </w:ins>
          </w:p>
        </w:tc>
        <w:tc>
          <w:tcPr>
            <w:tcW w:w="1729" w:type="pct"/>
          </w:tcPr>
          <w:p w:rsidR="002B0907" w:rsidRDefault="002B0907" w:rsidP="002B0907">
            <w:pPr>
              <w:snapToGrid w:val="0"/>
              <w:jc w:val="center"/>
              <w:rPr>
                <w:ins w:id="1900" w:author="R4-2120772" w:date="2021-11-15T15:09:00Z"/>
                <w:rFonts w:eastAsia="等线"/>
                <w:sz w:val="18"/>
                <w:szCs w:val="15"/>
              </w:rPr>
            </w:pPr>
            <w:ins w:id="1901" w:author="R4-2120772" w:date="2021-11-15T15:09:00Z">
              <w:r>
                <w:rPr>
                  <w:rFonts w:eastAsia="等线"/>
                  <w:sz w:val="18"/>
                  <w:szCs w:val="15"/>
                </w:rPr>
                <w:t>SINR vs ACS (as victim)</w:t>
              </w:r>
            </w:ins>
          </w:p>
        </w:tc>
        <w:tc>
          <w:tcPr>
            <w:tcW w:w="1729" w:type="pct"/>
          </w:tcPr>
          <w:p w:rsidR="002B0907" w:rsidRDefault="002B0907" w:rsidP="002B0907">
            <w:pPr>
              <w:snapToGrid w:val="0"/>
              <w:jc w:val="center"/>
              <w:rPr>
                <w:ins w:id="1902" w:author="R4-2120772" w:date="2021-11-15T15:09:00Z"/>
                <w:rFonts w:eastAsia="等线"/>
                <w:color w:val="000000"/>
                <w:sz w:val="18"/>
                <w:szCs w:val="18"/>
              </w:rPr>
            </w:pPr>
            <w:ins w:id="1903" w:author="R4-2120772" w:date="2021-11-15T15:09:00Z">
              <w:r>
                <w:rPr>
                  <w:rFonts w:eastAsia="等线"/>
                  <w:color w:val="000000"/>
                  <w:sz w:val="18"/>
                  <w:szCs w:val="18"/>
                </w:rPr>
                <w:t xml:space="preserve">See Section 2.9 </w:t>
              </w:r>
            </w:ins>
          </w:p>
          <w:p w:rsidR="002B0907" w:rsidRDefault="002B0907" w:rsidP="002B0907">
            <w:pPr>
              <w:snapToGrid w:val="0"/>
              <w:jc w:val="center"/>
              <w:rPr>
                <w:ins w:id="1904" w:author="R4-2120772" w:date="2021-11-15T15:09:00Z"/>
                <w:rFonts w:eastAsia="等线"/>
                <w:sz w:val="18"/>
                <w:szCs w:val="15"/>
                <w:highlight w:val="cyan"/>
              </w:rPr>
            </w:pPr>
            <w:ins w:id="1905" w:author="R4-2120772" w:date="2021-11-15T15:09:00Z">
              <w:r>
                <w:rPr>
                  <w:rFonts w:eastAsia="等线"/>
                  <w:color w:val="000000"/>
                  <w:sz w:val="18"/>
                  <w:szCs w:val="18"/>
                </w:rPr>
                <w:t>Throughtput or SNR loss criteria</w:t>
              </w:r>
            </w:ins>
          </w:p>
        </w:tc>
      </w:tr>
    </w:tbl>
    <w:p w:rsidR="002B0907" w:rsidRDefault="002B0907" w:rsidP="002B0907">
      <w:pPr>
        <w:rPr>
          <w:ins w:id="1906" w:author="R4-2120772" w:date="2021-11-15T15:09:00Z"/>
          <w:rFonts w:eastAsia="宋体"/>
        </w:rPr>
      </w:pPr>
    </w:p>
    <w:p w:rsidR="002B0907" w:rsidRDefault="002B0907" w:rsidP="002B0907">
      <w:pPr>
        <w:keepNext/>
        <w:keepLines/>
        <w:spacing w:after="80"/>
        <w:jc w:val="center"/>
        <w:rPr>
          <w:ins w:id="1907" w:author="R4-2120772" w:date="2021-11-15T15:09:00Z"/>
          <w:rFonts w:ascii="Arial" w:eastAsia="宋体" w:hAnsi="Arial"/>
          <w:b/>
          <w:sz w:val="15"/>
        </w:rPr>
      </w:pPr>
      <w:ins w:id="1908" w:author="R4-2120772" w:date="2021-11-15T15:09:00Z">
        <w:r>
          <w:rPr>
            <w:rFonts w:ascii="Arial" w:eastAsia="宋体" w:hAnsi="Arial"/>
            <w:b/>
            <w:sz w:val="18"/>
          </w:rPr>
          <w:t>Table 6.2.2.4-2 Deployment-related parameters of TN (2 GHz)</w:t>
        </w:r>
      </w:ins>
    </w:p>
    <w:tbl>
      <w:tblPr>
        <w:tblStyle w:val="22"/>
        <w:tblW w:w="5000" w:type="pct"/>
        <w:tblLook w:val="04A0" w:firstRow="1" w:lastRow="0" w:firstColumn="1" w:lastColumn="0" w:noHBand="0" w:noVBand="1"/>
      </w:tblPr>
      <w:tblGrid>
        <w:gridCol w:w="1768"/>
        <w:gridCol w:w="2196"/>
        <w:gridCol w:w="2127"/>
        <w:gridCol w:w="3540"/>
      </w:tblGrid>
      <w:tr w:rsidR="002B0907" w:rsidTr="002B0907">
        <w:trPr>
          <w:trHeight w:val="330"/>
          <w:ins w:id="1909" w:author="R4-2120772" w:date="2021-11-15T15:09:00Z"/>
        </w:trPr>
        <w:tc>
          <w:tcPr>
            <w:tcW w:w="918" w:type="pct"/>
            <w:vAlign w:val="center"/>
          </w:tcPr>
          <w:p w:rsidR="002B0907" w:rsidRDefault="002B0907" w:rsidP="002B0907">
            <w:pPr>
              <w:jc w:val="center"/>
              <w:rPr>
                <w:ins w:id="1910" w:author="R4-2120772" w:date="2021-11-15T15:09:00Z"/>
              </w:rPr>
            </w:pPr>
          </w:p>
        </w:tc>
        <w:tc>
          <w:tcPr>
            <w:tcW w:w="1140" w:type="pct"/>
            <w:vAlign w:val="center"/>
          </w:tcPr>
          <w:p w:rsidR="002B0907" w:rsidRDefault="002B0907" w:rsidP="002B0907">
            <w:pPr>
              <w:jc w:val="center"/>
              <w:rPr>
                <w:ins w:id="1911" w:author="R4-2120772" w:date="2021-11-15T15:09:00Z"/>
              </w:rPr>
            </w:pPr>
            <w:ins w:id="1912" w:author="R4-2120772" w:date="2021-11-15T15:09:00Z">
              <w:r>
                <w:t>Urban Macro</w:t>
              </w:r>
            </w:ins>
          </w:p>
        </w:tc>
        <w:tc>
          <w:tcPr>
            <w:tcW w:w="1104" w:type="pct"/>
            <w:vAlign w:val="center"/>
          </w:tcPr>
          <w:p w:rsidR="002B0907" w:rsidRDefault="002B0907" w:rsidP="002B0907">
            <w:pPr>
              <w:jc w:val="center"/>
              <w:rPr>
                <w:ins w:id="1913" w:author="R4-2120772" w:date="2021-11-15T15:09:00Z"/>
              </w:rPr>
            </w:pPr>
            <w:ins w:id="1914" w:author="R4-2120772" w:date="2021-11-15T15:09:00Z">
              <w:r>
                <w:t>Rural Macro</w:t>
              </w:r>
            </w:ins>
          </w:p>
        </w:tc>
        <w:tc>
          <w:tcPr>
            <w:tcW w:w="1838" w:type="pct"/>
            <w:vAlign w:val="center"/>
          </w:tcPr>
          <w:p w:rsidR="002B0907" w:rsidRDefault="002B0907" w:rsidP="002B0907">
            <w:pPr>
              <w:jc w:val="center"/>
              <w:rPr>
                <w:ins w:id="1915" w:author="R4-2120772" w:date="2021-11-15T15:09:00Z"/>
              </w:rPr>
            </w:pPr>
            <w:ins w:id="1916" w:author="R4-2120772" w:date="2021-11-15T15:09:00Z">
              <w:r>
                <w:rPr>
                  <w:rFonts w:hint="eastAsia"/>
                </w:rPr>
                <w:t>R</w:t>
              </w:r>
              <w:r>
                <w:t>emarks</w:t>
              </w:r>
            </w:ins>
          </w:p>
        </w:tc>
      </w:tr>
      <w:tr w:rsidR="002B0907" w:rsidTr="002B0907">
        <w:trPr>
          <w:ins w:id="1917" w:author="R4-2120772" w:date="2021-11-15T15:09:00Z"/>
        </w:trPr>
        <w:tc>
          <w:tcPr>
            <w:tcW w:w="918" w:type="pct"/>
            <w:vAlign w:val="center"/>
          </w:tcPr>
          <w:p w:rsidR="002B0907" w:rsidRDefault="002B0907" w:rsidP="002B0907">
            <w:pPr>
              <w:jc w:val="center"/>
              <w:rPr>
                <w:ins w:id="1918" w:author="R4-2120772" w:date="2021-11-15T15:09:00Z"/>
              </w:rPr>
            </w:pPr>
            <w:ins w:id="1919" w:author="R4-2120772" w:date="2021-11-15T15:09:00Z">
              <w:r>
                <w:rPr>
                  <w:rFonts w:eastAsia="等线" w:hint="eastAsia"/>
                </w:rPr>
                <w:t>I</w:t>
              </w:r>
              <w:r>
                <w:rPr>
                  <w:rFonts w:eastAsia="等线"/>
                </w:rPr>
                <w:t>SD in meters</w:t>
              </w:r>
            </w:ins>
          </w:p>
        </w:tc>
        <w:tc>
          <w:tcPr>
            <w:tcW w:w="1140" w:type="pct"/>
            <w:vAlign w:val="center"/>
          </w:tcPr>
          <w:p w:rsidR="002B0907" w:rsidRDefault="002B0907" w:rsidP="002B0907">
            <w:pPr>
              <w:jc w:val="center"/>
              <w:rPr>
                <w:ins w:id="1920" w:author="R4-2120772" w:date="2021-11-15T15:09:00Z"/>
              </w:rPr>
            </w:pPr>
            <w:ins w:id="1921" w:author="R4-2120772" w:date="2021-11-15T15:09:00Z">
              <w:r>
                <w:t>750</w:t>
              </w:r>
            </w:ins>
          </w:p>
        </w:tc>
        <w:tc>
          <w:tcPr>
            <w:tcW w:w="1104" w:type="pct"/>
            <w:vAlign w:val="center"/>
          </w:tcPr>
          <w:p w:rsidR="002B0907" w:rsidRDefault="002B0907" w:rsidP="002B0907">
            <w:pPr>
              <w:jc w:val="center"/>
              <w:rPr>
                <w:ins w:id="1922" w:author="R4-2120772" w:date="2021-11-15T15:09:00Z"/>
              </w:rPr>
            </w:pPr>
            <w:ins w:id="1923" w:author="R4-2120772" w:date="2021-11-15T15:09:00Z">
              <w:r>
                <w:t>7500</w:t>
              </w:r>
            </w:ins>
          </w:p>
        </w:tc>
        <w:tc>
          <w:tcPr>
            <w:tcW w:w="1838" w:type="pct"/>
            <w:vMerge w:val="restart"/>
            <w:vAlign w:val="center"/>
          </w:tcPr>
          <w:p w:rsidR="002B0907" w:rsidRDefault="002B0907" w:rsidP="002C0E89">
            <w:pPr>
              <w:jc w:val="center"/>
              <w:rPr>
                <w:ins w:id="1924" w:author="R4-2120772" w:date="2021-11-15T15:09:00Z"/>
              </w:rPr>
            </w:pPr>
            <w:ins w:id="1925" w:author="R4-2120772" w:date="2021-11-15T15:09:00Z">
              <w:r>
                <w:rPr>
                  <w:rFonts w:hint="eastAsia"/>
                </w:rPr>
                <w:t>I</w:t>
              </w:r>
              <w:r>
                <w:t>TU-R Report M.2292</w:t>
              </w:r>
            </w:ins>
            <w:ins w:id="1926" w:author="JIN Yiran" w:date="2021-11-15T17:11:00Z">
              <w:r w:rsidR="006436D6">
                <w:t>[</w:t>
              </w:r>
            </w:ins>
            <w:ins w:id="1927" w:author="JIN Yiran" w:date="2021-11-15T18:46:00Z">
              <w:r w:rsidR="002C0E89">
                <w:t>10</w:t>
              </w:r>
            </w:ins>
            <w:ins w:id="1928" w:author="JIN Yiran" w:date="2021-11-15T17:11:00Z">
              <w:r w:rsidR="006436D6">
                <w:t>]</w:t>
              </w:r>
            </w:ins>
          </w:p>
        </w:tc>
      </w:tr>
      <w:tr w:rsidR="002B0907" w:rsidTr="002B0907">
        <w:trPr>
          <w:ins w:id="1929" w:author="R4-2120772" w:date="2021-11-15T15:09:00Z"/>
        </w:trPr>
        <w:tc>
          <w:tcPr>
            <w:tcW w:w="918" w:type="pct"/>
            <w:vAlign w:val="center"/>
          </w:tcPr>
          <w:p w:rsidR="002B0907" w:rsidRDefault="002B0907" w:rsidP="002B0907">
            <w:pPr>
              <w:jc w:val="center"/>
              <w:rPr>
                <w:ins w:id="1930" w:author="R4-2120772" w:date="2021-11-15T15:09:00Z"/>
              </w:rPr>
            </w:pPr>
            <w:ins w:id="1931" w:author="R4-2120772" w:date="2021-11-15T15:09:00Z">
              <w:r>
                <w:t>BS Antenna height in meters</w:t>
              </w:r>
            </w:ins>
          </w:p>
        </w:tc>
        <w:tc>
          <w:tcPr>
            <w:tcW w:w="1140" w:type="pct"/>
            <w:vAlign w:val="center"/>
          </w:tcPr>
          <w:p w:rsidR="002B0907" w:rsidRDefault="002B0907" w:rsidP="002B0907">
            <w:pPr>
              <w:jc w:val="center"/>
              <w:rPr>
                <w:ins w:id="1932" w:author="R4-2120772" w:date="2021-11-15T15:09:00Z"/>
              </w:rPr>
            </w:pPr>
            <w:ins w:id="1933" w:author="R4-2120772" w:date="2021-11-15T15:09:00Z">
              <w:r>
                <w:t>25</w:t>
              </w:r>
            </w:ins>
          </w:p>
        </w:tc>
        <w:tc>
          <w:tcPr>
            <w:tcW w:w="1104" w:type="pct"/>
            <w:vAlign w:val="center"/>
          </w:tcPr>
          <w:p w:rsidR="002B0907" w:rsidRDefault="002B0907" w:rsidP="002B0907">
            <w:pPr>
              <w:jc w:val="center"/>
              <w:rPr>
                <w:ins w:id="1934" w:author="R4-2120772" w:date="2021-11-15T15:09:00Z"/>
              </w:rPr>
            </w:pPr>
            <w:ins w:id="1935" w:author="R4-2120772" w:date="2021-11-15T15:09:00Z">
              <w:r>
                <w:rPr>
                  <w:rFonts w:hint="eastAsia"/>
                </w:rPr>
                <w:t>3</w:t>
              </w:r>
              <w:r>
                <w:t>0</w:t>
              </w:r>
            </w:ins>
          </w:p>
        </w:tc>
        <w:tc>
          <w:tcPr>
            <w:tcW w:w="1838" w:type="pct"/>
            <w:vMerge/>
            <w:vAlign w:val="center"/>
          </w:tcPr>
          <w:p w:rsidR="002B0907" w:rsidRDefault="002B0907" w:rsidP="002B0907">
            <w:pPr>
              <w:jc w:val="center"/>
              <w:rPr>
                <w:ins w:id="1936" w:author="R4-2120772" w:date="2021-11-15T15:09:00Z"/>
              </w:rPr>
            </w:pPr>
          </w:p>
        </w:tc>
      </w:tr>
      <w:tr w:rsidR="002B0907" w:rsidTr="002B0907">
        <w:trPr>
          <w:ins w:id="1937" w:author="R4-2120772" w:date="2021-11-15T15:09:00Z"/>
        </w:trPr>
        <w:tc>
          <w:tcPr>
            <w:tcW w:w="918" w:type="pct"/>
            <w:vAlign w:val="center"/>
          </w:tcPr>
          <w:p w:rsidR="002B0907" w:rsidRDefault="002B0907" w:rsidP="002B0907">
            <w:pPr>
              <w:jc w:val="center"/>
              <w:rPr>
                <w:ins w:id="1938" w:author="R4-2120772" w:date="2021-11-15T15:09:00Z"/>
              </w:rPr>
            </w:pPr>
            <w:ins w:id="1939" w:author="R4-2120772" w:date="2021-11-15T15:09:00Z">
              <w:r>
                <w:t>UE Outdoor/indoor</w:t>
              </w:r>
            </w:ins>
          </w:p>
        </w:tc>
        <w:tc>
          <w:tcPr>
            <w:tcW w:w="2244" w:type="pct"/>
            <w:gridSpan w:val="2"/>
            <w:vAlign w:val="center"/>
          </w:tcPr>
          <w:p w:rsidR="002B0907" w:rsidRDefault="002B0907" w:rsidP="002B0907">
            <w:pPr>
              <w:jc w:val="center"/>
              <w:rPr>
                <w:ins w:id="1940" w:author="R4-2120772" w:date="2021-11-15T15:09:00Z"/>
              </w:rPr>
            </w:pPr>
            <w:ins w:id="1941" w:author="R4-2120772" w:date="2021-11-15T15:09:00Z">
              <w:r>
                <w:t>100% Outdoor</w:t>
              </w:r>
            </w:ins>
          </w:p>
        </w:tc>
        <w:tc>
          <w:tcPr>
            <w:tcW w:w="1838" w:type="pct"/>
            <w:vAlign w:val="center"/>
          </w:tcPr>
          <w:p w:rsidR="002B0907" w:rsidRDefault="002B0907" w:rsidP="002B0907">
            <w:pPr>
              <w:jc w:val="center"/>
              <w:rPr>
                <w:ins w:id="1942" w:author="R4-2120772" w:date="2021-11-15T15:09:00Z"/>
                <w:rFonts w:eastAsia="等线"/>
              </w:rPr>
            </w:pPr>
          </w:p>
        </w:tc>
      </w:tr>
      <w:tr w:rsidR="002B0907" w:rsidTr="002B0907">
        <w:trPr>
          <w:ins w:id="1943" w:author="R4-2120772" w:date="2021-11-15T15:09:00Z"/>
        </w:trPr>
        <w:tc>
          <w:tcPr>
            <w:tcW w:w="918" w:type="pct"/>
            <w:vAlign w:val="center"/>
          </w:tcPr>
          <w:p w:rsidR="002B0907" w:rsidRDefault="002B0907" w:rsidP="002B0907">
            <w:pPr>
              <w:jc w:val="center"/>
              <w:rPr>
                <w:ins w:id="1944" w:author="R4-2120772" w:date="2021-11-15T15:09:00Z"/>
              </w:rPr>
            </w:pPr>
            <w:ins w:id="1945" w:author="R4-2120772" w:date="2021-11-15T15:09:00Z">
              <w:r>
                <w:t>UE height in meter</w:t>
              </w:r>
            </w:ins>
          </w:p>
        </w:tc>
        <w:tc>
          <w:tcPr>
            <w:tcW w:w="1140" w:type="pct"/>
            <w:vAlign w:val="center"/>
          </w:tcPr>
          <w:p w:rsidR="002B0907" w:rsidRDefault="002B0907" w:rsidP="002B0907">
            <w:pPr>
              <w:jc w:val="center"/>
              <w:rPr>
                <w:ins w:id="1946" w:author="R4-2120772" w:date="2021-11-15T15:09:00Z"/>
              </w:rPr>
            </w:pPr>
            <w:ins w:id="1947" w:author="R4-2120772" w:date="2021-11-15T15:09:00Z">
              <w:r>
                <w:t>1.5</w:t>
              </w:r>
            </w:ins>
          </w:p>
        </w:tc>
        <w:tc>
          <w:tcPr>
            <w:tcW w:w="1104" w:type="pct"/>
            <w:vAlign w:val="center"/>
          </w:tcPr>
          <w:p w:rsidR="002B0907" w:rsidRDefault="002B0907" w:rsidP="002B0907">
            <w:pPr>
              <w:jc w:val="center"/>
              <w:rPr>
                <w:ins w:id="1948" w:author="R4-2120772" w:date="2021-11-15T15:09:00Z"/>
              </w:rPr>
            </w:pPr>
            <w:ins w:id="1949" w:author="R4-2120772" w:date="2021-11-15T15:09:00Z">
              <w:r>
                <w:t>1.5</w:t>
              </w:r>
            </w:ins>
          </w:p>
        </w:tc>
        <w:tc>
          <w:tcPr>
            <w:tcW w:w="1838" w:type="pct"/>
            <w:vAlign w:val="center"/>
          </w:tcPr>
          <w:p w:rsidR="002B0907" w:rsidRDefault="002C0E89" w:rsidP="002B0907">
            <w:pPr>
              <w:jc w:val="center"/>
              <w:rPr>
                <w:ins w:id="1950" w:author="R4-2120772" w:date="2021-11-15T15:09:00Z"/>
              </w:rPr>
            </w:pPr>
            <w:ins w:id="1951" w:author="JIN Yiran" w:date="2021-11-15T18:46:00Z">
              <w:r>
                <w:t>RP-200559 [11]</w:t>
              </w:r>
            </w:ins>
            <w:ins w:id="1952" w:author="JIN Yiran" w:date="2021-11-15T18:48:00Z">
              <w:r w:rsidR="00B936D7">
                <w:t xml:space="preserve"> </w:t>
              </w:r>
            </w:ins>
            <w:ins w:id="1953" w:author="R4-2120772" w:date="2021-11-15T15:09:00Z">
              <w:r w:rsidR="002B0907">
                <w:rPr>
                  <w:rFonts w:hint="eastAsia"/>
                </w:rPr>
                <w:t>3</w:t>
              </w:r>
              <w:r w:rsidR="002B0907">
                <w:t xml:space="preserve">GPP LS to ITU-R WP5D </w:t>
              </w:r>
              <w:del w:id="1954" w:author="JIN Yiran" w:date="2021-11-15T18:46:00Z">
                <w:r w:rsidR="002B0907" w:rsidDel="002C0E89">
                  <w:delText>RP-200559</w:delText>
                </w:r>
              </w:del>
            </w:ins>
          </w:p>
          <w:p w:rsidR="002B0907" w:rsidRDefault="002B0907" w:rsidP="002B0907">
            <w:pPr>
              <w:jc w:val="center"/>
              <w:rPr>
                <w:ins w:id="1955" w:author="R4-2120772" w:date="2021-11-15T15:09:00Z"/>
              </w:rPr>
            </w:pPr>
            <w:ins w:id="1956" w:author="R4-2120772" w:date="2021-11-15T15:09:00Z">
              <w:r>
                <w:t>and</w:t>
              </w:r>
            </w:ins>
          </w:p>
          <w:p w:rsidR="002B0907" w:rsidRDefault="002B0907" w:rsidP="002B0907">
            <w:pPr>
              <w:jc w:val="center"/>
              <w:rPr>
                <w:ins w:id="1957" w:author="R4-2120772" w:date="2021-11-15T15:09:00Z"/>
              </w:rPr>
            </w:pPr>
            <w:ins w:id="1958" w:author="R4-2120772" w:date="2021-11-15T15:09:00Z">
              <w:r>
                <w:t>ITU-R WP5D</w:t>
              </w:r>
            </w:ins>
          </w:p>
          <w:p w:rsidR="002B0907" w:rsidRDefault="002B0907" w:rsidP="002B0907">
            <w:pPr>
              <w:jc w:val="center"/>
              <w:rPr>
                <w:ins w:id="1959" w:author="R4-2120772" w:date="2021-11-15T15:09:00Z"/>
              </w:rPr>
            </w:pPr>
            <w:ins w:id="1960" w:author="R4-2120772" w:date="2021-11-15T15:09:00Z">
              <w:r>
                <w:t>[IMT_</w:t>
              </w:r>
              <w:r>
                <w:rPr>
                  <w:rFonts w:hint="eastAsia"/>
                </w:rPr>
                <w:t>Par</w:t>
              </w:r>
              <w:r>
                <w:t>ameters]</w:t>
              </w:r>
            </w:ins>
            <w:ins w:id="1961" w:author="JIN Yiran" w:date="2021-11-15T18:52:00Z">
              <w:r w:rsidR="00B936D7">
                <w:t xml:space="preserve"> [12]</w:t>
              </w:r>
            </w:ins>
          </w:p>
        </w:tc>
      </w:tr>
    </w:tbl>
    <w:p w:rsidR="002B0907" w:rsidRDefault="002B0907" w:rsidP="002B0907">
      <w:pPr>
        <w:rPr>
          <w:ins w:id="1962" w:author="R4-2120772" w:date="2021-11-15T15:09:00Z"/>
          <w:rFonts w:eastAsia="宋体"/>
        </w:rPr>
      </w:pPr>
    </w:p>
    <w:p w:rsidR="002B0907" w:rsidRDefault="002B0907" w:rsidP="002B0907">
      <w:pPr>
        <w:keepNext/>
        <w:keepLines/>
        <w:spacing w:after="80"/>
        <w:jc w:val="center"/>
        <w:rPr>
          <w:ins w:id="1963" w:author="R4-2120772" w:date="2021-11-15T15:09:00Z"/>
          <w:rFonts w:ascii="Arial" w:eastAsia="等线" w:hAnsi="Arial"/>
          <w:b/>
          <w:sz w:val="18"/>
        </w:rPr>
      </w:pPr>
      <w:ins w:id="1964" w:author="R4-2120772" w:date="2021-11-15T15:09:00Z">
        <w:r>
          <w:rPr>
            <w:rFonts w:ascii="Arial" w:eastAsia="Calibri" w:hAnsi="Arial"/>
            <w:b/>
            <w:sz w:val="18"/>
          </w:rPr>
          <w:t>T</w:t>
        </w:r>
        <w:r>
          <w:rPr>
            <w:rFonts w:ascii="Arial" w:eastAsia="Calibri" w:hAnsi="Arial" w:hint="eastAsia"/>
            <w:b/>
            <w:sz w:val="18"/>
          </w:rPr>
          <w:t xml:space="preserve">able </w:t>
        </w:r>
        <w:r>
          <w:rPr>
            <w:rFonts w:ascii="Arial" w:eastAsia="宋体" w:hAnsi="Arial"/>
            <w:b/>
            <w:sz w:val="18"/>
          </w:rPr>
          <w:t>6.2.2.4</w:t>
        </w:r>
        <w:r>
          <w:rPr>
            <w:rFonts w:ascii="Arial" w:eastAsia="Calibri" w:hAnsi="Arial" w:hint="eastAsia"/>
            <w:b/>
            <w:sz w:val="18"/>
          </w:rPr>
          <w:t xml:space="preserve">-3 </w:t>
        </w:r>
        <w:r>
          <w:rPr>
            <w:rFonts w:ascii="Arial" w:eastAsia="等线" w:hAnsi="Arial" w:hint="eastAsia"/>
            <w:b/>
            <w:sz w:val="18"/>
          </w:rPr>
          <w:t>ACLR/ACS for TN (2GHz)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gridCol w:w="2610"/>
      </w:tblGrid>
      <w:tr w:rsidR="002B0907" w:rsidTr="002B0907">
        <w:trPr>
          <w:jc w:val="center"/>
          <w:ins w:id="1965" w:author="R4-2120772" w:date="2021-11-15T15:09:00Z"/>
        </w:trPr>
        <w:tc>
          <w:tcPr>
            <w:tcW w:w="2628" w:type="dxa"/>
            <w:gridSpan w:val="2"/>
            <w:shd w:val="clear" w:color="auto" w:fill="auto"/>
          </w:tcPr>
          <w:p w:rsidR="002B0907" w:rsidRDefault="002B0907" w:rsidP="002B0907">
            <w:pPr>
              <w:snapToGrid w:val="0"/>
              <w:jc w:val="center"/>
              <w:rPr>
                <w:ins w:id="1966" w:author="R4-2120772" w:date="2021-11-15T15:09:00Z"/>
                <w:rFonts w:eastAsia="等线"/>
                <w:b/>
                <w:sz w:val="18"/>
                <w:szCs w:val="15"/>
              </w:rPr>
            </w:pPr>
          </w:p>
        </w:tc>
        <w:tc>
          <w:tcPr>
            <w:tcW w:w="2610" w:type="dxa"/>
            <w:shd w:val="clear" w:color="auto" w:fill="auto"/>
          </w:tcPr>
          <w:p w:rsidR="002B0907" w:rsidRDefault="002B0907" w:rsidP="002B0907">
            <w:pPr>
              <w:snapToGrid w:val="0"/>
              <w:jc w:val="center"/>
              <w:rPr>
                <w:ins w:id="1967" w:author="R4-2120772" w:date="2021-11-15T15:09:00Z"/>
                <w:rFonts w:eastAsia="等线"/>
                <w:b/>
                <w:sz w:val="18"/>
                <w:szCs w:val="15"/>
              </w:rPr>
            </w:pPr>
            <w:ins w:id="1968" w:author="R4-2120772" w:date="2021-11-15T15:09:00Z">
              <w:r>
                <w:rPr>
                  <w:rFonts w:eastAsia="等线" w:hint="eastAsia"/>
                  <w:b/>
                  <w:sz w:val="18"/>
                  <w:szCs w:val="15"/>
                </w:rPr>
                <w:t>NR</w:t>
              </w:r>
            </w:ins>
          </w:p>
        </w:tc>
        <w:tc>
          <w:tcPr>
            <w:tcW w:w="2610" w:type="dxa"/>
          </w:tcPr>
          <w:p w:rsidR="002B0907" w:rsidRDefault="002B0907" w:rsidP="002B0907">
            <w:pPr>
              <w:snapToGrid w:val="0"/>
              <w:jc w:val="center"/>
              <w:rPr>
                <w:ins w:id="1969" w:author="R4-2120772" w:date="2021-11-15T15:09:00Z"/>
                <w:rFonts w:eastAsia="等线"/>
                <w:b/>
                <w:sz w:val="18"/>
                <w:szCs w:val="15"/>
              </w:rPr>
            </w:pPr>
            <w:ins w:id="1970" w:author="R4-2120772" w:date="2021-11-15T15:09:00Z">
              <w:r>
                <w:rPr>
                  <w:rFonts w:eastAsia="等线" w:hint="eastAsia"/>
                  <w:b/>
                  <w:sz w:val="18"/>
                  <w:szCs w:val="15"/>
                </w:rPr>
                <w:t>NB-IOT</w:t>
              </w:r>
            </w:ins>
          </w:p>
        </w:tc>
      </w:tr>
      <w:tr w:rsidR="002B0907" w:rsidTr="002B0907">
        <w:trPr>
          <w:jc w:val="center"/>
          <w:ins w:id="1971" w:author="R4-2120772" w:date="2021-11-15T15:09:00Z"/>
        </w:trPr>
        <w:tc>
          <w:tcPr>
            <w:tcW w:w="1278" w:type="dxa"/>
            <w:vMerge w:val="restart"/>
            <w:shd w:val="clear" w:color="auto" w:fill="auto"/>
            <w:vAlign w:val="center"/>
          </w:tcPr>
          <w:p w:rsidR="002B0907" w:rsidRDefault="002B0907" w:rsidP="002B0907">
            <w:pPr>
              <w:snapToGrid w:val="0"/>
              <w:jc w:val="center"/>
              <w:rPr>
                <w:ins w:id="1972" w:author="R4-2120772" w:date="2021-11-15T15:09:00Z"/>
                <w:rFonts w:eastAsia="等线"/>
                <w:sz w:val="18"/>
                <w:szCs w:val="15"/>
              </w:rPr>
            </w:pPr>
            <w:ins w:id="1973" w:author="R4-2120772" w:date="2021-11-15T15:09:00Z">
              <w:r>
                <w:rPr>
                  <w:rFonts w:eastAsia="等线"/>
                  <w:sz w:val="18"/>
                  <w:szCs w:val="15"/>
                </w:rPr>
                <w:t>BS</w:t>
              </w:r>
            </w:ins>
          </w:p>
        </w:tc>
        <w:tc>
          <w:tcPr>
            <w:tcW w:w="1350" w:type="dxa"/>
            <w:shd w:val="clear" w:color="auto" w:fill="auto"/>
            <w:vAlign w:val="center"/>
          </w:tcPr>
          <w:p w:rsidR="002B0907" w:rsidRDefault="002B0907" w:rsidP="002B0907">
            <w:pPr>
              <w:snapToGrid w:val="0"/>
              <w:jc w:val="center"/>
              <w:rPr>
                <w:ins w:id="1974" w:author="R4-2120772" w:date="2021-11-15T15:09:00Z"/>
                <w:rFonts w:eastAsia="等线"/>
                <w:sz w:val="18"/>
                <w:szCs w:val="15"/>
              </w:rPr>
            </w:pPr>
            <w:ins w:id="1975" w:author="R4-2120772" w:date="2021-11-15T15:09:00Z">
              <w:r>
                <w:rPr>
                  <w:rFonts w:eastAsia="等线"/>
                  <w:sz w:val="18"/>
                  <w:szCs w:val="15"/>
                </w:rPr>
                <w:t>ACLR</w:t>
              </w:r>
            </w:ins>
          </w:p>
        </w:tc>
        <w:tc>
          <w:tcPr>
            <w:tcW w:w="2610" w:type="dxa"/>
            <w:shd w:val="clear" w:color="auto" w:fill="auto"/>
          </w:tcPr>
          <w:p w:rsidR="002B0907" w:rsidRDefault="002B0907" w:rsidP="002B0907">
            <w:pPr>
              <w:snapToGrid w:val="0"/>
              <w:jc w:val="center"/>
              <w:rPr>
                <w:ins w:id="1976" w:author="R4-2120772" w:date="2021-11-15T15:09:00Z"/>
                <w:rFonts w:eastAsia="等线"/>
                <w:sz w:val="18"/>
                <w:szCs w:val="15"/>
              </w:rPr>
            </w:pPr>
            <w:ins w:id="1977" w:author="R4-2120772" w:date="2021-11-15T15:09:00Z">
              <w:r>
                <w:rPr>
                  <w:rFonts w:eastAsia="等线"/>
                  <w:sz w:val="18"/>
                  <w:szCs w:val="15"/>
                </w:rPr>
                <w:t>45 dB</w:t>
              </w:r>
            </w:ins>
          </w:p>
        </w:tc>
        <w:tc>
          <w:tcPr>
            <w:tcW w:w="2610" w:type="dxa"/>
          </w:tcPr>
          <w:p w:rsidR="002B0907" w:rsidRDefault="002B0907" w:rsidP="002B0907">
            <w:pPr>
              <w:tabs>
                <w:tab w:val="center" w:pos="1197"/>
                <w:tab w:val="right" w:pos="2394"/>
              </w:tabs>
              <w:snapToGrid w:val="0"/>
              <w:rPr>
                <w:ins w:id="1978" w:author="R4-2120772" w:date="2021-11-15T15:09:00Z"/>
                <w:rFonts w:eastAsia="等线"/>
                <w:sz w:val="18"/>
                <w:szCs w:val="15"/>
              </w:rPr>
            </w:pPr>
            <w:ins w:id="1979" w:author="R4-2120772" w:date="2021-11-15T15:09:00Z">
              <w:r>
                <w:rPr>
                  <w:rFonts w:eastAsia="等线"/>
                  <w:sz w:val="18"/>
                  <w:szCs w:val="15"/>
                </w:rPr>
                <w:tab/>
              </w:r>
              <w:r>
                <w:rPr>
                  <w:rFonts w:eastAsia="等线" w:hint="eastAsia"/>
                  <w:sz w:val="18"/>
                  <w:szCs w:val="15"/>
                </w:rPr>
                <w:t>40 dB</w:t>
              </w:r>
              <w:r>
                <w:rPr>
                  <w:rFonts w:eastAsia="等线"/>
                  <w:sz w:val="18"/>
                  <w:szCs w:val="15"/>
                </w:rPr>
                <w:tab/>
              </w:r>
            </w:ins>
          </w:p>
        </w:tc>
      </w:tr>
      <w:tr w:rsidR="002B0907" w:rsidTr="002B0907">
        <w:trPr>
          <w:jc w:val="center"/>
          <w:ins w:id="1980" w:author="R4-2120772" w:date="2021-11-15T15:09:00Z"/>
        </w:trPr>
        <w:tc>
          <w:tcPr>
            <w:tcW w:w="1278" w:type="dxa"/>
            <w:vMerge/>
            <w:shd w:val="clear" w:color="auto" w:fill="auto"/>
            <w:vAlign w:val="center"/>
          </w:tcPr>
          <w:p w:rsidR="002B0907" w:rsidRDefault="002B0907" w:rsidP="002B0907">
            <w:pPr>
              <w:snapToGrid w:val="0"/>
              <w:jc w:val="center"/>
              <w:rPr>
                <w:ins w:id="1981" w:author="R4-2120772" w:date="2021-11-15T15:09:00Z"/>
                <w:rFonts w:eastAsia="等线"/>
                <w:sz w:val="18"/>
                <w:szCs w:val="15"/>
              </w:rPr>
            </w:pPr>
          </w:p>
        </w:tc>
        <w:tc>
          <w:tcPr>
            <w:tcW w:w="1350" w:type="dxa"/>
            <w:shd w:val="clear" w:color="auto" w:fill="auto"/>
            <w:vAlign w:val="center"/>
          </w:tcPr>
          <w:p w:rsidR="002B0907" w:rsidRDefault="002B0907" w:rsidP="002B0907">
            <w:pPr>
              <w:snapToGrid w:val="0"/>
              <w:jc w:val="center"/>
              <w:rPr>
                <w:ins w:id="1982" w:author="R4-2120772" w:date="2021-11-15T15:09:00Z"/>
                <w:rFonts w:eastAsia="等线"/>
                <w:sz w:val="18"/>
                <w:szCs w:val="15"/>
              </w:rPr>
            </w:pPr>
            <w:ins w:id="1983" w:author="R4-2120772" w:date="2021-11-15T15:09:00Z">
              <w:r>
                <w:rPr>
                  <w:rFonts w:eastAsia="等线"/>
                  <w:sz w:val="18"/>
                  <w:szCs w:val="15"/>
                </w:rPr>
                <w:t>ACS</w:t>
              </w:r>
            </w:ins>
          </w:p>
        </w:tc>
        <w:tc>
          <w:tcPr>
            <w:tcW w:w="2610" w:type="dxa"/>
            <w:shd w:val="clear" w:color="auto" w:fill="auto"/>
          </w:tcPr>
          <w:p w:rsidR="002B0907" w:rsidRDefault="002B0907" w:rsidP="002B0907">
            <w:pPr>
              <w:snapToGrid w:val="0"/>
              <w:jc w:val="center"/>
              <w:rPr>
                <w:ins w:id="1984" w:author="R4-2120772" w:date="2021-11-15T15:09:00Z"/>
                <w:rFonts w:eastAsia="等线"/>
                <w:sz w:val="18"/>
                <w:szCs w:val="15"/>
              </w:rPr>
            </w:pPr>
            <w:ins w:id="1985" w:author="R4-2120772" w:date="2021-11-15T15:09:00Z">
              <w:r>
                <w:rPr>
                  <w:rFonts w:eastAsia="等线"/>
                  <w:sz w:val="18"/>
                  <w:szCs w:val="15"/>
                </w:rPr>
                <w:t>46 dB</w:t>
              </w:r>
            </w:ins>
          </w:p>
        </w:tc>
        <w:tc>
          <w:tcPr>
            <w:tcW w:w="2610" w:type="dxa"/>
          </w:tcPr>
          <w:p w:rsidR="002B0907" w:rsidRDefault="002B0907" w:rsidP="002B0907">
            <w:pPr>
              <w:snapToGrid w:val="0"/>
              <w:jc w:val="center"/>
              <w:rPr>
                <w:ins w:id="1986" w:author="R4-2120772" w:date="2021-11-15T15:09:00Z"/>
                <w:rFonts w:eastAsia="等线"/>
                <w:sz w:val="18"/>
                <w:szCs w:val="15"/>
              </w:rPr>
            </w:pPr>
            <w:ins w:id="1987" w:author="R4-2120772" w:date="2021-11-15T15:09:00Z">
              <w:r>
                <w:rPr>
                  <w:rFonts w:eastAsia="等线" w:hint="eastAsia"/>
                  <w:sz w:val="18"/>
                  <w:szCs w:val="15"/>
                </w:rPr>
                <w:t>4</w:t>
              </w:r>
              <w:r>
                <w:rPr>
                  <w:rFonts w:eastAsia="等线"/>
                  <w:sz w:val="18"/>
                  <w:szCs w:val="15"/>
                </w:rPr>
                <w:t>6</w:t>
              </w:r>
              <w:r>
                <w:rPr>
                  <w:rFonts w:eastAsia="等线" w:hint="eastAsia"/>
                  <w:sz w:val="18"/>
                  <w:szCs w:val="15"/>
                </w:rPr>
                <w:t xml:space="preserve"> dB</w:t>
              </w:r>
            </w:ins>
          </w:p>
        </w:tc>
      </w:tr>
      <w:tr w:rsidR="002B0907" w:rsidTr="002B0907">
        <w:trPr>
          <w:jc w:val="center"/>
          <w:ins w:id="1988" w:author="R4-2120772" w:date="2021-11-15T15:09:00Z"/>
        </w:trPr>
        <w:tc>
          <w:tcPr>
            <w:tcW w:w="1278" w:type="dxa"/>
            <w:vMerge w:val="restart"/>
            <w:shd w:val="clear" w:color="auto" w:fill="auto"/>
            <w:vAlign w:val="center"/>
          </w:tcPr>
          <w:p w:rsidR="002B0907" w:rsidRDefault="002B0907" w:rsidP="002B0907">
            <w:pPr>
              <w:snapToGrid w:val="0"/>
              <w:jc w:val="center"/>
              <w:rPr>
                <w:ins w:id="1989" w:author="R4-2120772" w:date="2021-11-15T15:09:00Z"/>
                <w:rFonts w:eastAsia="等线"/>
                <w:sz w:val="18"/>
                <w:szCs w:val="15"/>
              </w:rPr>
            </w:pPr>
            <w:ins w:id="1990" w:author="R4-2120772" w:date="2021-11-15T15:09:00Z">
              <w:r>
                <w:rPr>
                  <w:rFonts w:eastAsia="等线"/>
                  <w:sz w:val="18"/>
                  <w:szCs w:val="15"/>
                </w:rPr>
                <w:t>UE</w:t>
              </w:r>
            </w:ins>
          </w:p>
        </w:tc>
        <w:tc>
          <w:tcPr>
            <w:tcW w:w="1350" w:type="dxa"/>
            <w:shd w:val="clear" w:color="auto" w:fill="auto"/>
            <w:vAlign w:val="center"/>
          </w:tcPr>
          <w:p w:rsidR="002B0907" w:rsidRDefault="002B0907" w:rsidP="002B0907">
            <w:pPr>
              <w:snapToGrid w:val="0"/>
              <w:jc w:val="center"/>
              <w:rPr>
                <w:ins w:id="1991" w:author="R4-2120772" w:date="2021-11-15T15:09:00Z"/>
                <w:rFonts w:eastAsia="等线"/>
                <w:sz w:val="18"/>
                <w:szCs w:val="15"/>
              </w:rPr>
            </w:pPr>
            <w:ins w:id="1992" w:author="R4-2120772" w:date="2021-11-15T15:09:00Z">
              <w:r>
                <w:rPr>
                  <w:rFonts w:eastAsia="等线"/>
                  <w:sz w:val="18"/>
                  <w:szCs w:val="15"/>
                </w:rPr>
                <w:t>ACLR</w:t>
              </w:r>
            </w:ins>
          </w:p>
        </w:tc>
        <w:tc>
          <w:tcPr>
            <w:tcW w:w="2610" w:type="dxa"/>
            <w:shd w:val="clear" w:color="auto" w:fill="auto"/>
          </w:tcPr>
          <w:p w:rsidR="002B0907" w:rsidRDefault="002B0907" w:rsidP="002B0907">
            <w:pPr>
              <w:snapToGrid w:val="0"/>
              <w:jc w:val="center"/>
              <w:rPr>
                <w:ins w:id="1993" w:author="R4-2120772" w:date="2021-11-15T15:09:00Z"/>
                <w:rFonts w:eastAsia="等线"/>
                <w:sz w:val="18"/>
                <w:szCs w:val="15"/>
              </w:rPr>
            </w:pPr>
            <w:ins w:id="1994" w:author="R4-2120772" w:date="2021-11-15T15:09:00Z">
              <w:r>
                <w:rPr>
                  <w:rFonts w:eastAsia="等线"/>
                  <w:sz w:val="18"/>
                  <w:szCs w:val="15"/>
                </w:rPr>
                <w:t>30dB (ACLR1)</w:t>
              </w:r>
            </w:ins>
          </w:p>
          <w:p w:rsidR="002B0907" w:rsidRDefault="002B0907" w:rsidP="002B0907">
            <w:pPr>
              <w:snapToGrid w:val="0"/>
              <w:jc w:val="center"/>
              <w:rPr>
                <w:ins w:id="1995" w:author="R4-2120772" w:date="2021-11-15T15:09:00Z"/>
                <w:rFonts w:eastAsia="等线"/>
                <w:sz w:val="18"/>
                <w:szCs w:val="15"/>
              </w:rPr>
            </w:pPr>
            <w:ins w:id="1996" w:author="R4-2120772" w:date="2021-11-15T15:09:00Z">
              <w:r>
                <w:rPr>
                  <w:rFonts w:eastAsia="等线"/>
                  <w:sz w:val="18"/>
                  <w:szCs w:val="15"/>
                </w:rPr>
                <w:t>43dB (ACLR2)</w:t>
              </w:r>
            </w:ins>
          </w:p>
        </w:tc>
        <w:tc>
          <w:tcPr>
            <w:tcW w:w="2610" w:type="dxa"/>
          </w:tcPr>
          <w:p w:rsidR="002B0907" w:rsidRDefault="002B0907" w:rsidP="002B0907">
            <w:pPr>
              <w:snapToGrid w:val="0"/>
              <w:jc w:val="center"/>
              <w:rPr>
                <w:ins w:id="1997" w:author="R4-2120772" w:date="2021-11-15T15:09:00Z"/>
                <w:rFonts w:eastAsia="等线"/>
                <w:sz w:val="18"/>
                <w:szCs w:val="15"/>
              </w:rPr>
            </w:pPr>
            <w:ins w:id="1998" w:author="R4-2120772" w:date="2021-11-15T15:09:00Z">
              <w:r>
                <w:rPr>
                  <w:rFonts w:eastAsia="等线" w:hint="eastAsia"/>
                  <w:sz w:val="18"/>
                  <w:szCs w:val="15"/>
                </w:rPr>
                <w:t>37</w:t>
              </w:r>
            </w:ins>
          </w:p>
        </w:tc>
      </w:tr>
      <w:tr w:rsidR="002B0907" w:rsidTr="002B0907">
        <w:trPr>
          <w:jc w:val="center"/>
          <w:ins w:id="1999" w:author="R4-2120772" w:date="2021-11-15T15:09:00Z"/>
        </w:trPr>
        <w:tc>
          <w:tcPr>
            <w:tcW w:w="1278" w:type="dxa"/>
            <w:vMerge/>
            <w:shd w:val="clear" w:color="auto" w:fill="auto"/>
            <w:vAlign w:val="center"/>
          </w:tcPr>
          <w:p w:rsidR="002B0907" w:rsidRDefault="002B0907" w:rsidP="002B0907">
            <w:pPr>
              <w:snapToGrid w:val="0"/>
              <w:jc w:val="center"/>
              <w:rPr>
                <w:ins w:id="2000" w:author="R4-2120772" w:date="2021-11-15T15:09:00Z"/>
                <w:rFonts w:eastAsia="等线"/>
                <w:sz w:val="18"/>
                <w:szCs w:val="15"/>
              </w:rPr>
            </w:pPr>
          </w:p>
        </w:tc>
        <w:tc>
          <w:tcPr>
            <w:tcW w:w="1350" w:type="dxa"/>
            <w:shd w:val="clear" w:color="auto" w:fill="auto"/>
            <w:vAlign w:val="center"/>
          </w:tcPr>
          <w:p w:rsidR="002B0907" w:rsidRDefault="002B0907" w:rsidP="002B0907">
            <w:pPr>
              <w:snapToGrid w:val="0"/>
              <w:jc w:val="center"/>
              <w:rPr>
                <w:ins w:id="2001" w:author="R4-2120772" w:date="2021-11-15T15:09:00Z"/>
                <w:rFonts w:eastAsia="等线"/>
                <w:sz w:val="18"/>
                <w:szCs w:val="15"/>
              </w:rPr>
            </w:pPr>
            <w:ins w:id="2002" w:author="R4-2120772" w:date="2021-11-15T15:09:00Z">
              <w:r>
                <w:rPr>
                  <w:rFonts w:eastAsia="等线"/>
                  <w:sz w:val="18"/>
                  <w:szCs w:val="15"/>
                </w:rPr>
                <w:t>ACS</w:t>
              </w:r>
            </w:ins>
          </w:p>
        </w:tc>
        <w:tc>
          <w:tcPr>
            <w:tcW w:w="2610" w:type="dxa"/>
            <w:shd w:val="clear" w:color="auto" w:fill="auto"/>
          </w:tcPr>
          <w:p w:rsidR="002B0907" w:rsidRDefault="002B0907" w:rsidP="002B0907">
            <w:pPr>
              <w:snapToGrid w:val="0"/>
              <w:jc w:val="center"/>
              <w:rPr>
                <w:ins w:id="2003" w:author="R4-2120772" w:date="2021-11-15T15:09:00Z"/>
                <w:rFonts w:eastAsia="等线"/>
                <w:sz w:val="18"/>
                <w:szCs w:val="15"/>
              </w:rPr>
            </w:pPr>
            <w:ins w:id="2004" w:author="R4-2120772" w:date="2021-11-15T15:09:00Z">
              <w:r>
                <w:rPr>
                  <w:rFonts w:eastAsia="等线"/>
                  <w:sz w:val="18"/>
                  <w:szCs w:val="15"/>
                </w:rPr>
                <w:t>33</w:t>
              </w:r>
            </w:ins>
          </w:p>
        </w:tc>
        <w:tc>
          <w:tcPr>
            <w:tcW w:w="2610" w:type="dxa"/>
          </w:tcPr>
          <w:p w:rsidR="002B0907" w:rsidRDefault="002B0907" w:rsidP="002B0907">
            <w:pPr>
              <w:snapToGrid w:val="0"/>
              <w:jc w:val="center"/>
              <w:rPr>
                <w:ins w:id="2005" w:author="R4-2120772" w:date="2021-11-15T15:09:00Z"/>
                <w:rFonts w:eastAsia="等线"/>
                <w:sz w:val="18"/>
                <w:szCs w:val="15"/>
              </w:rPr>
            </w:pPr>
            <w:ins w:id="2006" w:author="R4-2120772" w:date="2021-11-15T15:09:00Z">
              <w:r>
                <w:rPr>
                  <w:rFonts w:eastAsia="等线" w:hint="eastAsia"/>
                  <w:sz w:val="18"/>
                  <w:szCs w:val="15"/>
                </w:rPr>
                <w:t>28</w:t>
              </w:r>
            </w:ins>
          </w:p>
        </w:tc>
      </w:tr>
    </w:tbl>
    <w:p w:rsidR="002B0907" w:rsidRDefault="002B0907" w:rsidP="002B0907">
      <w:pPr>
        <w:pStyle w:val="3"/>
        <w:ind w:left="0" w:firstLine="0"/>
        <w:rPr>
          <w:ins w:id="2007" w:author="R4-2120772" w:date="2021-11-15T15:09:00Z"/>
          <w:lang w:eastAsia="zh-CN"/>
        </w:rPr>
      </w:pPr>
      <w:bookmarkStart w:id="2008" w:name="_Toc87889247"/>
      <w:bookmarkStart w:id="2009" w:name="_Toc87951984"/>
      <w:ins w:id="2010" w:author="R4-2120772" w:date="2021-11-15T15:09:00Z">
        <w:r>
          <w:rPr>
            <w:lang w:eastAsia="zh-CN"/>
          </w:rPr>
          <w:t>6.2.3</w:t>
        </w:r>
        <w:r>
          <w:rPr>
            <w:rFonts w:cs="Arial"/>
            <w:lang w:eastAsia="zh-CN"/>
          </w:rPr>
          <w:tab/>
        </w:r>
        <w:r>
          <w:rPr>
            <w:rFonts w:cs="Arial" w:hint="eastAsia"/>
            <w:lang w:eastAsia="zh-CN"/>
          </w:rPr>
          <w:t>Antenna</w:t>
        </w:r>
        <w:r>
          <w:rPr>
            <w:rFonts w:cs="Arial"/>
            <w:lang w:eastAsia="zh-CN"/>
          </w:rPr>
          <w:t xml:space="preserve"> and beamforming pattern modelling</w:t>
        </w:r>
        <w:bookmarkEnd w:id="2008"/>
        <w:bookmarkEnd w:id="2009"/>
      </w:ins>
    </w:p>
    <w:p w:rsidR="002B0907" w:rsidRDefault="002B0907" w:rsidP="002B0907">
      <w:pPr>
        <w:pStyle w:val="4"/>
        <w:rPr>
          <w:ins w:id="2011" w:author="R4-2120772" w:date="2021-11-15T15:09:00Z"/>
          <w:rFonts w:cs="Arial"/>
          <w:b/>
        </w:rPr>
      </w:pPr>
      <w:bookmarkStart w:id="2012" w:name="_Toc87889248"/>
      <w:bookmarkStart w:id="2013" w:name="_Toc87951985"/>
      <w:ins w:id="2014" w:author="R4-2120772" w:date="2021-11-15T15:09:00Z">
        <w:r>
          <w:rPr>
            <w:rFonts w:cs="Arial"/>
          </w:rPr>
          <w:t>6.2.2.1</w:t>
        </w:r>
        <w:r>
          <w:rPr>
            <w:rFonts w:cs="Arial"/>
          </w:rPr>
          <w:tab/>
          <w:t>Satellite and UE Antenna and beam forming pattern modelling</w:t>
        </w:r>
        <w:bookmarkEnd w:id="2012"/>
        <w:bookmarkEnd w:id="2013"/>
      </w:ins>
    </w:p>
    <w:p w:rsidR="002B0907" w:rsidRDefault="002B0907" w:rsidP="002B0907">
      <w:pPr>
        <w:spacing w:after="120"/>
        <w:rPr>
          <w:ins w:id="2015" w:author="R4-2120772" w:date="2021-11-15T15:09:00Z"/>
          <w:rFonts w:eastAsia="宋体"/>
        </w:rPr>
      </w:pPr>
      <w:ins w:id="2016" w:author="R4-2120772" w:date="2021-11-15T15:09:00Z">
        <w:r>
          <w:rPr>
            <w:rFonts w:eastAsia="宋体" w:hint="eastAsia"/>
          </w:rPr>
          <w:t xml:space="preserve">Satellite and UE </w:t>
        </w:r>
        <w:r>
          <w:rPr>
            <w:rFonts w:eastAsia="宋体"/>
          </w:rPr>
          <w:t>A</w:t>
        </w:r>
        <w:r>
          <w:rPr>
            <w:rFonts w:eastAsia="宋体" w:hint="eastAsia"/>
          </w:rPr>
          <w:t>ntenna and beam forming pattern modelling of satellite could be referred to section 6.</w:t>
        </w:r>
        <w:r>
          <w:rPr>
            <w:rFonts w:eastAsia="宋体"/>
          </w:rPr>
          <w:t>4.1</w:t>
        </w:r>
        <w:r>
          <w:rPr>
            <w:rFonts w:eastAsia="宋体" w:hint="eastAsia"/>
          </w:rPr>
          <w:t xml:space="preserve"> in </w:t>
        </w:r>
        <w:r>
          <w:rPr>
            <w:rFonts w:eastAsia="宋体"/>
          </w:rPr>
          <w:t>TR</w:t>
        </w:r>
        <w:r>
          <w:rPr>
            <w:rFonts w:eastAsia="宋体" w:hint="eastAsia"/>
          </w:rPr>
          <w:t xml:space="preserve"> 38.</w:t>
        </w:r>
        <w:r>
          <w:rPr>
            <w:rFonts w:eastAsia="宋体"/>
          </w:rPr>
          <w:t>8</w:t>
        </w:r>
        <w:r>
          <w:rPr>
            <w:rFonts w:eastAsia="宋体" w:hint="eastAsia"/>
          </w:rPr>
          <w:t>1</w:t>
        </w:r>
        <w:r>
          <w:rPr>
            <w:rFonts w:eastAsia="宋体"/>
          </w:rPr>
          <w:t>1.</w:t>
        </w:r>
      </w:ins>
    </w:p>
    <w:p w:rsidR="002B0907" w:rsidRDefault="002B0907" w:rsidP="002B0907">
      <w:pPr>
        <w:rPr>
          <w:ins w:id="2017" w:author="R4-2120772" w:date="2021-11-15T15:09:00Z"/>
          <w:rFonts w:eastAsia="宋体"/>
        </w:rPr>
      </w:pPr>
      <w:ins w:id="2018" w:author="R4-2120772" w:date="2021-11-15T15:09:00Z">
        <w:r>
          <w:rPr>
            <w:rFonts w:eastAsia="宋体"/>
          </w:rPr>
          <w:t>The following normalized</w:t>
        </w:r>
        <w:r>
          <w:rPr>
            <w:rFonts w:eastAsia="宋体" w:hint="eastAsia"/>
          </w:rPr>
          <w:t xml:space="preserve"> </w:t>
        </w:r>
        <w:r>
          <w:rPr>
            <w:rFonts w:eastAsia="宋体"/>
          </w:rPr>
          <w:t>antenna gain pattern, corresponding to a typical reflector antenna with a circular aperture, is considered.</w:t>
        </w:r>
      </w:ins>
    </w:p>
    <w:p w:rsidR="002B0907" w:rsidRDefault="002B0907" w:rsidP="002B0907">
      <w:pPr>
        <w:tabs>
          <w:tab w:val="center" w:pos="4820"/>
          <w:tab w:val="left" w:pos="6804"/>
        </w:tabs>
        <w:jc w:val="center"/>
        <w:rPr>
          <w:ins w:id="2019" w:author="R4-2120772" w:date="2021-11-15T15:09:00Z"/>
          <w:rFonts w:eastAsia="宋体"/>
        </w:rPr>
      </w:pPr>
      <w:ins w:id="2020" w:author="R4-2120772" w:date="2021-11-15T15:09:00Z">
        <w:r>
          <w:rPr>
            <w:rFonts w:eastAsia="宋体"/>
          </w:rPr>
          <w:t xml:space="preserve">1             </w:t>
        </w:r>
        <w:r>
          <w:rPr>
            <w:rFonts w:eastAsia="宋体"/>
            <w:noProof/>
            <w:position w:val="-10"/>
            <w:lang w:val="en-US" w:eastAsia="zh-CN"/>
          </w:rPr>
          <w:drawing>
            <wp:inline distT="0" distB="0" distL="0" distR="0" wp14:anchorId="54921C2A" wp14:editId="044F6AE0">
              <wp:extent cx="593725" cy="211455"/>
              <wp:effectExtent l="0" t="0" r="0" b="0"/>
              <wp:docPr id="934" name="图片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 name="图片 9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93725" cy="211455"/>
                      </a:xfrm>
                      <a:prstGeom prst="rect">
                        <a:avLst/>
                      </a:prstGeom>
                      <a:noFill/>
                      <a:ln>
                        <a:noFill/>
                      </a:ln>
                    </pic:spPr>
                  </pic:pic>
                </a:graphicData>
              </a:graphic>
            </wp:inline>
          </w:drawing>
        </w:r>
      </w:ins>
    </w:p>
    <w:p w:rsidR="002B0907" w:rsidRDefault="002B0907" w:rsidP="002B0907">
      <w:pPr>
        <w:tabs>
          <w:tab w:val="center" w:pos="4820"/>
          <w:tab w:val="left" w:pos="6804"/>
        </w:tabs>
        <w:jc w:val="center"/>
        <w:rPr>
          <w:ins w:id="2021" w:author="R4-2120772" w:date="2021-11-15T15:09:00Z"/>
          <w:rFonts w:eastAsia="宋体"/>
        </w:rPr>
      </w:pPr>
      <w:ins w:id="2022" w:author="R4-2120772" w:date="2021-11-15T15:09:00Z">
        <w:r>
          <w:rPr>
            <w:rFonts w:eastAsia="宋体"/>
            <w:noProof/>
            <w:lang w:val="en-US" w:eastAsia="zh-CN"/>
          </w:rPr>
          <w:drawing>
            <wp:inline distT="0" distB="0" distL="0" distR="0" wp14:anchorId="75C3D143" wp14:editId="743FF8E3">
              <wp:extent cx="1178560" cy="553720"/>
              <wp:effectExtent l="0" t="0" r="0" b="0"/>
              <wp:docPr id="678" name="图片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 name="图片 678"/>
                      <pic:cNvPicPr>
                        <a:picLocks noChangeAspect="1" noChangeArrowheads="1"/>
                      </pic:cNvPicPr>
                    </pic:nvPicPr>
                    <pic:blipFill>
                      <a:blip r:embed="rId14" cstate="print">
                        <a:extLst>
                          <a:ext uri="{28A0092B-C50C-407E-A947-70E740481C1C}">
                            <a14:useLocalDpi xmlns:a14="http://schemas.microsoft.com/office/drawing/2010/main" val="0"/>
                          </a:ext>
                        </a:extLst>
                      </a:blip>
                      <a:srcRect l="40347" r="39857"/>
                      <a:stretch>
                        <a:fillRect/>
                      </a:stretch>
                    </pic:blipFill>
                    <pic:spPr>
                      <a:xfrm>
                        <a:off x="0" y="0"/>
                        <a:ext cx="1178560" cy="553720"/>
                      </a:xfrm>
                      <a:prstGeom prst="rect">
                        <a:avLst/>
                      </a:prstGeom>
                      <a:noFill/>
                      <a:ln>
                        <a:noFill/>
                      </a:ln>
                    </pic:spPr>
                  </pic:pic>
                </a:graphicData>
              </a:graphic>
            </wp:inline>
          </w:drawing>
        </w:r>
        <w:r>
          <w:rPr>
            <w:rFonts w:eastAsia="宋体"/>
          </w:rPr>
          <w:t xml:space="preserve">     </w:t>
        </w:r>
        <w:r>
          <w:rPr>
            <w:rFonts w:eastAsia="宋体"/>
            <w:noProof/>
            <w:lang w:val="en-US" w:eastAsia="zh-CN"/>
          </w:rPr>
          <w:drawing>
            <wp:inline distT="0" distB="0" distL="0" distR="0" wp14:anchorId="553C1EEA" wp14:editId="7E7AD9FC">
              <wp:extent cx="1178560" cy="295910"/>
              <wp:effectExtent l="0" t="0" r="0" b="0"/>
              <wp:docPr id="677" name="图片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 name="图片 677"/>
                      <pic:cNvPicPr>
                        <a:picLocks noChangeAspect="1" noChangeArrowheads="1"/>
                      </pic:cNvPicPr>
                    </pic:nvPicPr>
                    <pic:blipFill>
                      <a:blip r:embed="rId15" cstate="print">
                        <a:extLst>
                          <a:ext uri="{28A0092B-C50C-407E-A947-70E740481C1C}">
                            <a14:useLocalDpi xmlns:a14="http://schemas.microsoft.com/office/drawing/2010/main" val="0"/>
                          </a:ext>
                        </a:extLst>
                      </a:blip>
                      <a:srcRect r="80215"/>
                      <a:stretch>
                        <a:fillRect/>
                      </a:stretch>
                    </pic:blipFill>
                    <pic:spPr>
                      <a:xfrm>
                        <a:off x="0" y="0"/>
                        <a:ext cx="1178560" cy="295910"/>
                      </a:xfrm>
                      <a:prstGeom prst="rect">
                        <a:avLst/>
                      </a:prstGeom>
                      <a:noFill/>
                      <a:ln>
                        <a:noFill/>
                      </a:ln>
                    </pic:spPr>
                  </pic:pic>
                </a:graphicData>
              </a:graphic>
            </wp:inline>
          </w:drawing>
        </w:r>
      </w:ins>
    </w:p>
    <w:p w:rsidR="002B0907" w:rsidRDefault="002B0907" w:rsidP="002B0907">
      <w:pPr>
        <w:rPr>
          <w:ins w:id="2023" w:author="R4-2120772" w:date="2021-11-15T15:09:00Z"/>
          <w:rFonts w:eastAsia="宋体"/>
        </w:rPr>
      </w:pPr>
      <w:ins w:id="2024" w:author="R4-2120772" w:date="2021-11-15T15:09:00Z">
        <w:r>
          <w:rPr>
            <w:rFonts w:eastAsia="宋体"/>
          </w:rPr>
          <w:lastRenderedPageBreak/>
          <w:t>where J</w:t>
        </w:r>
        <w:r>
          <w:rPr>
            <w:rFonts w:eastAsia="宋体"/>
            <w:vertAlign w:val="subscript"/>
          </w:rPr>
          <w:t>1</w:t>
        </w:r>
        <w:r>
          <w:rPr>
            <w:rFonts w:eastAsia="宋体"/>
          </w:rPr>
          <w:t xml:space="preserve">(x) is the Bessel function of the first kind and first order with argument x, </w:t>
        </w:r>
        <w:r>
          <w:rPr>
            <w:rFonts w:eastAsia="宋体"/>
          </w:rPr>
          <w:fldChar w:fldCharType="begin"/>
        </w:r>
        <w:r>
          <w:rPr>
            <w:rFonts w:eastAsia="宋体"/>
          </w:rPr>
          <w:instrText xml:space="preserve"> QUOTE </w:instrText>
        </w:r>
        <m:oMath>
          <m:r>
            <m:rPr>
              <m:sty m:val="p"/>
            </m:rPr>
            <w:rPr>
              <w:rFonts w:ascii="Cambria Math" w:eastAsia="宋体" w:hAnsi="Cambria Math"/>
            </w:rPr>
            <m:t>a</m:t>
          </m:r>
        </m:oMath>
        <w:r>
          <w:rPr>
            <w:rFonts w:eastAsia="宋体"/>
          </w:rPr>
          <w:instrText xml:space="preserve"> </w:instrText>
        </w:r>
        <w:r>
          <w:rPr>
            <w:rFonts w:eastAsia="宋体"/>
          </w:rPr>
          <w:fldChar w:fldCharType="separate"/>
        </w:r>
      </w:ins>
      <w:ins w:id="2025" w:author="R4-2120772" w:date="2021-11-15T15:09:00Z">
        <w:r>
          <w:rPr>
            <w:rFonts w:eastAsia="宋体"/>
            <w:position w:val="-6"/>
          </w:rPr>
          <w:object w:dxaOrig="190" w:dyaOrig="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pt" o:ole=""/>
            <o:OLEObject Type="Embed" ProgID="Equation.3" ShapeID="_x0000_i1025" DrawAspect="Content" ObjectID="_1698824385" r:id="rId16"/>
          </w:object>
        </w:r>
      </w:ins>
      <w:ins w:id="2026" w:author="R4-2120772" w:date="2021-11-15T15:09:00Z">
        <w:r>
          <w:rPr>
            <w:rFonts w:eastAsia="宋体"/>
          </w:rPr>
          <w:fldChar w:fldCharType="end"/>
        </w:r>
        <w:r>
          <w:rPr>
            <w:rFonts w:eastAsia="宋体"/>
          </w:rPr>
          <w:t xml:space="preserve"> is the radius of the antenna's circular aperture, k = 2</w:t>
        </w:r>
        <w:r>
          <w:rPr>
            <w:rFonts w:ascii="Symbol" w:eastAsia="宋体" w:hAnsi="Symbol"/>
          </w:rPr>
          <w:t></w:t>
        </w:r>
        <w:r>
          <w:rPr>
            <w:rFonts w:eastAsia="宋体"/>
          </w:rPr>
          <w:t xml:space="preserve">f/c is the wave number, f is the frequency of operation, c is the speed of light in a vacuum and </w:t>
        </w:r>
        <w:r>
          <w:rPr>
            <w:rFonts w:ascii="Symbol" w:eastAsia="宋体" w:hAnsi="Symbol"/>
          </w:rPr>
          <w:t></w:t>
        </w:r>
        <w:r>
          <w:rPr>
            <w:rFonts w:eastAsia="宋体"/>
          </w:rPr>
          <w:t xml:space="preserve"> is the angle measured from the bore sight of the antenna's main beam. Note that </w:t>
        </w:r>
        <w:r>
          <w:rPr>
            <w:rFonts w:eastAsia="宋体"/>
            <w:i/>
          </w:rPr>
          <w:t>ka</w:t>
        </w:r>
        <w:r>
          <w:rPr>
            <w:rFonts w:eastAsia="宋体"/>
          </w:rPr>
          <w:t xml:space="preserve"> equals to the number of wavelengths on the circumference of the aperture and is independent of the operating frequency.</w:t>
        </w:r>
      </w:ins>
    </w:p>
    <w:p w:rsidR="002B0907" w:rsidRDefault="002B0907" w:rsidP="002B0907">
      <w:pPr>
        <w:rPr>
          <w:ins w:id="2027" w:author="R4-2120772" w:date="2021-11-15T15:09:00Z"/>
          <w:rFonts w:eastAsia="宋体"/>
        </w:rPr>
      </w:pPr>
      <w:ins w:id="2028" w:author="R4-2120772" w:date="2021-11-15T15:09:00Z">
        <w:r>
          <w:rPr>
            <w:rFonts w:eastAsia="宋体"/>
          </w:rPr>
          <w:t xml:space="preserve">The antenna patterns for LEO 600km, 1200km and GEO are shown in Figure 6.2.2.1-1 and 6.2.2.1-2. </w:t>
        </w:r>
      </w:ins>
    </w:p>
    <w:p w:rsidR="002B0907" w:rsidRDefault="002B0907" w:rsidP="002B0907">
      <w:pPr>
        <w:jc w:val="center"/>
        <w:rPr>
          <w:ins w:id="2029" w:author="R4-2120772" w:date="2021-11-15T15:09:00Z"/>
          <w:rFonts w:eastAsia="宋体"/>
          <w:b/>
        </w:rPr>
      </w:pPr>
      <w:ins w:id="2030" w:author="R4-2120772" w:date="2021-11-15T15:09:00Z">
        <w:r>
          <w:rPr>
            <w:rFonts w:eastAsia="宋体"/>
            <w:noProof/>
            <w:lang w:val="en-US" w:eastAsia="zh-CN"/>
          </w:rPr>
          <w:drawing>
            <wp:inline distT="0" distB="0" distL="114300" distR="114300" wp14:anchorId="4A0996BA" wp14:editId="6CE832E9">
              <wp:extent cx="2930525" cy="2192655"/>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7"/>
                      <a:stretch>
                        <a:fillRect/>
                      </a:stretch>
                    </pic:blipFill>
                    <pic:spPr>
                      <a:xfrm>
                        <a:off x="0" y="0"/>
                        <a:ext cx="2930525" cy="2192655"/>
                      </a:xfrm>
                      <a:prstGeom prst="rect">
                        <a:avLst/>
                      </a:prstGeom>
                      <a:noFill/>
                      <a:ln>
                        <a:noFill/>
                      </a:ln>
                    </pic:spPr>
                  </pic:pic>
                </a:graphicData>
              </a:graphic>
            </wp:inline>
          </w:drawing>
        </w:r>
      </w:ins>
    </w:p>
    <w:p w:rsidR="002B0907" w:rsidRDefault="002B0907" w:rsidP="002B0907">
      <w:pPr>
        <w:jc w:val="center"/>
        <w:rPr>
          <w:ins w:id="2031" w:author="R4-2120772" w:date="2021-11-15T15:09:00Z"/>
          <w:rFonts w:ascii="Arial" w:eastAsia="宋体" w:hAnsi="Arial" w:cs="Arial"/>
          <w:b/>
          <w:sz w:val="18"/>
        </w:rPr>
      </w:pPr>
      <w:ins w:id="2032" w:author="R4-2120772" w:date="2021-11-15T15:09:00Z">
        <w:r>
          <w:rPr>
            <w:rFonts w:ascii="Arial" w:eastAsia="宋体" w:hAnsi="Arial" w:cs="Arial"/>
            <w:b/>
            <w:sz w:val="18"/>
          </w:rPr>
          <w:t xml:space="preserve">Figure 6.2.2.1-1: </w:t>
        </w:r>
        <w:r>
          <w:rPr>
            <w:rFonts w:ascii="Arial" w:eastAsia="宋体" w:hAnsi="Arial" w:cs="Arial" w:hint="eastAsia"/>
            <w:b/>
            <w:sz w:val="18"/>
          </w:rPr>
          <w:t xml:space="preserve"> </w:t>
        </w:r>
        <w:r>
          <w:rPr>
            <w:rFonts w:ascii="Arial" w:eastAsia="宋体" w:hAnsi="Arial" w:cs="Arial"/>
            <w:b/>
            <w:sz w:val="18"/>
          </w:rPr>
          <w:t>A</w:t>
        </w:r>
        <w:r>
          <w:rPr>
            <w:rFonts w:ascii="Arial" w:eastAsia="宋体" w:hAnsi="Arial" w:cs="Arial" w:hint="eastAsia"/>
            <w:b/>
            <w:sz w:val="18"/>
          </w:rPr>
          <w:t xml:space="preserve">ntenna pattern for LEO 600KM and 1200KM </w:t>
        </w:r>
        <w:r>
          <w:rPr>
            <w:rFonts w:ascii="Arial" w:eastAsia="宋体" w:hAnsi="Arial" w:cs="Arial"/>
            <w:b/>
            <w:sz w:val="18"/>
          </w:rPr>
          <w:t>(4.4127</w:t>
        </w:r>
        <w:r>
          <w:rPr>
            <w:rFonts w:ascii="Arial" w:eastAsia="宋体" w:hAnsi="Arial" w:cs="Arial" w:hint="eastAsia"/>
            <w:b/>
            <w:sz w:val="18"/>
          </w:rPr>
          <w:t xml:space="preserve"> deg for 3dB beamwidth</w:t>
        </w:r>
        <w:r>
          <w:rPr>
            <w:rFonts w:ascii="Arial" w:eastAsia="宋体" w:hAnsi="Arial" w:cs="Arial"/>
            <w:b/>
            <w:sz w:val="18"/>
          </w:rPr>
          <w:t>)</w:t>
        </w:r>
      </w:ins>
    </w:p>
    <w:p w:rsidR="002B0907" w:rsidRDefault="002B0907" w:rsidP="002B0907">
      <w:pPr>
        <w:jc w:val="center"/>
        <w:rPr>
          <w:ins w:id="2033" w:author="R4-2120772" w:date="2021-11-15T15:09:00Z"/>
          <w:rFonts w:ascii="Arial" w:eastAsia="宋体" w:hAnsi="Arial" w:cs="Arial"/>
          <w:b/>
          <w:sz w:val="18"/>
        </w:rPr>
      </w:pPr>
      <w:ins w:id="2034" w:author="R4-2120772" w:date="2021-11-15T15:09:00Z">
        <w:r>
          <w:rPr>
            <w:rFonts w:eastAsia="宋体"/>
            <w:noProof/>
            <w:lang w:val="en-US" w:eastAsia="zh-CN"/>
          </w:rPr>
          <w:drawing>
            <wp:inline distT="0" distB="0" distL="114300" distR="114300" wp14:anchorId="22F61094" wp14:editId="54E6C206">
              <wp:extent cx="2930525" cy="2192655"/>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8"/>
                      <a:stretch>
                        <a:fillRect/>
                      </a:stretch>
                    </pic:blipFill>
                    <pic:spPr>
                      <a:xfrm>
                        <a:off x="0" y="0"/>
                        <a:ext cx="2930525" cy="2192655"/>
                      </a:xfrm>
                      <a:prstGeom prst="rect">
                        <a:avLst/>
                      </a:prstGeom>
                      <a:noFill/>
                      <a:ln>
                        <a:noFill/>
                      </a:ln>
                    </pic:spPr>
                  </pic:pic>
                </a:graphicData>
              </a:graphic>
            </wp:inline>
          </w:drawing>
        </w:r>
      </w:ins>
    </w:p>
    <w:p w:rsidR="002B0907" w:rsidRDefault="002B0907" w:rsidP="002B0907">
      <w:pPr>
        <w:jc w:val="center"/>
        <w:rPr>
          <w:ins w:id="2035" w:author="R4-2120772" w:date="2021-11-15T15:09:00Z"/>
          <w:rFonts w:ascii="Arial" w:eastAsia="宋体" w:hAnsi="Arial" w:cs="Arial"/>
          <w:b/>
          <w:i/>
          <w:sz w:val="18"/>
        </w:rPr>
      </w:pPr>
      <w:ins w:id="2036" w:author="R4-2120772" w:date="2021-11-15T15:09:00Z">
        <w:r>
          <w:rPr>
            <w:rFonts w:ascii="Arial" w:eastAsia="宋体" w:hAnsi="Arial" w:cs="Arial" w:hint="eastAsia"/>
            <w:b/>
            <w:sz w:val="18"/>
          </w:rPr>
          <w:t xml:space="preserve">Figure </w:t>
        </w:r>
        <w:r>
          <w:rPr>
            <w:rFonts w:ascii="Arial" w:eastAsia="宋体" w:hAnsi="Arial" w:cs="Arial"/>
            <w:b/>
            <w:sz w:val="18"/>
          </w:rPr>
          <w:t>6.2.2.1-2</w:t>
        </w:r>
        <w:r>
          <w:rPr>
            <w:rFonts w:ascii="Arial" w:eastAsia="宋体" w:hAnsi="Arial" w:cs="Arial" w:hint="eastAsia"/>
            <w:b/>
            <w:sz w:val="18"/>
          </w:rPr>
          <w:t xml:space="preserve"> </w:t>
        </w:r>
        <w:r>
          <w:rPr>
            <w:rFonts w:ascii="Arial" w:eastAsia="宋体" w:hAnsi="Arial" w:cs="Arial"/>
            <w:b/>
            <w:sz w:val="18"/>
          </w:rPr>
          <w:t>A</w:t>
        </w:r>
        <w:r>
          <w:rPr>
            <w:rFonts w:ascii="Arial" w:eastAsia="宋体" w:hAnsi="Arial" w:cs="Arial" w:hint="eastAsia"/>
            <w:b/>
            <w:sz w:val="18"/>
          </w:rPr>
          <w:t xml:space="preserve">ntenna pattern for antenna aperture of GEO </w:t>
        </w:r>
        <w:r>
          <w:rPr>
            <w:rFonts w:ascii="Arial" w:eastAsia="宋体" w:hAnsi="Arial" w:cs="Arial"/>
            <w:b/>
            <w:sz w:val="18"/>
          </w:rPr>
          <w:t>(0.4011</w:t>
        </w:r>
        <w:r>
          <w:rPr>
            <w:rFonts w:ascii="Arial" w:eastAsia="宋体" w:hAnsi="Arial" w:cs="Arial" w:hint="eastAsia"/>
            <w:b/>
            <w:sz w:val="18"/>
          </w:rPr>
          <w:t xml:space="preserve"> deg for 3dB beamwidth</w:t>
        </w:r>
        <w:r>
          <w:rPr>
            <w:rFonts w:ascii="Arial" w:eastAsia="宋体" w:hAnsi="Arial" w:cs="Arial"/>
            <w:b/>
            <w:sz w:val="18"/>
          </w:rPr>
          <w:t>]</w:t>
        </w:r>
      </w:ins>
    </w:p>
    <w:p w:rsidR="002B0907" w:rsidRDefault="002B0907" w:rsidP="002B0907">
      <w:pPr>
        <w:rPr>
          <w:ins w:id="2037" w:author="R4-2120772" w:date="2021-11-15T15:09:00Z"/>
          <w:rFonts w:eastAsia="宋体"/>
        </w:rPr>
      </w:pPr>
      <w:ins w:id="2038" w:author="R4-2120772" w:date="2021-11-15T15:09:00Z">
        <w:r>
          <w:rPr>
            <w:rFonts w:eastAsia="宋体"/>
          </w:rPr>
          <w:t>The beam layout definition for a single satellite simulation in S-Band is defined in Table 6.2.2.1-1.</w:t>
        </w:r>
      </w:ins>
    </w:p>
    <w:p w:rsidR="002B0907" w:rsidRDefault="002B0907" w:rsidP="002B0907">
      <w:pPr>
        <w:spacing w:after="80"/>
        <w:jc w:val="center"/>
        <w:rPr>
          <w:ins w:id="2039" w:author="R4-2120772" w:date="2021-11-15T15:09:00Z"/>
          <w:rFonts w:eastAsia="宋体"/>
        </w:rPr>
      </w:pPr>
      <w:ins w:id="2040" w:author="R4-2120772" w:date="2021-11-15T15:09:00Z">
        <w:r>
          <w:rPr>
            <w:rFonts w:ascii="Arial" w:eastAsia="宋体" w:hAnsi="Arial" w:cs="Arial"/>
            <w:b/>
            <w:sz w:val="18"/>
          </w:rPr>
          <w:t>Table 6.2.2.1-1: Beam layout definition for single satellite simulation</w:t>
        </w:r>
      </w:ins>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2508"/>
        <w:gridCol w:w="2538"/>
        <w:gridCol w:w="2406"/>
      </w:tblGrid>
      <w:tr w:rsidR="002B0907" w:rsidTr="005B5C01">
        <w:trPr>
          <w:jc w:val="center"/>
          <w:ins w:id="2041" w:author="R4-2120772" w:date="2021-11-15T15:09:00Z"/>
        </w:trPr>
        <w:tc>
          <w:tcPr>
            <w:tcW w:w="2051" w:type="dxa"/>
            <w:shd w:val="clear" w:color="auto" w:fill="auto"/>
          </w:tcPr>
          <w:p w:rsidR="002B0907" w:rsidRDefault="002B0907" w:rsidP="002B0907">
            <w:pPr>
              <w:keepNext/>
              <w:keepLines/>
              <w:spacing w:before="24" w:after="24"/>
              <w:rPr>
                <w:ins w:id="2042" w:author="R4-2120772" w:date="2021-11-15T15:09:00Z"/>
                <w:rFonts w:eastAsia="宋体"/>
                <w:sz w:val="18"/>
                <w:szCs w:val="18"/>
                <w:lang w:val="zh-CN"/>
              </w:rPr>
            </w:pPr>
            <w:ins w:id="2043" w:author="R4-2120772" w:date="2021-11-15T15:09:00Z">
              <w:r>
                <w:rPr>
                  <w:rFonts w:eastAsia="宋体"/>
                  <w:sz w:val="18"/>
                  <w:szCs w:val="18"/>
                  <w:lang w:val="zh-CN"/>
                </w:rPr>
                <w:lastRenderedPageBreak/>
                <w:t>Beam layout definition</w:t>
              </w:r>
            </w:ins>
          </w:p>
        </w:tc>
        <w:tc>
          <w:tcPr>
            <w:tcW w:w="7452" w:type="dxa"/>
            <w:gridSpan w:val="3"/>
            <w:shd w:val="clear" w:color="auto" w:fill="auto"/>
          </w:tcPr>
          <w:p w:rsidR="002B0907" w:rsidRDefault="002B0907" w:rsidP="002B0907">
            <w:pPr>
              <w:keepNext/>
              <w:keepLines/>
              <w:spacing w:before="24" w:after="24"/>
              <w:rPr>
                <w:ins w:id="2044" w:author="R4-2120772" w:date="2021-11-15T15:09:00Z"/>
                <w:rFonts w:eastAsia="宋体"/>
                <w:sz w:val="18"/>
                <w:szCs w:val="18"/>
              </w:rPr>
            </w:pPr>
            <w:ins w:id="2045" w:author="R4-2120772" w:date="2021-11-15T15:09:00Z">
              <w:r>
                <w:rPr>
                  <w:rFonts w:eastAsia="宋体"/>
                  <w:sz w:val="18"/>
                  <w:szCs w:val="18"/>
                </w:rPr>
                <w:t>Baseline: Hexagonal mapping of the beam bore sight directions on UV plane defined in the satellite reference frame.</w:t>
              </w:r>
            </w:ins>
          </w:p>
          <w:p w:rsidR="002B0907" w:rsidRDefault="002B0907" w:rsidP="002B0907">
            <w:pPr>
              <w:keepNext/>
              <w:keepLines/>
              <w:spacing w:before="24" w:after="24"/>
              <w:rPr>
                <w:ins w:id="2046" w:author="R4-2120772" w:date="2021-11-15T15:09:00Z"/>
                <w:rFonts w:eastAsia="宋体"/>
                <w:sz w:val="18"/>
                <w:szCs w:val="18"/>
              </w:rPr>
            </w:pPr>
            <w:ins w:id="2047" w:author="R4-2120772" w:date="2021-11-15T15:09:00Z">
              <w:r>
                <w:rPr>
                  <w:rFonts w:eastAsia="宋体"/>
                  <w:sz w:val="18"/>
                  <w:szCs w:val="18"/>
                </w:rPr>
                <w:t xml:space="preserve">Only the 3dB beam width parameters should be used. The beam diameter and beam spacing values can be computed directly from the 3 dB beam width assumptions and should be considered as informative. </w:t>
              </w:r>
            </w:ins>
          </w:p>
        </w:tc>
      </w:tr>
      <w:tr w:rsidR="002B0907" w:rsidTr="005B5C01">
        <w:trPr>
          <w:jc w:val="center"/>
          <w:ins w:id="2048" w:author="R4-2120772" w:date="2021-11-15T15:09:00Z"/>
        </w:trPr>
        <w:tc>
          <w:tcPr>
            <w:tcW w:w="2051" w:type="dxa"/>
            <w:shd w:val="clear" w:color="auto" w:fill="auto"/>
          </w:tcPr>
          <w:p w:rsidR="002B0907" w:rsidRDefault="002B0907" w:rsidP="002B0907">
            <w:pPr>
              <w:keepNext/>
              <w:keepLines/>
              <w:spacing w:before="24" w:after="24"/>
              <w:rPr>
                <w:ins w:id="2049" w:author="R4-2120772" w:date="2021-11-15T15:09:00Z"/>
                <w:rFonts w:eastAsia="宋体"/>
                <w:sz w:val="18"/>
                <w:szCs w:val="18"/>
                <w:lang w:val="zh-CN"/>
              </w:rPr>
            </w:pPr>
            <w:ins w:id="2050" w:author="R4-2120772" w:date="2021-11-15T15:09:00Z">
              <w:r>
                <w:rPr>
                  <w:rFonts w:eastAsia="宋体"/>
                  <w:sz w:val="18"/>
                  <w:szCs w:val="18"/>
                  <w:lang w:val="zh-CN"/>
                </w:rPr>
                <w:t>Number of beams</w:t>
              </w:r>
            </w:ins>
          </w:p>
        </w:tc>
        <w:tc>
          <w:tcPr>
            <w:tcW w:w="7452" w:type="dxa"/>
            <w:gridSpan w:val="3"/>
            <w:shd w:val="clear" w:color="auto" w:fill="auto"/>
          </w:tcPr>
          <w:p w:rsidR="002B0907" w:rsidRDefault="002B0907" w:rsidP="002B0907">
            <w:pPr>
              <w:keepNext/>
              <w:keepLines/>
              <w:spacing w:before="24" w:after="24"/>
              <w:rPr>
                <w:ins w:id="2051" w:author="R4-2120772" w:date="2021-11-15T15:09:00Z"/>
                <w:rFonts w:eastAsia="宋体"/>
                <w:sz w:val="18"/>
                <w:szCs w:val="18"/>
              </w:rPr>
            </w:pPr>
            <w:ins w:id="2052" w:author="R4-2120772" w:date="2021-11-15T15:09:00Z">
              <w:r>
                <w:rPr>
                  <w:rFonts w:eastAsia="宋体"/>
                  <w:sz w:val="18"/>
                  <w:szCs w:val="18"/>
                </w:rPr>
                <w:t>Baseline: 7-beam layout (i.e. 6 co-frequency beams surrounding the central beam)</w:t>
              </w:r>
            </w:ins>
          </w:p>
        </w:tc>
      </w:tr>
      <w:tr w:rsidR="002B0907" w:rsidTr="005B5C01">
        <w:trPr>
          <w:jc w:val="center"/>
          <w:ins w:id="2053" w:author="R4-2120772" w:date="2021-11-15T15:09:00Z"/>
        </w:trPr>
        <w:tc>
          <w:tcPr>
            <w:tcW w:w="2051" w:type="dxa"/>
            <w:shd w:val="clear" w:color="auto" w:fill="auto"/>
          </w:tcPr>
          <w:p w:rsidR="002B0907" w:rsidRDefault="002B0907" w:rsidP="002B0907">
            <w:pPr>
              <w:keepNext/>
              <w:keepLines/>
              <w:spacing w:before="24" w:after="24"/>
              <w:rPr>
                <w:ins w:id="2054" w:author="R4-2120772" w:date="2021-11-15T15:09:00Z"/>
                <w:rFonts w:eastAsia="宋体"/>
                <w:sz w:val="18"/>
                <w:szCs w:val="18"/>
              </w:rPr>
            </w:pPr>
            <w:ins w:id="2055" w:author="R4-2120772" w:date="2021-11-15T15:09:00Z">
              <w:r>
                <w:rPr>
                  <w:rFonts w:eastAsia="宋体"/>
                  <w:sz w:val="18"/>
                  <w:szCs w:val="18"/>
                </w:rPr>
                <w:t>UV plane illustration (extracted from [19])</w:t>
              </w:r>
            </w:ins>
          </w:p>
        </w:tc>
        <w:tc>
          <w:tcPr>
            <w:tcW w:w="7452" w:type="dxa"/>
            <w:gridSpan w:val="3"/>
            <w:shd w:val="clear" w:color="auto" w:fill="auto"/>
          </w:tcPr>
          <w:p w:rsidR="002B0907" w:rsidRDefault="002B0907" w:rsidP="002B0907">
            <w:pPr>
              <w:keepNext/>
              <w:keepLines/>
              <w:spacing w:before="24" w:after="24"/>
              <w:jc w:val="center"/>
              <w:rPr>
                <w:ins w:id="2056" w:author="R4-2120772" w:date="2021-11-15T15:09:00Z"/>
                <w:rFonts w:eastAsia="宋体"/>
                <w:sz w:val="18"/>
                <w:szCs w:val="18"/>
                <w:lang w:val="zh-CN"/>
              </w:rPr>
            </w:pPr>
            <w:ins w:id="2057" w:author="R4-2120772" w:date="2021-11-15T15:09:00Z">
              <w:r>
                <w:rPr>
                  <w:rFonts w:eastAsia="宋体"/>
                  <w:noProof/>
                  <w:sz w:val="18"/>
                  <w:szCs w:val="18"/>
                  <w:lang w:val="en-US" w:eastAsia="zh-CN"/>
                </w:rPr>
                <w:drawing>
                  <wp:inline distT="0" distB="0" distL="0" distR="0" wp14:anchorId="33AE4C3A" wp14:editId="40AF2410">
                    <wp:extent cx="3900805" cy="2523490"/>
                    <wp:effectExtent l="0" t="0" r="4445" b="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ins>
          </w:p>
        </w:tc>
      </w:tr>
      <w:tr w:rsidR="002B0907" w:rsidTr="005B5C01">
        <w:trPr>
          <w:jc w:val="center"/>
          <w:ins w:id="2058" w:author="R4-2120772" w:date="2021-11-15T15:09:00Z"/>
        </w:trPr>
        <w:tc>
          <w:tcPr>
            <w:tcW w:w="2051" w:type="dxa"/>
            <w:shd w:val="clear" w:color="auto" w:fill="auto"/>
          </w:tcPr>
          <w:p w:rsidR="002B0907" w:rsidRDefault="002B0907" w:rsidP="002B0907">
            <w:pPr>
              <w:keepNext/>
              <w:keepLines/>
              <w:spacing w:before="24" w:after="24"/>
              <w:rPr>
                <w:ins w:id="2059" w:author="R4-2120772" w:date="2021-11-15T15:09:00Z"/>
                <w:rFonts w:eastAsia="宋体"/>
                <w:sz w:val="18"/>
                <w:szCs w:val="18"/>
                <w:lang w:val="zh-CN"/>
              </w:rPr>
            </w:pPr>
            <w:ins w:id="2060" w:author="R4-2120772" w:date="2021-11-15T15:09:00Z">
              <w:r>
                <w:rPr>
                  <w:rFonts w:eastAsia="宋体"/>
                  <w:sz w:val="18"/>
                  <w:szCs w:val="18"/>
                  <w:lang w:val="zh-CN"/>
                </w:rPr>
                <w:t>UV plane convention</w:t>
              </w:r>
            </w:ins>
          </w:p>
        </w:tc>
        <w:tc>
          <w:tcPr>
            <w:tcW w:w="7452" w:type="dxa"/>
            <w:gridSpan w:val="3"/>
            <w:shd w:val="clear" w:color="auto" w:fill="auto"/>
          </w:tcPr>
          <w:p w:rsidR="002B0907" w:rsidRDefault="002B0907" w:rsidP="002B0907">
            <w:pPr>
              <w:keepNext/>
              <w:keepLines/>
              <w:spacing w:before="24" w:after="24"/>
              <w:rPr>
                <w:ins w:id="2061" w:author="R4-2120772" w:date="2021-11-15T15:09:00Z"/>
                <w:rFonts w:eastAsia="宋体"/>
                <w:sz w:val="18"/>
                <w:szCs w:val="18"/>
              </w:rPr>
            </w:pPr>
            <w:ins w:id="2062" w:author="R4-2120772" w:date="2021-11-15T15:09:00Z">
              <w:r>
                <w:rPr>
                  <w:rFonts w:eastAsia="宋体"/>
                  <w:sz w:val="18"/>
                  <w:szCs w:val="18"/>
                </w:rPr>
                <w:t>U axis is defined as the perpendicular line to the satellite-earth line on the orbital plane as illustrated here after:</w:t>
              </w:r>
            </w:ins>
          </w:p>
          <w:p w:rsidR="002B0907" w:rsidRDefault="002B0907" w:rsidP="002B0907">
            <w:pPr>
              <w:keepNext/>
              <w:keepLines/>
              <w:spacing w:before="24" w:after="24"/>
              <w:jc w:val="center"/>
              <w:rPr>
                <w:ins w:id="2063" w:author="R4-2120772" w:date="2021-11-15T15:09:00Z"/>
                <w:rFonts w:eastAsia="宋体"/>
                <w:sz w:val="18"/>
                <w:szCs w:val="18"/>
                <w:lang w:val="zh-CN"/>
              </w:rPr>
            </w:pPr>
            <w:ins w:id="2064" w:author="R4-2120772" w:date="2021-11-15T15:09:00Z">
              <w:r>
                <w:rPr>
                  <w:rFonts w:eastAsia="宋体"/>
                  <w:noProof/>
                  <w:sz w:val="18"/>
                  <w:szCs w:val="18"/>
                  <w:lang w:val="en-US" w:eastAsia="zh-CN"/>
                </w:rPr>
                <w:drawing>
                  <wp:inline distT="0" distB="0" distL="0" distR="0" wp14:anchorId="1A074F3C" wp14:editId="257766F9">
                    <wp:extent cx="2546985" cy="1442720"/>
                    <wp:effectExtent l="0" t="0" r="571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ins>
          </w:p>
          <w:p w:rsidR="002B0907" w:rsidRDefault="002B0907" w:rsidP="002B0907">
            <w:pPr>
              <w:keepNext/>
              <w:keepLines/>
              <w:spacing w:before="24" w:after="24"/>
              <w:rPr>
                <w:ins w:id="2065" w:author="R4-2120772" w:date="2021-11-15T15:09:00Z"/>
                <w:rFonts w:eastAsia="宋体"/>
                <w:sz w:val="18"/>
                <w:szCs w:val="18"/>
              </w:rPr>
            </w:pPr>
            <w:ins w:id="2066" w:author="R4-2120772" w:date="2021-11-15T15:09:00Z">
              <w:r>
                <w:rPr>
                  <w:rFonts w:eastAsia="宋体"/>
                  <w:sz w:val="18"/>
                  <w:szCs w:val="18"/>
                </w:rPr>
                <w:t>The straight line being orthogonal to UV plane is pointing towards the Earth centre.</w:t>
              </w:r>
            </w:ins>
          </w:p>
          <w:p w:rsidR="002B0907" w:rsidRDefault="002B0907" w:rsidP="002B0907">
            <w:pPr>
              <w:keepNext/>
              <w:keepLines/>
              <w:spacing w:before="24" w:after="24"/>
              <w:rPr>
                <w:ins w:id="2067" w:author="R4-2120772" w:date="2021-11-15T15:09:00Z"/>
                <w:rFonts w:eastAsia="宋体"/>
                <w:sz w:val="18"/>
                <w:szCs w:val="18"/>
              </w:rPr>
            </w:pPr>
            <w:ins w:id="2068" w:author="R4-2120772" w:date="2021-11-15T15:09:00Z">
              <w:r>
                <w:rPr>
                  <w:rFonts w:eastAsia="宋体"/>
                  <w:sz w:val="18"/>
                  <w:szCs w:val="18"/>
                </w:rPr>
                <w:t>UV coordinates of the nadir of the reference satellite is (0,0)</w:t>
              </w:r>
            </w:ins>
          </w:p>
        </w:tc>
      </w:tr>
      <w:tr w:rsidR="002B0907" w:rsidTr="005B5C01">
        <w:trPr>
          <w:jc w:val="center"/>
          <w:ins w:id="2069" w:author="R4-2120772" w:date="2021-11-15T15:09:00Z"/>
        </w:trPr>
        <w:tc>
          <w:tcPr>
            <w:tcW w:w="2051" w:type="dxa"/>
            <w:shd w:val="clear" w:color="auto" w:fill="auto"/>
          </w:tcPr>
          <w:p w:rsidR="002B0907" w:rsidRDefault="002B0907" w:rsidP="002B0907">
            <w:pPr>
              <w:keepNext/>
              <w:keepLines/>
              <w:spacing w:before="24" w:after="24"/>
              <w:rPr>
                <w:ins w:id="2070" w:author="R4-2120772" w:date="2021-11-15T15:09:00Z"/>
                <w:rFonts w:eastAsia="宋体"/>
                <w:sz w:val="18"/>
                <w:szCs w:val="18"/>
              </w:rPr>
            </w:pPr>
            <w:ins w:id="2071" w:author="R4-2120772" w:date="2021-11-15T15:09:00Z">
              <w:r>
                <w:rPr>
                  <w:rFonts w:eastAsia="宋体"/>
                  <w:sz w:val="18"/>
                  <w:szCs w:val="18"/>
                </w:rPr>
                <w:t>Adjacent beam spacing on UV plane</w:t>
              </w:r>
            </w:ins>
          </w:p>
        </w:tc>
        <w:tc>
          <w:tcPr>
            <w:tcW w:w="7452" w:type="dxa"/>
            <w:gridSpan w:val="3"/>
            <w:shd w:val="clear" w:color="auto" w:fill="auto"/>
          </w:tcPr>
          <w:p w:rsidR="002B0907" w:rsidRDefault="002B0907" w:rsidP="002B0907">
            <w:pPr>
              <w:keepNext/>
              <w:keepLines/>
              <w:spacing w:before="24" w:after="24"/>
              <w:rPr>
                <w:ins w:id="2072" w:author="R4-2120772" w:date="2021-11-15T15:09:00Z"/>
                <w:rFonts w:eastAsia="宋体"/>
                <w:sz w:val="18"/>
                <w:szCs w:val="18"/>
              </w:rPr>
            </w:pPr>
            <w:ins w:id="2073" w:author="R4-2120772" w:date="2021-11-15T15:09:00Z">
              <w:r>
                <w:rPr>
                  <w:rFonts w:eastAsia="宋体"/>
                  <w:sz w:val="18"/>
                  <w:szCs w:val="18"/>
                </w:rPr>
                <w:t>Baseline: Adjacent beam spacing computation based on 3dB beam width of the satellite antenna pattern:</w:t>
              </w:r>
            </w:ins>
          </w:p>
          <w:p w:rsidR="002B0907" w:rsidRDefault="002B0907" w:rsidP="002B0907">
            <w:pPr>
              <w:spacing w:after="120"/>
              <w:jc w:val="center"/>
              <w:rPr>
                <w:ins w:id="2074" w:author="R4-2120772" w:date="2021-11-15T15:09:00Z"/>
                <w:rFonts w:eastAsia="宋体"/>
                <w:sz w:val="18"/>
                <w:szCs w:val="18"/>
              </w:rPr>
            </w:pPr>
            <w:ins w:id="2075" w:author="R4-2120772" w:date="2021-11-15T15:09:00Z">
              <w:r>
                <w:rPr>
                  <w:rFonts w:eastAsia="宋体"/>
                  <w:sz w:val="18"/>
                  <w:szCs w:val="18"/>
                </w:rPr>
                <w:t>ABS[rad] = sqrt(3) x sin(HPBW[degrees]/2) or ABS[rad] = sqrt(3) x sinr(HPBW[rad]/2)</w:t>
              </w:r>
            </w:ins>
          </w:p>
          <w:p w:rsidR="002B0907" w:rsidRDefault="002B0907" w:rsidP="002B0907">
            <w:pPr>
              <w:spacing w:after="120"/>
              <w:rPr>
                <w:ins w:id="2076" w:author="R4-2120772" w:date="2021-11-15T15:09:00Z"/>
                <w:rFonts w:eastAsia="宋体"/>
                <w:sz w:val="18"/>
                <w:szCs w:val="18"/>
              </w:rPr>
            </w:pPr>
            <w:ins w:id="2077" w:author="R4-2120772" w:date="2021-11-15T15:09:00Z">
              <w:r>
                <w:rPr>
                  <w:rFonts w:eastAsia="宋体"/>
                  <w:sz w:val="18"/>
                  <w:szCs w:val="18"/>
                </w:rPr>
                <w:t xml:space="preserve">with ABS [degree]=180/pi x ABS[rad] and </w:t>
              </w:r>
            </w:ins>
          </w:p>
          <w:p w:rsidR="002B0907" w:rsidRDefault="002B0907" w:rsidP="002B0907">
            <w:pPr>
              <w:keepNext/>
              <w:keepLines/>
              <w:spacing w:before="24" w:after="24"/>
              <w:rPr>
                <w:ins w:id="2078" w:author="R4-2120772" w:date="2021-11-15T15:09:00Z"/>
                <w:rFonts w:eastAsia="宋体"/>
                <w:sz w:val="18"/>
                <w:szCs w:val="18"/>
                <w:lang w:val="sv-SE"/>
              </w:rPr>
            </w:pPr>
            <w:ins w:id="2079" w:author="R4-2120772" w:date="2021-11-15T15:09:00Z">
              <w:r>
                <w:rPr>
                  <w:rFonts w:eastAsia="宋体"/>
                  <w:sz w:val="18"/>
                  <w:szCs w:val="18"/>
                </w:rPr>
                <w:t>with HPBW the Half-Power BandWidth of the main lobe from the satellite antenna pattern.</w:t>
              </w:r>
            </w:ins>
          </w:p>
        </w:tc>
      </w:tr>
      <w:tr w:rsidR="002B0907" w:rsidTr="005B5C01">
        <w:trPr>
          <w:jc w:val="center"/>
          <w:ins w:id="2080" w:author="R4-2120772" w:date="2021-11-15T15:09:00Z"/>
        </w:trPr>
        <w:tc>
          <w:tcPr>
            <w:tcW w:w="2051" w:type="dxa"/>
            <w:shd w:val="clear" w:color="auto" w:fill="auto"/>
          </w:tcPr>
          <w:p w:rsidR="002B0907" w:rsidRDefault="002B0907" w:rsidP="002B0907">
            <w:pPr>
              <w:keepNext/>
              <w:keepLines/>
              <w:spacing w:before="24" w:after="24"/>
              <w:rPr>
                <w:ins w:id="2081" w:author="R4-2120772" w:date="2021-11-15T15:09:00Z"/>
                <w:rFonts w:eastAsia="宋体"/>
                <w:sz w:val="18"/>
                <w:szCs w:val="18"/>
              </w:rPr>
            </w:pPr>
            <w:ins w:id="2082" w:author="R4-2120772" w:date="2021-11-15T15:09:00Z">
              <w:r>
                <w:rPr>
                  <w:rFonts w:eastAsia="宋体"/>
                  <w:sz w:val="18"/>
                  <w:szCs w:val="18"/>
                </w:rPr>
                <w:t>Central beam bore sight direction definition</w:t>
              </w:r>
            </w:ins>
          </w:p>
        </w:tc>
        <w:tc>
          <w:tcPr>
            <w:tcW w:w="7452" w:type="dxa"/>
            <w:gridSpan w:val="3"/>
            <w:shd w:val="clear" w:color="auto" w:fill="auto"/>
          </w:tcPr>
          <w:p w:rsidR="002B0907" w:rsidRDefault="002B0907" w:rsidP="002B0907">
            <w:pPr>
              <w:keepNext/>
              <w:keepLines/>
              <w:spacing w:before="24" w:after="24"/>
              <w:rPr>
                <w:ins w:id="2083" w:author="R4-2120772" w:date="2021-11-15T15:09:00Z"/>
                <w:rFonts w:eastAsia="宋体"/>
                <w:sz w:val="18"/>
                <w:szCs w:val="18"/>
              </w:rPr>
            </w:pPr>
            <w:ins w:id="2084" w:author="R4-2120772" w:date="2021-11-15T15:09:00Z">
              <w:r>
                <w:rPr>
                  <w:rFonts w:eastAsia="宋体"/>
                  <w:sz w:val="18"/>
                  <w:szCs w:val="18"/>
                </w:rPr>
                <w:t xml:space="preserve">Baseline: </w:t>
              </w:r>
            </w:ins>
          </w:p>
          <w:p w:rsidR="002B0907" w:rsidRDefault="002B0907" w:rsidP="002B0907">
            <w:pPr>
              <w:keepNext/>
              <w:keepLines/>
              <w:spacing w:before="24" w:after="24"/>
              <w:rPr>
                <w:ins w:id="2085" w:author="R4-2120772" w:date="2021-11-15T15:09:00Z"/>
                <w:rFonts w:eastAsia="宋体"/>
                <w:sz w:val="18"/>
                <w:szCs w:val="18"/>
              </w:rPr>
            </w:pPr>
            <w:ins w:id="2086" w:author="R4-2120772" w:date="2021-11-15T15:09:00Z">
              <w:r>
                <w:rPr>
                  <w:rFonts w:eastAsia="宋体"/>
                  <w:sz w:val="18"/>
                  <w:szCs w:val="18"/>
                </w:rPr>
                <w:t>Case 1: Central beam center is considered at nadir point</w:t>
              </w:r>
            </w:ins>
          </w:p>
          <w:p w:rsidR="002B0907" w:rsidRDefault="002B0907" w:rsidP="002B0907">
            <w:pPr>
              <w:keepNext/>
              <w:keepLines/>
              <w:spacing w:before="24" w:after="24"/>
              <w:rPr>
                <w:ins w:id="2087" w:author="R4-2120772" w:date="2021-11-15T15:09:00Z"/>
                <w:rFonts w:eastAsia="宋体"/>
                <w:sz w:val="18"/>
                <w:szCs w:val="18"/>
              </w:rPr>
            </w:pPr>
            <w:ins w:id="2088" w:author="R4-2120772" w:date="2021-11-15T15:09:00Z">
              <w:r>
                <w:rPr>
                  <w:rFonts w:eastAsia="宋体"/>
                  <w:sz w:val="18"/>
                  <w:szCs w:val="18"/>
                </w:rPr>
                <w:t>Case 2: 45° for GEO and LEO</w:t>
              </w:r>
            </w:ins>
          </w:p>
          <w:p w:rsidR="002B0907" w:rsidRDefault="002B0907" w:rsidP="002B0907">
            <w:pPr>
              <w:keepNext/>
              <w:keepLines/>
              <w:spacing w:before="24" w:after="24"/>
              <w:rPr>
                <w:ins w:id="2089" w:author="R4-2120772" w:date="2021-11-15T15:09:00Z"/>
                <w:rFonts w:eastAsia="宋体"/>
                <w:sz w:val="18"/>
                <w:szCs w:val="18"/>
              </w:rPr>
            </w:pPr>
            <w:ins w:id="2090" w:author="R4-2120772" w:date="2021-11-15T15:09:00Z">
              <w:r>
                <w:rPr>
                  <w:rFonts w:eastAsia="宋体"/>
                  <w:sz w:val="18"/>
                  <w:szCs w:val="18"/>
                </w:rPr>
                <w:t>Interested companies can bring analysis and results for other values.</w:t>
              </w:r>
            </w:ins>
          </w:p>
        </w:tc>
      </w:tr>
      <w:tr w:rsidR="002B0907" w:rsidTr="005B5C01">
        <w:trPr>
          <w:trHeight w:val="98"/>
          <w:jc w:val="center"/>
          <w:ins w:id="2091" w:author="R4-2120772" w:date="2021-11-15T15:09:00Z"/>
        </w:trPr>
        <w:tc>
          <w:tcPr>
            <w:tcW w:w="2051" w:type="dxa"/>
            <w:tcBorders>
              <w:left w:val="single" w:sz="4" w:space="0" w:color="auto"/>
              <w:bottom w:val="single" w:sz="4" w:space="0" w:color="auto"/>
              <w:right w:val="single" w:sz="4" w:space="0" w:color="auto"/>
            </w:tcBorders>
            <w:shd w:val="clear" w:color="auto" w:fill="auto"/>
          </w:tcPr>
          <w:p w:rsidR="002B0907" w:rsidRDefault="002B0907" w:rsidP="002B0907">
            <w:pPr>
              <w:keepNext/>
              <w:keepLines/>
              <w:spacing w:before="24" w:after="24"/>
              <w:rPr>
                <w:ins w:id="2092" w:author="R4-2120772" w:date="2021-11-15T15:09:00Z"/>
                <w:rFonts w:eastAsia="宋体"/>
                <w:sz w:val="18"/>
                <w:szCs w:val="18"/>
              </w:rPr>
            </w:pPr>
          </w:p>
        </w:tc>
        <w:tc>
          <w:tcPr>
            <w:tcW w:w="2508" w:type="dxa"/>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keepNext/>
              <w:keepLines/>
              <w:spacing w:before="24" w:after="24"/>
              <w:jc w:val="center"/>
              <w:rPr>
                <w:ins w:id="2093" w:author="R4-2120772" w:date="2021-11-15T15:09:00Z"/>
                <w:rFonts w:eastAsia="宋体"/>
                <w:sz w:val="18"/>
                <w:szCs w:val="18"/>
                <w:lang w:val="zh-CN"/>
              </w:rPr>
            </w:pPr>
            <w:ins w:id="2094" w:author="R4-2120772" w:date="2021-11-15T15:09:00Z">
              <w:r>
                <w:rPr>
                  <w:rFonts w:eastAsia="宋体"/>
                  <w:sz w:val="18"/>
                  <w:szCs w:val="18"/>
                  <w:lang w:val="zh-CN"/>
                </w:rPr>
                <w:t>Option 1: FRF=1</w:t>
              </w:r>
            </w:ins>
          </w:p>
          <w:p w:rsidR="002B0907" w:rsidRDefault="002B0907" w:rsidP="002B0907">
            <w:pPr>
              <w:keepNext/>
              <w:keepLines/>
              <w:spacing w:before="24" w:after="24"/>
              <w:jc w:val="center"/>
              <w:rPr>
                <w:ins w:id="2095" w:author="R4-2120772" w:date="2021-11-15T15:09:00Z"/>
                <w:rFonts w:eastAsia="宋体"/>
                <w:sz w:val="18"/>
                <w:szCs w:val="18"/>
                <w:lang w:val="zh-CN"/>
              </w:rPr>
            </w:pPr>
            <w:ins w:id="2096" w:author="R4-2120772" w:date="2021-11-15T15:09:00Z">
              <w:r>
                <w:rPr>
                  <w:rFonts w:eastAsia="宋体"/>
                  <w:noProof/>
                  <w:sz w:val="18"/>
                  <w:szCs w:val="18"/>
                  <w:lang w:val="en-US" w:eastAsia="zh-CN"/>
                </w:rPr>
                <w:drawing>
                  <wp:inline distT="0" distB="0" distL="0" distR="0" wp14:anchorId="70B61E71" wp14:editId="15BAD9E7">
                    <wp:extent cx="1443355" cy="1759585"/>
                    <wp:effectExtent l="0" t="0" r="4445" b="0"/>
                    <wp:docPr id="927" name="图片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图片 9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47122" cy="1763922"/>
                            </a:xfrm>
                            <a:prstGeom prst="rect">
                              <a:avLst/>
                            </a:prstGeom>
                            <a:noFill/>
                            <a:ln>
                              <a:noFill/>
                            </a:ln>
                          </pic:spPr>
                        </pic:pic>
                      </a:graphicData>
                    </a:graphic>
                  </wp:inline>
                </w:drawing>
              </w:r>
            </w:ins>
          </w:p>
        </w:tc>
        <w:tc>
          <w:tcPr>
            <w:tcW w:w="2538" w:type="dxa"/>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keepNext/>
              <w:keepLines/>
              <w:spacing w:before="24" w:after="24"/>
              <w:jc w:val="center"/>
              <w:rPr>
                <w:ins w:id="2097" w:author="R4-2120772" w:date="2021-11-15T15:09:00Z"/>
                <w:rFonts w:eastAsia="宋体"/>
                <w:sz w:val="18"/>
                <w:szCs w:val="18"/>
                <w:lang w:val="zh-CN"/>
              </w:rPr>
            </w:pPr>
            <w:ins w:id="2098" w:author="R4-2120772" w:date="2021-11-15T15:09:00Z">
              <w:r>
                <w:rPr>
                  <w:rFonts w:eastAsia="宋体"/>
                  <w:sz w:val="18"/>
                  <w:szCs w:val="18"/>
                  <w:lang w:val="zh-CN"/>
                </w:rPr>
                <w:t>Option 2: FRF=3</w:t>
              </w:r>
            </w:ins>
          </w:p>
          <w:p w:rsidR="002B0907" w:rsidRDefault="002B0907" w:rsidP="002B0907">
            <w:pPr>
              <w:keepNext/>
              <w:keepLines/>
              <w:spacing w:before="24" w:after="24"/>
              <w:jc w:val="center"/>
              <w:rPr>
                <w:ins w:id="2099" w:author="R4-2120772" w:date="2021-11-15T15:09:00Z"/>
                <w:rFonts w:eastAsia="宋体"/>
                <w:sz w:val="18"/>
                <w:szCs w:val="18"/>
                <w:lang w:val="zh-CN"/>
              </w:rPr>
            </w:pPr>
            <w:ins w:id="2100" w:author="R4-2120772" w:date="2021-11-15T15:09:00Z">
              <w:r>
                <w:rPr>
                  <w:rFonts w:eastAsia="宋体"/>
                  <w:noProof/>
                  <w:sz w:val="18"/>
                  <w:szCs w:val="18"/>
                  <w:lang w:val="en-US" w:eastAsia="zh-CN"/>
                </w:rPr>
                <w:drawing>
                  <wp:inline distT="0" distB="0" distL="0" distR="0" wp14:anchorId="3C462858" wp14:editId="6A867F00">
                    <wp:extent cx="1463040" cy="1800225"/>
                    <wp:effectExtent l="0" t="0" r="3810" b="9525"/>
                    <wp:docPr id="926" name="图片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 name="图片 92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472414" cy="1811876"/>
                            </a:xfrm>
                            <a:prstGeom prst="rect">
                              <a:avLst/>
                            </a:prstGeom>
                            <a:noFill/>
                            <a:ln>
                              <a:noFill/>
                            </a:ln>
                          </pic:spPr>
                        </pic:pic>
                      </a:graphicData>
                    </a:graphic>
                  </wp:inline>
                </w:drawing>
              </w:r>
            </w:ins>
          </w:p>
        </w:tc>
        <w:tc>
          <w:tcPr>
            <w:tcW w:w="2406" w:type="dxa"/>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keepNext/>
              <w:keepLines/>
              <w:spacing w:before="24" w:after="24"/>
              <w:jc w:val="center"/>
              <w:rPr>
                <w:ins w:id="2101" w:author="R4-2120772" w:date="2021-11-15T15:09:00Z"/>
                <w:rFonts w:eastAsia="宋体"/>
                <w:sz w:val="18"/>
                <w:szCs w:val="18"/>
                <w:lang w:val="zh-CN"/>
              </w:rPr>
            </w:pPr>
            <w:ins w:id="2102" w:author="R4-2120772" w:date="2021-11-15T15:09:00Z">
              <w:r>
                <w:rPr>
                  <w:rFonts w:eastAsia="宋体"/>
                  <w:sz w:val="18"/>
                  <w:szCs w:val="18"/>
                  <w:lang w:val="zh-CN"/>
                </w:rPr>
                <w:t>Option 3: FRF=2</w:t>
              </w:r>
            </w:ins>
          </w:p>
          <w:p w:rsidR="002B0907" w:rsidRDefault="002B0907" w:rsidP="002B0907">
            <w:pPr>
              <w:keepNext/>
              <w:keepLines/>
              <w:spacing w:before="24" w:after="24"/>
              <w:jc w:val="center"/>
              <w:rPr>
                <w:ins w:id="2103" w:author="R4-2120772" w:date="2021-11-15T15:09:00Z"/>
                <w:rFonts w:eastAsia="宋体"/>
                <w:sz w:val="18"/>
                <w:szCs w:val="18"/>
                <w:lang w:val="zh-CN"/>
              </w:rPr>
            </w:pPr>
            <w:ins w:id="2104" w:author="R4-2120772" w:date="2021-11-15T15:09:00Z">
              <w:r>
                <w:rPr>
                  <w:rFonts w:eastAsia="宋体"/>
                  <w:noProof/>
                  <w:sz w:val="18"/>
                  <w:szCs w:val="18"/>
                  <w:lang w:val="en-US" w:eastAsia="zh-CN"/>
                </w:rPr>
                <w:drawing>
                  <wp:inline distT="0" distB="0" distL="0" distR="0" wp14:anchorId="44C30455" wp14:editId="088A08D9">
                    <wp:extent cx="1389380" cy="1826260"/>
                    <wp:effectExtent l="0" t="0" r="1270" b="2540"/>
                    <wp:docPr id="925"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429240" cy="1878667"/>
                            </a:xfrm>
                            <a:prstGeom prst="rect">
                              <a:avLst/>
                            </a:prstGeom>
                            <a:noFill/>
                            <a:ln>
                              <a:noFill/>
                            </a:ln>
                          </pic:spPr>
                        </pic:pic>
                      </a:graphicData>
                    </a:graphic>
                  </wp:inline>
                </w:drawing>
              </w:r>
            </w:ins>
          </w:p>
        </w:tc>
      </w:tr>
      <w:tr w:rsidR="002B0907" w:rsidTr="005B5C01">
        <w:trPr>
          <w:jc w:val="center"/>
          <w:ins w:id="2105" w:author="R4-2120772" w:date="2021-11-15T15:09:00Z"/>
        </w:trPr>
        <w:tc>
          <w:tcPr>
            <w:tcW w:w="2051" w:type="dxa"/>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keepNext/>
              <w:keepLines/>
              <w:spacing w:before="24" w:after="24"/>
              <w:rPr>
                <w:ins w:id="2106" w:author="R4-2120772" w:date="2021-11-15T15:09:00Z"/>
                <w:rFonts w:eastAsia="宋体"/>
                <w:sz w:val="18"/>
                <w:szCs w:val="18"/>
                <w:lang w:val="zh-CN"/>
              </w:rPr>
            </w:pPr>
            <w:ins w:id="2107" w:author="R4-2120772" w:date="2021-11-15T15:09:00Z">
              <w:r>
                <w:rPr>
                  <w:rFonts w:eastAsia="宋体"/>
                  <w:sz w:val="18"/>
                  <w:szCs w:val="18"/>
                  <w:lang w:val="zh-CN"/>
                </w:rPr>
                <w:t>Polarization re-use</w:t>
              </w:r>
            </w:ins>
          </w:p>
        </w:tc>
        <w:tc>
          <w:tcPr>
            <w:tcW w:w="7452" w:type="dxa"/>
            <w:gridSpan w:val="3"/>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keepNext/>
              <w:keepLines/>
              <w:spacing w:before="24" w:after="24"/>
              <w:rPr>
                <w:ins w:id="2108" w:author="R4-2120772" w:date="2021-11-15T15:09:00Z"/>
                <w:rFonts w:eastAsia="宋体"/>
                <w:sz w:val="18"/>
                <w:szCs w:val="18"/>
              </w:rPr>
            </w:pPr>
            <w:ins w:id="2109" w:author="R4-2120772" w:date="2021-11-15T15:09:00Z">
              <w:r>
                <w:rPr>
                  <w:rFonts w:eastAsia="宋体"/>
                  <w:sz w:val="18"/>
                  <w:szCs w:val="18"/>
                </w:rPr>
                <w:t>Option 1: Disable</w:t>
              </w:r>
            </w:ins>
          </w:p>
          <w:p w:rsidR="002B0907" w:rsidRDefault="002B0907" w:rsidP="002B0907">
            <w:pPr>
              <w:keepNext/>
              <w:keepLines/>
              <w:spacing w:before="24" w:after="24"/>
              <w:rPr>
                <w:ins w:id="2110" w:author="R4-2120772" w:date="2021-11-15T15:09:00Z"/>
                <w:rFonts w:eastAsia="宋体"/>
                <w:sz w:val="18"/>
                <w:szCs w:val="18"/>
              </w:rPr>
            </w:pPr>
            <w:ins w:id="2111" w:author="R4-2120772" w:date="2021-11-15T15:09:00Z">
              <w:r>
                <w:rPr>
                  <w:rFonts w:eastAsia="宋体"/>
                  <w:sz w:val="18"/>
                  <w:szCs w:val="18"/>
                </w:rPr>
                <w:t>Option 2: Enable</w:t>
              </w:r>
            </w:ins>
          </w:p>
          <w:p w:rsidR="002B0907" w:rsidRDefault="002B0907" w:rsidP="002B0907">
            <w:pPr>
              <w:keepNext/>
              <w:keepLines/>
              <w:spacing w:before="24" w:after="24"/>
              <w:rPr>
                <w:ins w:id="2112" w:author="R4-2120772" w:date="2021-11-15T15:09:00Z"/>
                <w:rFonts w:eastAsia="宋体"/>
                <w:sz w:val="18"/>
                <w:szCs w:val="18"/>
              </w:rPr>
            </w:pPr>
            <w:ins w:id="2113" w:author="R4-2120772" w:date="2021-11-15T15:09:00Z">
              <w:r>
                <w:rPr>
                  <w:rFonts w:eastAsia="宋体"/>
                  <w:sz w:val="18"/>
                  <w:szCs w:val="18"/>
                </w:rPr>
                <w:t xml:space="preserve">Note: Polarization re-use should apply only if circular polarization for terminal antenna is considered </w:t>
              </w:r>
            </w:ins>
          </w:p>
        </w:tc>
      </w:tr>
      <w:tr w:rsidR="002B0907" w:rsidTr="005B5C01">
        <w:trPr>
          <w:jc w:val="center"/>
          <w:ins w:id="2114" w:author="R4-2120772" w:date="2021-11-15T15:09:00Z"/>
        </w:trPr>
        <w:tc>
          <w:tcPr>
            <w:tcW w:w="2051" w:type="dxa"/>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keepNext/>
              <w:keepLines/>
              <w:spacing w:before="24" w:after="24"/>
              <w:rPr>
                <w:ins w:id="2115" w:author="R4-2120772" w:date="2021-11-15T15:09:00Z"/>
                <w:rFonts w:eastAsia="宋体"/>
                <w:sz w:val="18"/>
                <w:szCs w:val="18"/>
                <w:lang w:val="zh-CN"/>
              </w:rPr>
            </w:pPr>
            <w:ins w:id="2116" w:author="R4-2120772" w:date="2021-11-15T15:09:00Z">
              <w:r>
                <w:rPr>
                  <w:rFonts w:eastAsia="宋体"/>
                  <w:sz w:val="18"/>
                  <w:szCs w:val="18"/>
                  <w:lang w:val="zh-CN"/>
                </w:rPr>
                <w:t>UEs outdoor/indoor distribution</w:t>
              </w:r>
            </w:ins>
          </w:p>
        </w:tc>
        <w:tc>
          <w:tcPr>
            <w:tcW w:w="7452" w:type="dxa"/>
            <w:gridSpan w:val="3"/>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keepNext/>
              <w:keepLines/>
              <w:spacing w:before="24" w:after="24"/>
              <w:rPr>
                <w:ins w:id="2117" w:author="R4-2120772" w:date="2021-11-15T15:09:00Z"/>
                <w:rFonts w:eastAsia="宋体"/>
                <w:sz w:val="18"/>
                <w:szCs w:val="18"/>
                <w:lang w:val="zh-CN"/>
              </w:rPr>
            </w:pPr>
            <w:ins w:id="2118" w:author="R4-2120772" w:date="2021-11-15T15:09:00Z">
              <w:r>
                <w:rPr>
                  <w:rFonts w:eastAsia="宋体"/>
                  <w:sz w:val="18"/>
                  <w:szCs w:val="18"/>
                  <w:lang w:val="zh-CN"/>
                </w:rPr>
                <w:t>100% outdoor distribution for UEs</w:t>
              </w:r>
            </w:ins>
          </w:p>
        </w:tc>
      </w:tr>
      <w:tr w:rsidR="002B0907" w:rsidTr="005B5C01">
        <w:trPr>
          <w:jc w:val="center"/>
          <w:ins w:id="2119" w:author="R4-2120772" w:date="2021-11-15T15:09:00Z"/>
        </w:trPr>
        <w:tc>
          <w:tcPr>
            <w:tcW w:w="2051" w:type="dxa"/>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keepNext/>
              <w:keepLines/>
              <w:spacing w:before="24" w:after="24"/>
              <w:rPr>
                <w:ins w:id="2120" w:author="R4-2120772" w:date="2021-11-15T15:09:00Z"/>
                <w:rFonts w:eastAsia="宋体"/>
                <w:sz w:val="18"/>
                <w:szCs w:val="18"/>
                <w:lang w:val="zh-CN"/>
              </w:rPr>
            </w:pPr>
            <w:ins w:id="2121" w:author="R4-2120772" w:date="2021-11-15T15:09:00Z">
              <w:r>
                <w:rPr>
                  <w:rFonts w:eastAsia="宋体"/>
                  <w:sz w:val="18"/>
                  <w:szCs w:val="18"/>
                  <w:lang w:val="zh-CN"/>
                </w:rPr>
                <w:t>UE distribution</w:t>
              </w:r>
            </w:ins>
          </w:p>
        </w:tc>
        <w:tc>
          <w:tcPr>
            <w:tcW w:w="7452" w:type="dxa"/>
            <w:gridSpan w:val="3"/>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keepNext/>
              <w:keepLines/>
              <w:spacing w:before="24" w:after="24"/>
              <w:rPr>
                <w:ins w:id="2122" w:author="R4-2120772" w:date="2021-11-15T15:09:00Z"/>
                <w:rFonts w:eastAsia="宋体"/>
                <w:sz w:val="18"/>
                <w:szCs w:val="18"/>
              </w:rPr>
            </w:pPr>
            <w:ins w:id="2123" w:author="R4-2120772" w:date="2021-11-15T15:09:00Z">
              <w:r>
                <w:rPr>
                  <w:rFonts w:eastAsia="宋体"/>
                  <w:sz w:val="18"/>
                  <w:szCs w:val="18"/>
                </w:rPr>
                <w:t>The cell area associated to a given beam is defined as the Voronoi cell associated with the corresponding beam centers.</w:t>
              </w:r>
            </w:ins>
          </w:p>
        </w:tc>
      </w:tr>
      <w:tr w:rsidR="002B0907" w:rsidTr="005B5C01">
        <w:trPr>
          <w:jc w:val="center"/>
          <w:ins w:id="2124" w:author="R4-2120772" w:date="2021-11-15T15:09:00Z"/>
        </w:trPr>
        <w:tc>
          <w:tcPr>
            <w:tcW w:w="2051" w:type="dxa"/>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keepNext/>
              <w:keepLines/>
              <w:spacing w:before="24" w:after="24"/>
              <w:rPr>
                <w:ins w:id="2125" w:author="R4-2120772" w:date="2021-11-15T15:09:00Z"/>
                <w:rFonts w:eastAsia="宋体"/>
                <w:sz w:val="18"/>
                <w:szCs w:val="18"/>
                <w:lang w:val="zh-CN"/>
              </w:rPr>
            </w:pPr>
            <w:ins w:id="2126" w:author="R4-2120772" w:date="2021-11-15T15:09:00Z">
              <w:r>
                <w:rPr>
                  <w:rFonts w:eastAsia="宋体"/>
                  <w:sz w:val="18"/>
                  <w:szCs w:val="18"/>
                  <w:lang w:val="zh-CN"/>
                </w:rPr>
                <w:t>UE configuration</w:t>
              </w:r>
            </w:ins>
          </w:p>
        </w:tc>
        <w:tc>
          <w:tcPr>
            <w:tcW w:w="7452" w:type="dxa"/>
            <w:gridSpan w:val="3"/>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keepNext/>
              <w:keepLines/>
              <w:spacing w:before="24" w:after="24"/>
              <w:rPr>
                <w:ins w:id="2127" w:author="R4-2120772" w:date="2021-11-15T15:09:00Z"/>
                <w:rFonts w:eastAsia="宋体"/>
                <w:sz w:val="18"/>
                <w:szCs w:val="18"/>
                <w:lang w:val="zh-CN"/>
              </w:rPr>
            </w:pPr>
            <w:ins w:id="2128" w:author="R4-2120772" w:date="2021-11-15T15:09:00Z">
              <w:r>
                <w:rPr>
                  <w:rFonts w:eastAsia="宋体"/>
                  <w:sz w:val="18"/>
                  <w:szCs w:val="18"/>
                  <w:lang w:val="zh-CN"/>
                </w:rPr>
                <w:t>S-band: Handheld</w:t>
              </w:r>
            </w:ins>
          </w:p>
        </w:tc>
      </w:tr>
      <w:tr w:rsidR="002B0907" w:rsidTr="005B5C01">
        <w:trPr>
          <w:jc w:val="center"/>
          <w:ins w:id="2129" w:author="R4-2120772" w:date="2021-11-15T15:09:00Z"/>
        </w:trPr>
        <w:tc>
          <w:tcPr>
            <w:tcW w:w="2051" w:type="dxa"/>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keepNext/>
              <w:keepLines/>
              <w:spacing w:before="24" w:after="24"/>
              <w:rPr>
                <w:ins w:id="2130" w:author="R4-2120772" w:date="2021-11-15T15:09:00Z"/>
                <w:rFonts w:eastAsia="宋体"/>
                <w:sz w:val="18"/>
                <w:szCs w:val="18"/>
                <w:lang w:val="zh-CN"/>
              </w:rPr>
            </w:pPr>
            <w:ins w:id="2131" w:author="R4-2120772" w:date="2021-11-15T15:09:00Z">
              <w:r>
                <w:rPr>
                  <w:rFonts w:eastAsia="宋体"/>
                  <w:sz w:val="18"/>
                  <w:szCs w:val="18"/>
                  <w:lang w:val="zh-CN"/>
                </w:rPr>
                <w:t>UE orientation</w:t>
              </w:r>
            </w:ins>
          </w:p>
        </w:tc>
        <w:tc>
          <w:tcPr>
            <w:tcW w:w="7452" w:type="dxa"/>
            <w:gridSpan w:val="3"/>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keepNext/>
              <w:keepLines/>
              <w:spacing w:before="24" w:after="24"/>
              <w:rPr>
                <w:ins w:id="2132" w:author="R4-2120772" w:date="2021-11-15T15:09:00Z"/>
                <w:rFonts w:eastAsia="宋体"/>
                <w:sz w:val="18"/>
                <w:szCs w:val="18"/>
                <w:lang w:val="zh-CN"/>
              </w:rPr>
            </w:pPr>
            <w:ins w:id="2133" w:author="R4-2120772" w:date="2021-11-15T15:09:00Z">
              <w:r>
                <w:rPr>
                  <w:rFonts w:eastAsia="宋体"/>
                  <w:sz w:val="18"/>
                  <w:szCs w:val="18"/>
                  <w:lang w:val="zh-CN"/>
                </w:rPr>
                <w:t>Handheld: Random</w:t>
              </w:r>
            </w:ins>
          </w:p>
        </w:tc>
      </w:tr>
      <w:tr w:rsidR="002B0907" w:rsidTr="005B5C01">
        <w:trPr>
          <w:jc w:val="center"/>
          <w:ins w:id="2134" w:author="R4-2120772" w:date="2021-11-15T15:09:00Z"/>
        </w:trPr>
        <w:tc>
          <w:tcPr>
            <w:tcW w:w="2051" w:type="dxa"/>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keepNext/>
              <w:keepLines/>
              <w:spacing w:before="24" w:after="24"/>
              <w:rPr>
                <w:ins w:id="2135" w:author="R4-2120772" w:date="2021-11-15T15:09:00Z"/>
                <w:rFonts w:eastAsia="宋体"/>
                <w:sz w:val="18"/>
                <w:szCs w:val="18"/>
                <w:lang w:val="zh-CN"/>
              </w:rPr>
            </w:pPr>
            <w:ins w:id="2136" w:author="R4-2120772" w:date="2021-11-15T15:09:00Z">
              <w:r>
                <w:rPr>
                  <w:rFonts w:eastAsia="宋体"/>
                  <w:sz w:val="18"/>
                  <w:szCs w:val="18"/>
                  <w:lang w:val="zh-CN"/>
                </w:rPr>
                <w:t>UE attachment</w:t>
              </w:r>
            </w:ins>
          </w:p>
        </w:tc>
        <w:tc>
          <w:tcPr>
            <w:tcW w:w="7452" w:type="dxa"/>
            <w:gridSpan w:val="3"/>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keepNext/>
              <w:keepLines/>
              <w:spacing w:before="24" w:after="24"/>
              <w:rPr>
                <w:ins w:id="2137" w:author="R4-2120772" w:date="2021-11-15T15:09:00Z"/>
                <w:rFonts w:eastAsia="宋体"/>
                <w:sz w:val="18"/>
                <w:szCs w:val="18"/>
                <w:lang w:val="zh-CN"/>
              </w:rPr>
            </w:pPr>
            <w:ins w:id="2138" w:author="R4-2120772" w:date="2021-11-15T15:09:00Z">
              <w:r>
                <w:rPr>
                  <w:rFonts w:eastAsia="宋体"/>
                  <w:sz w:val="18"/>
                  <w:szCs w:val="18"/>
                  <w:lang w:val="zh-CN"/>
                </w:rPr>
                <w:t>RSRP</w:t>
              </w:r>
            </w:ins>
          </w:p>
        </w:tc>
      </w:tr>
      <w:tr w:rsidR="002B0907" w:rsidTr="005B5C01">
        <w:trPr>
          <w:cantSplit/>
          <w:jc w:val="center"/>
          <w:ins w:id="2139" w:author="R4-2120772" w:date="2021-11-15T15:09:00Z"/>
        </w:trPr>
        <w:tc>
          <w:tcPr>
            <w:tcW w:w="9503" w:type="dxa"/>
            <w:gridSpan w:val="4"/>
            <w:tcBorders>
              <w:top w:val="single" w:sz="4" w:space="0" w:color="auto"/>
              <w:left w:val="single" w:sz="4" w:space="0" w:color="auto"/>
              <w:bottom w:val="single" w:sz="4" w:space="0" w:color="auto"/>
              <w:right w:val="single" w:sz="4" w:space="0" w:color="auto"/>
            </w:tcBorders>
            <w:vAlign w:val="center"/>
          </w:tcPr>
          <w:p w:rsidR="002B0907" w:rsidRDefault="002B0907" w:rsidP="002B0907">
            <w:pPr>
              <w:keepNext/>
              <w:keepLines/>
              <w:ind w:left="851" w:hanging="851"/>
              <w:rPr>
                <w:ins w:id="2140" w:author="R4-2120772" w:date="2021-11-15T15:09:00Z"/>
                <w:rFonts w:eastAsia="宋体"/>
                <w:sz w:val="18"/>
                <w:szCs w:val="18"/>
              </w:rPr>
            </w:pPr>
            <w:ins w:id="2141" w:author="R4-2120772" w:date="2021-11-15T15:09:00Z">
              <w:r>
                <w:rPr>
                  <w:rFonts w:eastAsia="宋体"/>
                  <w:sz w:val="18"/>
                  <w:szCs w:val="18"/>
                </w:rPr>
                <w:t>NOTE 1: Typical impairment values (additional frequency error, SNR loss) due to the feeder link except for delay can be considered to be negligible. When available, specific values can be considered in the evaluation and should be reported.</w:t>
              </w:r>
            </w:ins>
          </w:p>
          <w:p w:rsidR="002B0907" w:rsidRDefault="002B0907" w:rsidP="002B0907">
            <w:pPr>
              <w:keepNext/>
              <w:keepLines/>
              <w:ind w:left="851" w:hanging="851"/>
              <w:rPr>
                <w:ins w:id="2142" w:author="R4-2120772" w:date="2021-11-15T15:09:00Z"/>
                <w:rFonts w:eastAsia="宋体"/>
                <w:strike/>
                <w:sz w:val="18"/>
                <w:szCs w:val="18"/>
              </w:rPr>
            </w:pPr>
            <w:ins w:id="2143" w:author="R4-2120772" w:date="2021-11-15T15:09:00Z">
              <w:r>
                <w:rPr>
                  <w:rFonts w:eastAsia="宋体"/>
                  <w:sz w:val="18"/>
                  <w:szCs w:val="18"/>
                </w:rPr>
                <w:t xml:space="preserve">NOTE 2: For the calibration purpose, the ionospheric scintillation loss shall be considered equal to zero (i.e., the UEs are located between 20 and 60 degrees of latitude). </w:t>
              </w:r>
            </w:ins>
          </w:p>
        </w:tc>
      </w:tr>
    </w:tbl>
    <w:p w:rsidR="002B0907" w:rsidRDefault="002B0907" w:rsidP="002B0907">
      <w:pPr>
        <w:rPr>
          <w:ins w:id="2144" w:author="R4-2120772" w:date="2021-11-15T15:09:00Z"/>
        </w:rPr>
      </w:pPr>
    </w:p>
    <w:p w:rsidR="002B0907" w:rsidRDefault="002B0907" w:rsidP="002B0907">
      <w:pPr>
        <w:pStyle w:val="4"/>
        <w:rPr>
          <w:ins w:id="2145" w:author="R4-2120772" w:date="2021-11-15T15:09:00Z"/>
          <w:rFonts w:cs="Arial"/>
          <w:b/>
        </w:rPr>
      </w:pPr>
      <w:bookmarkStart w:id="2146" w:name="_Toc87889249"/>
      <w:bookmarkStart w:id="2147" w:name="_Toc87951986"/>
      <w:ins w:id="2148" w:author="R4-2120772" w:date="2021-11-15T15:09:00Z">
        <w:r>
          <w:rPr>
            <w:rFonts w:cs="Arial"/>
          </w:rPr>
          <w:t>6.2.2.2</w:t>
        </w:r>
        <w:r>
          <w:rPr>
            <w:rFonts w:cs="Arial"/>
          </w:rPr>
          <w:tab/>
        </w:r>
        <w:r>
          <w:rPr>
            <w:rFonts w:cs="Arial" w:hint="eastAsia"/>
          </w:rPr>
          <w:t>T</w:t>
        </w:r>
        <w:r>
          <w:rPr>
            <w:rFonts w:cs="Arial"/>
          </w:rPr>
          <w:t>N BS and UE antenna and beam forming pattern modelling</w:t>
        </w:r>
        <w:bookmarkEnd w:id="2146"/>
        <w:bookmarkEnd w:id="2147"/>
      </w:ins>
    </w:p>
    <w:p w:rsidR="002B0907" w:rsidRDefault="002B0907" w:rsidP="002B0907">
      <w:pPr>
        <w:spacing w:after="120"/>
        <w:rPr>
          <w:ins w:id="2149" w:author="R4-2120772" w:date="2021-11-15T15:09:00Z"/>
          <w:rFonts w:eastAsia="等线"/>
        </w:rPr>
      </w:pPr>
      <w:ins w:id="2150" w:author="R4-2120772" w:date="2021-11-15T15:09:00Z">
        <w:r>
          <w:rPr>
            <w:rFonts w:eastAsia="宋体"/>
          </w:rPr>
          <w:t xml:space="preserve">For AAS antenna, </w:t>
        </w:r>
        <w:r>
          <w:rPr>
            <w:rFonts w:eastAsia="宋体" w:hint="eastAsia"/>
          </w:rPr>
          <w:t>it</w:t>
        </w:r>
        <w:r>
          <w:rPr>
            <w:rFonts w:eastAsia="等线"/>
          </w:rPr>
          <w:t xml:space="preserve"> refer</w:t>
        </w:r>
        <w:r>
          <w:rPr>
            <w:rFonts w:eastAsia="等线" w:hint="eastAsia"/>
          </w:rPr>
          <w:t>s</w:t>
        </w:r>
        <w:r>
          <w:rPr>
            <w:rFonts w:eastAsia="等线"/>
          </w:rPr>
          <w:t xml:space="preserve"> to TR 38.921</w:t>
        </w:r>
      </w:ins>
      <w:ins w:id="2151" w:author="JIN Yiran" w:date="2021-11-15T17:13:00Z">
        <w:r w:rsidR="00711A6D">
          <w:rPr>
            <w:rFonts w:eastAsia="等线"/>
          </w:rPr>
          <w:t>[1</w:t>
        </w:r>
      </w:ins>
      <w:ins w:id="2152" w:author="JIN Yiran" w:date="2021-11-15T18:52:00Z">
        <w:r w:rsidR="00B936D7">
          <w:rPr>
            <w:rFonts w:eastAsia="等线"/>
          </w:rPr>
          <w:t>3</w:t>
        </w:r>
      </w:ins>
      <w:ins w:id="2153" w:author="JIN Yiran" w:date="2021-11-15T17:13:00Z">
        <w:r w:rsidR="00711A6D">
          <w:rPr>
            <w:rFonts w:eastAsia="等线"/>
          </w:rPr>
          <w:t>]</w:t>
        </w:r>
      </w:ins>
      <w:ins w:id="2154" w:author="R4-2120772" w:date="2021-11-15T15:09:00Z">
        <w:r>
          <w:rPr>
            <w:rFonts w:eastAsia="等线"/>
          </w:rPr>
          <w:t xml:space="preserve"> pattern</w:t>
        </w:r>
        <w:r>
          <w:rPr>
            <w:rFonts w:eastAsia="等线" w:hint="eastAsia"/>
          </w:rPr>
          <w:t>.</w:t>
        </w:r>
      </w:ins>
    </w:p>
    <w:p w:rsidR="002B0907" w:rsidRDefault="002B0907" w:rsidP="002B0907">
      <w:pPr>
        <w:spacing w:after="80"/>
        <w:jc w:val="center"/>
        <w:rPr>
          <w:ins w:id="2155" w:author="R4-2120772" w:date="2021-11-15T15:09:00Z"/>
          <w:rFonts w:ascii="Arial" w:eastAsia="Calibri" w:hAnsi="Arial"/>
          <w:b/>
          <w:sz w:val="18"/>
        </w:rPr>
      </w:pPr>
      <w:ins w:id="2156" w:author="R4-2120772" w:date="2021-11-15T15:09:00Z">
        <w:r>
          <w:rPr>
            <w:rFonts w:ascii="Arial" w:eastAsia="Calibri" w:hAnsi="Arial"/>
            <w:b/>
            <w:sz w:val="18"/>
          </w:rPr>
          <w:t>Table 2.4.2-1 AAS antenna parameters for 2GHz</w:t>
        </w:r>
      </w:ins>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689"/>
        <w:gridCol w:w="2269"/>
        <w:gridCol w:w="2267"/>
      </w:tblGrid>
      <w:tr w:rsidR="002B0907" w:rsidTr="002B0907">
        <w:trPr>
          <w:trHeight w:val="440"/>
          <w:jc w:val="center"/>
          <w:ins w:id="2157" w:author="R4-2120772" w:date="2021-11-15T15:09:00Z"/>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2B0907" w:rsidRDefault="002B0907" w:rsidP="002B0907">
            <w:pPr>
              <w:rPr>
                <w:ins w:id="2158" w:author="R4-2120772" w:date="2021-11-15T15:09:00Z"/>
                <w:rFonts w:eastAsia="宋体"/>
                <w:b/>
                <w:sz w:val="18"/>
                <w:szCs w:val="18"/>
              </w:rPr>
            </w:pP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rsidR="002B0907" w:rsidRDefault="002B0907" w:rsidP="002B0907">
            <w:pPr>
              <w:rPr>
                <w:ins w:id="2159" w:author="R4-2120772" w:date="2021-11-15T15:09:00Z"/>
                <w:rFonts w:eastAsia="宋体"/>
                <w:b/>
                <w:sz w:val="18"/>
                <w:szCs w:val="18"/>
              </w:rPr>
            </w:pPr>
          </w:p>
        </w:tc>
        <w:tc>
          <w:tcPr>
            <w:tcW w:w="1456" w:type="pct"/>
            <w:tcBorders>
              <w:top w:val="single" w:sz="4" w:space="0" w:color="auto"/>
              <w:left w:val="single" w:sz="4" w:space="0" w:color="auto"/>
              <w:bottom w:val="single" w:sz="4" w:space="0" w:color="auto"/>
              <w:right w:val="single" w:sz="4" w:space="0" w:color="auto"/>
            </w:tcBorders>
            <w:vAlign w:val="center"/>
          </w:tcPr>
          <w:p w:rsidR="002B0907" w:rsidRDefault="002B0907" w:rsidP="002B0907">
            <w:pPr>
              <w:jc w:val="center"/>
              <w:rPr>
                <w:ins w:id="2160" w:author="R4-2120772" w:date="2021-11-15T15:09:00Z"/>
                <w:rFonts w:eastAsia="宋体"/>
                <w:b/>
                <w:sz w:val="18"/>
                <w:szCs w:val="18"/>
              </w:rPr>
            </w:pPr>
            <w:ins w:id="2161" w:author="R4-2120772" w:date="2021-11-15T15:09:00Z">
              <w:r>
                <w:rPr>
                  <w:rFonts w:eastAsia="宋体"/>
                  <w:b/>
                  <w:sz w:val="18"/>
                  <w:szCs w:val="18"/>
                </w:rPr>
                <w:t>Rural</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2B0907" w:rsidRDefault="002B0907" w:rsidP="002B0907">
            <w:pPr>
              <w:jc w:val="center"/>
              <w:rPr>
                <w:ins w:id="2162" w:author="R4-2120772" w:date="2021-11-15T15:09:00Z"/>
                <w:rFonts w:eastAsia="宋体"/>
                <w:b/>
                <w:sz w:val="18"/>
                <w:szCs w:val="18"/>
              </w:rPr>
            </w:pPr>
            <w:ins w:id="2163" w:author="R4-2120772" w:date="2021-11-15T15:09:00Z">
              <w:r>
                <w:rPr>
                  <w:rFonts w:eastAsia="宋体"/>
                  <w:b/>
                  <w:sz w:val="18"/>
                  <w:szCs w:val="18"/>
                </w:rPr>
                <w:t>Macro urban</w:t>
              </w:r>
            </w:ins>
          </w:p>
        </w:tc>
      </w:tr>
      <w:tr w:rsidR="002B0907" w:rsidTr="002B0907">
        <w:trPr>
          <w:trHeight w:val="440"/>
          <w:jc w:val="center"/>
          <w:ins w:id="2164" w:author="R4-2120772" w:date="2021-11-15T15:09:00Z"/>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2B0907" w:rsidRDefault="002B0907" w:rsidP="002B0907">
            <w:pPr>
              <w:rPr>
                <w:ins w:id="2165" w:author="R4-2120772" w:date="2021-11-15T15:09:00Z"/>
                <w:rFonts w:eastAsia="宋体"/>
                <w:b/>
                <w:sz w:val="18"/>
                <w:szCs w:val="18"/>
              </w:rPr>
            </w:pPr>
            <w:ins w:id="2166" w:author="R4-2120772" w:date="2021-11-15T15:09:00Z">
              <w:r>
                <w:rPr>
                  <w:rFonts w:eastAsia="宋体"/>
                  <w:b/>
                  <w:sz w:val="18"/>
                  <w:szCs w:val="18"/>
                </w:rPr>
                <w:t>1</w:t>
              </w:r>
            </w:ins>
          </w:p>
        </w:tc>
        <w:tc>
          <w:tcPr>
            <w:tcW w:w="46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B0907" w:rsidRDefault="002B0907" w:rsidP="002B0907">
            <w:pPr>
              <w:jc w:val="center"/>
              <w:rPr>
                <w:ins w:id="2167" w:author="R4-2120772" w:date="2021-11-15T15:09:00Z"/>
                <w:rFonts w:eastAsia="宋体"/>
                <w:b/>
                <w:sz w:val="18"/>
                <w:szCs w:val="18"/>
              </w:rPr>
            </w:pPr>
            <w:ins w:id="2168" w:author="R4-2120772" w:date="2021-11-15T15:09:00Z">
              <w:r>
                <w:rPr>
                  <w:rFonts w:eastAsia="宋体"/>
                  <w:b/>
                  <w:sz w:val="18"/>
                  <w:szCs w:val="18"/>
                </w:rPr>
                <w:t>Base Station Antenna Characteristics</w:t>
              </w:r>
            </w:ins>
          </w:p>
        </w:tc>
      </w:tr>
      <w:tr w:rsidR="002B0907" w:rsidTr="002B0907">
        <w:trPr>
          <w:trHeight w:val="20"/>
          <w:jc w:val="center"/>
          <w:ins w:id="2169" w:author="R4-2120772" w:date="2021-11-15T15:09: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ins w:id="2170" w:author="R4-2120772" w:date="2021-11-15T15:09:00Z"/>
                <w:rFonts w:eastAsia="宋体"/>
                <w:sz w:val="18"/>
                <w:szCs w:val="18"/>
              </w:rPr>
            </w:pPr>
            <w:ins w:id="2171" w:author="R4-2120772" w:date="2021-11-15T15:09:00Z">
              <w:r>
                <w:rPr>
                  <w:rFonts w:eastAsia="宋体"/>
                  <w:sz w:val="18"/>
                  <w:szCs w:val="18"/>
                </w:rPr>
                <w:t>1.1</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ins w:id="2172" w:author="R4-2120772" w:date="2021-11-15T15:09:00Z"/>
                <w:rFonts w:eastAsia="宋体"/>
                <w:sz w:val="18"/>
                <w:szCs w:val="18"/>
              </w:rPr>
            </w:pPr>
            <w:ins w:id="2173" w:author="R4-2120772" w:date="2021-11-15T15:09:00Z">
              <w:r>
                <w:rPr>
                  <w:rFonts w:eastAsia="宋体"/>
                  <w:sz w:val="18"/>
                  <w:szCs w:val="18"/>
                </w:rPr>
                <w:t>Antenna pattern</w:t>
              </w:r>
            </w:ins>
          </w:p>
        </w:tc>
        <w:tc>
          <w:tcPr>
            <w:tcW w:w="2911" w:type="pct"/>
            <w:gridSpan w:val="2"/>
            <w:tcBorders>
              <w:top w:val="single" w:sz="4" w:space="0" w:color="auto"/>
              <w:left w:val="single" w:sz="4" w:space="0" w:color="auto"/>
              <w:bottom w:val="single" w:sz="4" w:space="0" w:color="auto"/>
              <w:right w:val="single" w:sz="4" w:space="0" w:color="auto"/>
            </w:tcBorders>
          </w:tcPr>
          <w:p w:rsidR="002B0907" w:rsidRDefault="002B0907" w:rsidP="002B0907">
            <w:pPr>
              <w:jc w:val="center"/>
              <w:rPr>
                <w:ins w:id="2174" w:author="R4-2120772" w:date="2021-11-15T15:09:00Z"/>
                <w:rFonts w:eastAsia="宋体"/>
                <w:sz w:val="18"/>
                <w:szCs w:val="18"/>
              </w:rPr>
            </w:pPr>
            <w:ins w:id="2175" w:author="R4-2120772" w:date="2021-11-15T15:09:00Z">
              <w:r>
                <w:rPr>
                  <w:rFonts w:eastAsia="宋体"/>
                  <w:sz w:val="18"/>
                  <w:szCs w:val="18"/>
                </w:rPr>
                <w:t>TR 38.921</w:t>
              </w:r>
            </w:ins>
          </w:p>
        </w:tc>
      </w:tr>
      <w:tr w:rsidR="002B0907" w:rsidTr="002B0907">
        <w:trPr>
          <w:trHeight w:val="20"/>
          <w:jc w:val="center"/>
          <w:ins w:id="2176" w:author="R4-2120772" w:date="2021-11-15T15:09: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ins w:id="2177" w:author="R4-2120772" w:date="2021-11-15T15:09:00Z"/>
                <w:rFonts w:eastAsia="宋体"/>
                <w:sz w:val="18"/>
                <w:szCs w:val="18"/>
              </w:rPr>
            </w:pPr>
            <w:ins w:id="2178" w:author="R4-2120772" w:date="2021-11-15T15:09:00Z">
              <w:r>
                <w:rPr>
                  <w:rFonts w:eastAsia="宋体"/>
                  <w:sz w:val="18"/>
                  <w:szCs w:val="18"/>
                </w:rPr>
                <w:t>1.2</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ins w:id="2179" w:author="R4-2120772" w:date="2021-11-15T15:09:00Z"/>
                <w:rFonts w:eastAsia="宋体"/>
                <w:sz w:val="18"/>
                <w:szCs w:val="18"/>
              </w:rPr>
            </w:pPr>
            <w:ins w:id="2180" w:author="R4-2120772" w:date="2021-11-15T15:09:00Z">
              <w:r>
                <w:rPr>
                  <w:rFonts w:eastAsia="宋体"/>
                  <w:sz w:val="18"/>
                  <w:szCs w:val="18"/>
                </w:rPr>
                <w:t xml:space="preserve">Element gain (dBi) </w:t>
              </w:r>
              <w:r>
                <w:rPr>
                  <w:rFonts w:eastAsia="宋体"/>
                  <w:sz w:val="18"/>
                  <w:szCs w:val="18"/>
                  <w:vertAlign w:val="superscript"/>
                </w:rPr>
                <w:t>(Note 2)</w:t>
              </w:r>
            </w:ins>
          </w:p>
        </w:tc>
        <w:tc>
          <w:tcPr>
            <w:tcW w:w="1456" w:type="pct"/>
            <w:tcBorders>
              <w:top w:val="single" w:sz="4" w:space="0" w:color="auto"/>
              <w:left w:val="single" w:sz="4" w:space="0" w:color="auto"/>
              <w:bottom w:val="single" w:sz="4" w:space="0" w:color="auto"/>
              <w:right w:val="single" w:sz="4" w:space="0" w:color="auto"/>
            </w:tcBorders>
            <w:vAlign w:val="center"/>
          </w:tcPr>
          <w:p w:rsidR="002B0907" w:rsidRDefault="002B0907" w:rsidP="002B0907">
            <w:pPr>
              <w:jc w:val="center"/>
              <w:rPr>
                <w:ins w:id="2181" w:author="R4-2120772" w:date="2021-11-15T15:09:00Z"/>
                <w:rFonts w:eastAsia="宋体"/>
                <w:sz w:val="18"/>
                <w:szCs w:val="18"/>
              </w:rPr>
            </w:pPr>
            <w:ins w:id="2182" w:author="R4-2120772" w:date="2021-11-15T15:09:00Z">
              <w:r>
                <w:rPr>
                  <w:rFonts w:eastAsia="宋体"/>
                  <w:sz w:val="18"/>
                  <w:szCs w:val="18"/>
                </w:rPr>
                <w:t>7.1</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2B0907" w:rsidRDefault="002B0907" w:rsidP="002B0907">
            <w:pPr>
              <w:jc w:val="center"/>
              <w:rPr>
                <w:ins w:id="2183" w:author="R4-2120772" w:date="2021-11-15T15:09:00Z"/>
                <w:rFonts w:eastAsia="宋体"/>
                <w:sz w:val="18"/>
                <w:szCs w:val="18"/>
              </w:rPr>
            </w:pPr>
            <w:ins w:id="2184" w:author="R4-2120772" w:date="2021-11-15T15:09:00Z">
              <w:r>
                <w:rPr>
                  <w:rFonts w:eastAsia="宋体"/>
                  <w:sz w:val="18"/>
                  <w:szCs w:val="18"/>
                </w:rPr>
                <w:t>6.4</w:t>
              </w:r>
            </w:ins>
          </w:p>
        </w:tc>
      </w:tr>
      <w:tr w:rsidR="002B0907" w:rsidTr="002B0907">
        <w:trPr>
          <w:trHeight w:val="20"/>
          <w:jc w:val="center"/>
          <w:ins w:id="2185" w:author="R4-2120772" w:date="2021-11-15T15:09: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ins w:id="2186" w:author="R4-2120772" w:date="2021-11-15T15:09:00Z"/>
                <w:rFonts w:eastAsia="宋体"/>
                <w:sz w:val="18"/>
                <w:szCs w:val="18"/>
              </w:rPr>
            </w:pPr>
            <w:ins w:id="2187" w:author="R4-2120772" w:date="2021-11-15T15:09:00Z">
              <w:r>
                <w:rPr>
                  <w:rFonts w:eastAsia="宋体"/>
                  <w:sz w:val="18"/>
                  <w:szCs w:val="18"/>
                </w:rPr>
                <w:t>1.3</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ins w:id="2188" w:author="R4-2120772" w:date="2021-11-15T15:09:00Z"/>
                <w:rFonts w:eastAsia="宋体"/>
                <w:sz w:val="18"/>
                <w:szCs w:val="18"/>
              </w:rPr>
            </w:pPr>
            <w:ins w:id="2189" w:author="R4-2120772" w:date="2021-11-15T15:09:00Z">
              <w:r>
                <w:rPr>
                  <w:rFonts w:eastAsia="宋体"/>
                  <w:sz w:val="18"/>
                  <w:szCs w:val="18"/>
                </w:rPr>
                <w:t xml:space="preserve">Horizontal/vertical 3 dB beam width of single element (degree) </w:t>
              </w:r>
            </w:ins>
          </w:p>
        </w:tc>
        <w:tc>
          <w:tcPr>
            <w:tcW w:w="1456" w:type="pct"/>
            <w:tcBorders>
              <w:top w:val="single" w:sz="4" w:space="0" w:color="auto"/>
              <w:left w:val="single" w:sz="4" w:space="0" w:color="auto"/>
              <w:bottom w:val="single" w:sz="4" w:space="0" w:color="auto"/>
              <w:right w:val="single" w:sz="4" w:space="0" w:color="auto"/>
            </w:tcBorders>
            <w:vAlign w:val="center"/>
          </w:tcPr>
          <w:p w:rsidR="002B0907" w:rsidRDefault="002B0907" w:rsidP="002B0907">
            <w:pPr>
              <w:jc w:val="center"/>
              <w:rPr>
                <w:ins w:id="2190" w:author="R4-2120772" w:date="2021-11-15T15:09:00Z"/>
                <w:rFonts w:eastAsia="宋体"/>
                <w:sz w:val="18"/>
                <w:szCs w:val="18"/>
              </w:rPr>
            </w:pPr>
            <w:ins w:id="2191" w:author="R4-2120772" w:date="2021-11-15T15:09:00Z">
              <w:r>
                <w:rPr>
                  <w:rFonts w:eastAsia="宋体"/>
                  <w:sz w:val="18"/>
                  <w:szCs w:val="18"/>
                </w:rPr>
                <w:t>90º for H</w:t>
              </w:r>
            </w:ins>
          </w:p>
          <w:p w:rsidR="002B0907" w:rsidRDefault="002B0907" w:rsidP="002B0907">
            <w:pPr>
              <w:jc w:val="center"/>
              <w:rPr>
                <w:ins w:id="2192" w:author="R4-2120772" w:date="2021-11-15T15:09:00Z"/>
                <w:rFonts w:eastAsia="宋体"/>
                <w:sz w:val="18"/>
                <w:szCs w:val="18"/>
              </w:rPr>
            </w:pPr>
            <w:ins w:id="2193" w:author="R4-2120772" w:date="2021-11-15T15:09:00Z">
              <w:r>
                <w:rPr>
                  <w:rFonts w:eastAsia="宋体"/>
                  <w:sz w:val="18"/>
                  <w:szCs w:val="18"/>
                </w:rPr>
                <w:t>54º for V</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2B0907" w:rsidRDefault="002B0907" w:rsidP="002B0907">
            <w:pPr>
              <w:jc w:val="center"/>
              <w:rPr>
                <w:ins w:id="2194" w:author="R4-2120772" w:date="2021-11-15T15:09:00Z"/>
                <w:rFonts w:eastAsia="宋体"/>
                <w:sz w:val="18"/>
                <w:szCs w:val="18"/>
              </w:rPr>
            </w:pPr>
            <w:ins w:id="2195" w:author="R4-2120772" w:date="2021-11-15T15:09:00Z">
              <w:r>
                <w:rPr>
                  <w:rFonts w:eastAsia="宋体"/>
                  <w:sz w:val="18"/>
                  <w:szCs w:val="18"/>
                </w:rPr>
                <w:t>90º for H</w:t>
              </w:r>
            </w:ins>
          </w:p>
          <w:p w:rsidR="002B0907" w:rsidRDefault="002B0907" w:rsidP="002B0907">
            <w:pPr>
              <w:jc w:val="center"/>
              <w:rPr>
                <w:ins w:id="2196" w:author="R4-2120772" w:date="2021-11-15T15:09:00Z"/>
                <w:rFonts w:eastAsia="宋体"/>
                <w:sz w:val="18"/>
                <w:szCs w:val="18"/>
              </w:rPr>
            </w:pPr>
            <w:ins w:id="2197" w:author="R4-2120772" w:date="2021-11-15T15:09:00Z">
              <w:r>
                <w:rPr>
                  <w:rFonts w:eastAsia="宋体"/>
                  <w:sz w:val="18"/>
                  <w:szCs w:val="18"/>
                </w:rPr>
                <w:t>65º for V</w:t>
              </w:r>
            </w:ins>
          </w:p>
        </w:tc>
      </w:tr>
      <w:tr w:rsidR="002B0907" w:rsidTr="002B0907">
        <w:trPr>
          <w:trHeight w:val="20"/>
          <w:jc w:val="center"/>
          <w:ins w:id="2198" w:author="R4-2120772" w:date="2021-11-15T15:09: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ins w:id="2199" w:author="R4-2120772" w:date="2021-11-15T15:09:00Z"/>
                <w:rFonts w:eastAsia="宋体"/>
                <w:sz w:val="18"/>
                <w:szCs w:val="18"/>
              </w:rPr>
            </w:pPr>
            <w:ins w:id="2200" w:author="R4-2120772" w:date="2021-11-15T15:09:00Z">
              <w:r>
                <w:rPr>
                  <w:rFonts w:eastAsia="宋体"/>
                  <w:sz w:val="18"/>
                  <w:szCs w:val="18"/>
                </w:rPr>
                <w:t>1.4</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ins w:id="2201" w:author="R4-2120772" w:date="2021-11-15T15:09:00Z"/>
                <w:rFonts w:eastAsia="宋体"/>
                <w:sz w:val="18"/>
                <w:szCs w:val="18"/>
              </w:rPr>
            </w:pPr>
            <w:ins w:id="2202" w:author="R4-2120772" w:date="2021-11-15T15:09:00Z">
              <w:r>
                <w:rPr>
                  <w:rFonts w:eastAsia="宋体"/>
                  <w:sz w:val="18"/>
                  <w:szCs w:val="18"/>
                </w:rPr>
                <w:t>Horizontal/vertical front</w:t>
              </w:r>
              <w:r>
                <w:rPr>
                  <w:rFonts w:eastAsia="宋体"/>
                  <w:sz w:val="18"/>
                  <w:szCs w:val="18"/>
                </w:rPr>
                <w:noBreakHyphen/>
                <w:t>to</w:t>
              </w:r>
              <w:r>
                <w:rPr>
                  <w:rFonts w:eastAsia="宋体"/>
                  <w:sz w:val="18"/>
                  <w:szCs w:val="18"/>
                </w:rPr>
                <w:noBreakHyphen/>
                <w:t>back ratio (dB)</w:t>
              </w:r>
            </w:ins>
          </w:p>
        </w:tc>
        <w:tc>
          <w:tcPr>
            <w:tcW w:w="1456" w:type="pct"/>
            <w:tcBorders>
              <w:top w:val="single" w:sz="4" w:space="0" w:color="auto"/>
              <w:left w:val="single" w:sz="4" w:space="0" w:color="auto"/>
              <w:bottom w:val="single" w:sz="4" w:space="0" w:color="auto"/>
              <w:right w:val="single" w:sz="4" w:space="0" w:color="auto"/>
            </w:tcBorders>
            <w:vAlign w:val="center"/>
          </w:tcPr>
          <w:p w:rsidR="002B0907" w:rsidRDefault="002B0907" w:rsidP="002B0907">
            <w:pPr>
              <w:jc w:val="center"/>
              <w:rPr>
                <w:ins w:id="2203" w:author="R4-2120772" w:date="2021-11-15T15:09:00Z"/>
                <w:rFonts w:eastAsia="宋体"/>
                <w:sz w:val="18"/>
                <w:szCs w:val="18"/>
              </w:rPr>
            </w:pPr>
            <w:ins w:id="2204" w:author="R4-2120772" w:date="2021-11-15T15:09:00Z">
              <w:r>
                <w:rPr>
                  <w:rFonts w:eastAsia="宋体"/>
                  <w:sz w:val="18"/>
                  <w:szCs w:val="18"/>
                </w:rPr>
                <w:t>30 for both H/V</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2B0907" w:rsidRDefault="002B0907" w:rsidP="002B0907">
            <w:pPr>
              <w:jc w:val="center"/>
              <w:rPr>
                <w:ins w:id="2205" w:author="R4-2120772" w:date="2021-11-15T15:09:00Z"/>
                <w:rFonts w:eastAsia="宋体"/>
                <w:sz w:val="18"/>
                <w:szCs w:val="18"/>
              </w:rPr>
            </w:pPr>
            <w:ins w:id="2206" w:author="R4-2120772" w:date="2021-11-15T15:09:00Z">
              <w:r>
                <w:rPr>
                  <w:rFonts w:eastAsia="宋体"/>
                  <w:sz w:val="18"/>
                  <w:szCs w:val="18"/>
                </w:rPr>
                <w:t>30 for both H/V</w:t>
              </w:r>
            </w:ins>
          </w:p>
        </w:tc>
      </w:tr>
      <w:tr w:rsidR="002B0907" w:rsidTr="002B0907">
        <w:trPr>
          <w:trHeight w:val="20"/>
          <w:jc w:val="center"/>
          <w:ins w:id="2207" w:author="R4-2120772" w:date="2021-11-15T15:09: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ins w:id="2208" w:author="R4-2120772" w:date="2021-11-15T15:09:00Z"/>
                <w:rFonts w:eastAsia="宋体"/>
                <w:sz w:val="18"/>
                <w:szCs w:val="18"/>
              </w:rPr>
            </w:pPr>
            <w:ins w:id="2209" w:author="R4-2120772" w:date="2021-11-15T15:09:00Z">
              <w:r>
                <w:rPr>
                  <w:rFonts w:eastAsia="宋体"/>
                  <w:sz w:val="18"/>
                  <w:szCs w:val="18"/>
                </w:rPr>
                <w:t>1.5</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ins w:id="2210" w:author="R4-2120772" w:date="2021-11-15T15:09:00Z"/>
                <w:rFonts w:eastAsia="宋体"/>
                <w:sz w:val="18"/>
                <w:szCs w:val="18"/>
              </w:rPr>
            </w:pPr>
            <w:ins w:id="2211" w:author="R4-2120772" w:date="2021-11-15T15:09:00Z">
              <w:r>
                <w:rPr>
                  <w:rFonts w:eastAsia="宋体"/>
                  <w:sz w:val="18"/>
                  <w:szCs w:val="18"/>
                </w:rPr>
                <w:t xml:space="preserve">Antenna polarization </w:t>
              </w:r>
            </w:ins>
          </w:p>
        </w:tc>
        <w:tc>
          <w:tcPr>
            <w:tcW w:w="1456" w:type="pct"/>
            <w:tcBorders>
              <w:top w:val="single" w:sz="4" w:space="0" w:color="auto"/>
              <w:left w:val="single" w:sz="4" w:space="0" w:color="auto"/>
              <w:bottom w:val="single" w:sz="4" w:space="0" w:color="auto"/>
              <w:right w:val="single" w:sz="4" w:space="0" w:color="auto"/>
            </w:tcBorders>
            <w:vAlign w:val="center"/>
          </w:tcPr>
          <w:p w:rsidR="002B0907" w:rsidRDefault="002B0907" w:rsidP="002B0907">
            <w:pPr>
              <w:jc w:val="center"/>
              <w:rPr>
                <w:ins w:id="2212" w:author="R4-2120772" w:date="2021-11-15T15:09:00Z"/>
                <w:rFonts w:eastAsia="宋体"/>
                <w:sz w:val="18"/>
                <w:szCs w:val="18"/>
              </w:rPr>
            </w:pPr>
            <w:ins w:id="2213" w:author="R4-2120772" w:date="2021-11-15T15:09:00Z">
              <w:r>
                <w:rPr>
                  <w:rFonts w:eastAsia="宋体"/>
                  <w:sz w:val="18"/>
                  <w:szCs w:val="18"/>
                </w:rPr>
                <w:t>Linear ±45º</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2B0907" w:rsidRDefault="002B0907" w:rsidP="002B0907">
            <w:pPr>
              <w:jc w:val="center"/>
              <w:rPr>
                <w:ins w:id="2214" w:author="R4-2120772" w:date="2021-11-15T15:09:00Z"/>
                <w:rFonts w:eastAsia="宋体"/>
                <w:sz w:val="18"/>
                <w:szCs w:val="18"/>
              </w:rPr>
            </w:pPr>
            <w:ins w:id="2215" w:author="R4-2120772" w:date="2021-11-15T15:09:00Z">
              <w:r>
                <w:rPr>
                  <w:rFonts w:eastAsia="宋体"/>
                  <w:sz w:val="18"/>
                  <w:szCs w:val="18"/>
                </w:rPr>
                <w:t>Linear ±45º</w:t>
              </w:r>
            </w:ins>
          </w:p>
        </w:tc>
      </w:tr>
      <w:tr w:rsidR="002B0907" w:rsidTr="002B0907">
        <w:trPr>
          <w:trHeight w:val="20"/>
          <w:jc w:val="center"/>
          <w:ins w:id="2216" w:author="R4-2120772" w:date="2021-11-15T15:09: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ins w:id="2217" w:author="R4-2120772" w:date="2021-11-15T15:09:00Z"/>
                <w:rFonts w:eastAsia="宋体"/>
                <w:sz w:val="18"/>
                <w:szCs w:val="18"/>
              </w:rPr>
            </w:pPr>
            <w:ins w:id="2218" w:author="R4-2120772" w:date="2021-11-15T15:09:00Z">
              <w:r>
                <w:rPr>
                  <w:rFonts w:eastAsia="宋体"/>
                  <w:sz w:val="18"/>
                  <w:szCs w:val="18"/>
                </w:rPr>
                <w:t>1.6</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ins w:id="2219" w:author="R4-2120772" w:date="2021-11-15T15:09:00Z"/>
                <w:rFonts w:eastAsia="宋体"/>
                <w:sz w:val="18"/>
                <w:szCs w:val="18"/>
              </w:rPr>
            </w:pPr>
            <w:ins w:id="2220" w:author="R4-2120772" w:date="2021-11-15T15:09:00Z">
              <w:r>
                <w:rPr>
                  <w:rFonts w:eastAsia="宋体"/>
                  <w:sz w:val="18"/>
                  <w:szCs w:val="18"/>
                </w:rPr>
                <w:t xml:space="preserve">Antenna array configuration (Row × Column) </w:t>
              </w:r>
              <w:r>
                <w:rPr>
                  <w:rFonts w:eastAsia="宋体"/>
                  <w:sz w:val="18"/>
                  <w:szCs w:val="18"/>
                </w:rPr>
                <w:br/>
              </w:r>
              <w:r>
                <w:rPr>
                  <w:rFonts w:eastAsia="宋体"/>
                  <w:sz w:val="18"/>
                  <w:szCs w:val="18"/>
                  <w:vertAlign w:val="superscript"/>
                </w:rPr>
                <w:t>(Note 4)</w:t>
              </w:r>
            </w:ins>
          </w:p>
        </w:tc>
        <w:tc>
          <w:tcPr>
            <w:tcW w:w="1456" w:type="pct"/>
            <w:tcBorders>
              <w:top w:val="single" w:sz="4" w:space="0" w:color="auto"/>
              <w:left w:val="single" w:sz="4" w:space="0" w:color="auto"/>
              <w:bottom w:val="single" w:sz="4" w:space="0" w:color="auto"/>
              <w:right w:val="single" w:sz="4" w:space="0" w:color="auto"/>
            </w:tcBorders>
            <w:vAlign w:val="center"/>
          </w:tcPr>
          <w:p w:rsidR="002B0907" w:rsidRDefault="002B0907" w:rsidP="002B0907">
            <w:pPr>
              <w:jc w:val="center"/>
              <w:rPr>
                <w:ins w:id="2221" w:author="R4-2120772" w:date="2021-11-15T15:09:00Z"/>
                <w:rFonts w:eastAsia="宋体"/>
                <w:sz w:val="18"/>
                <w:szCs w:val="18"/>
              </w:rPr>
            </w:pPr>
            <w:ins w:id="2222" w:author="R4-2120772" w:date="2021-11-15T15:09:00Z">
              <w:r>
                <w:rPr>
                  <w:rFonts w:eastAsia="宋体"/>
                  <w:sz w:val="18"/>
                  <w:szCs w:val="18"/>
                </w:rPr>
                <w:t>8 × 8 elements</w:t>
              </w:r>
            </w:ins>
          </w:p>
        </w:tc>
        <w:tc>
          <w:tcPr>
            <w:tcW w:w="1455" w:type="pct"/>
            <w:tcBorders>
              <w:top w:val="single" w:sz="4" w:space="0" w:color="auto"/>
              <w:left w:val="single" w:sz="4" w:space="0" w:color="auto"/>
              <w:bottom w:val="single" w:sz="4" w:space="0" w:color="auto"/>
            </w:tcBorders>
            <w:shd w:val="clear" w:color="auto" w:fill="auto"/>
            <w:vAlign w:val="center"/>
          </w:tcPr>
          <w:p w:rsidR="002B0907" w:rsidRDefault="002B0907" w:rsidP="002B0907">
            <w:pPr>
              <w:jc w:val="center"/>
              <w:rPr>
                <w:ins w:id="2223" w:author="R4-2120772" w:date="2021-11-15T15:09:00Z"/>
                <w:rFonts w:eastAsia="宋体"/>
                <w:sz w:val="18"/>
                <w:szCs w:val="18"/>
              </w:rPr>
            </w:pPr>
            <w:ins w:id="2224" w:author="R4-2120772" w:date="2021-11-15T15:09:00Z">
              <w:r>
                <w:rPr>
                  <w:rFonts w:eastAsia="宋体"/>
                  <w:sz w:val="18"/>
                  <w:szCs w:val="18"/>
                </w:rPr>
                <w:t>8 × 8 elements</w:t>
              </w:r>
            </w:ins>
          </w:p>
        </w:tc>
      </w:tr>
      <w:tr w:rsidR="002B0907" w:rsidTr="002B0907">
        <w:trPr>
          <w:trHeight w:val="20"/>
          <w:jc w:val="center"/>
          <w:ins w:id="2225" w:author="R4-2120772" w:date="2021-11-15T15:09: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ins w:id="2226" w:author="R4-2120772" w:date="2021-11-15T15:09:00Z"/>
                <w:rFonts w:eastAsia="宋体"/>
                <w:sz w:val="18"/>
                <w:szCs w:val="18"/>
              </w:rPr>
            </w:pPr>
            <w:ins w:id="2227" w:author="R4-2120772" w:date="2021-11-15T15:09:00Z">
              <w:r>
                <w:rPr>
                  <w:rFonts w:eastAsia="宋体"/>
                  <w:sz w:val="18"/>
                  <w:szCs w:val="18"/>
                </w:rPr>
                <w:t>1.7</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ins w:id="2228" w:author="R4-2120772" w:date="2021-11-15T15:09:00Z"/>
                <w:rFonts w:eastAsia="宋体"/>
                <w:sz w:val="18"/>
                <w:szCs w:val="18"/>
              </w:rPr>
            </w:pPr>
            <w:ins w:id="2229" w:author="R4-2120772" w:date="2021-11-15T15:09:00Z">
              <w:r>
                <w:rPr>
                  <w:rFonts w:eastAsia="宋体"/>
                  <w:sz w:val="18"/>
                  <w:szCs w:val="18"/>
                </w:rPr>
                <w:t xml:space="preserve">Horizontal/Vertical radiating element spacing </w:t>
              </w:r>
            </w:ins>
          </w:p>
        </w:tc>
        <w:tc>
          <w:tcPr>
            <w:tcW w:w="1456" w:type="pct"/>
            <w:tcBorders>
              <w:top w:val="single" w:sz="4" w:space="0" w:color="auto"/>
              <w:left w:val="single" w:sz="4" w:space="0" w:color="auto"/>
              <w:bottom w:val="single" w:sz="4" w:space="0" w:color="auto"/>
              <w:right w:val="single" w:sz="4" w:space="0" w:color="auto"/>
            </w:tcBorders>
            <w:vAlign w:val="center"/>
          </w:tcPr>
          <w:p w:rsidR="002B0907" w:rsidRDefault="002B0907" w:rsidP="002B0907">
            <w:pPr>
              <w:jc w:val="center"/>
              <w:rPr>
                <w:ins w:id="2230" w:author="R4-2120772" w:date="2021-11-15T15:09:00Z"/>
                <w:rFonts w:eastAsia="宋体"/>
                <w:sz w:val="18"/>
                <w:szCs w:val="18"/>
              </w:rPr>
            </w:pPr>
            <w:ins w:id="2231" w:author="R4-2120772" w:date="2021-11-15T15:09:00Z">
              <w:r>
                <w:rPr>
                  <w:rFonts w:eastAsia="宋体"/>
                  <w:sz w:val="18"/>
                  <w:szCs w:val="18"/>
                </w:rPr>
                <w:t>0.5 of wavelength for H, 0.9 of wavelength for V</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2B0907" w:rsidRDefault="002B0907" w:rsidP="002B0907">
            <w:pPr>
              <w:jc w:val="center"/>
              <w:rPr>
                <w:ins w:id="2232" w:author="R4-2120772" w:date="2021-11-15T15:09:00Z"/>
                <w:rFonts w:eastAsia="宋体"/>
                <w:sz w:val="18"/>
                <w:szCs w:val="18"/>
              </w:rPr>
            </w:pPr>
            <w:ins w:id="2233" w:author="R4-2120772" w:date="2021-11-15T15:09:00Z">
              <w:r>
                <w:rPr>
                  <w:rFonts w:eastAsia="宋体"/>
                  <w:sz w:val="18"/>
                  <w:szCs w:val="18"/>
                </w:rPr>
                <w:t>0.5 of wavelength for H, 0.7 of wavelength for V</w:t>
              </w:r>
            </w:ins>
          </w:p>
        </w:tc>
      </w:tr>
      <w:tr w:rsidR="002B0907" w:rsidTr="002B0907">
        <w:trPr>
          <w:trHeight w:val="20"/>
          <w:jc w:val="center"/>
          <w:ins w:id="2234" w:author="R4-2120772" w:date="2021-11-15T15:09: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ins w:id="2235" w:author="R4-2120772" w:date="2021-11-15T15:09:00Z"/>
                <w:rFonts w:eastAsia="宋体"/>
                <w:sz w:val="18"/>
                <w:szCs w:val="18"/>
              </w:rPr>
            </w:pPr>
            <w:ins w:id="2236" w:author="R4-2120772" w:date="2021-11-15T15:09:00Z">
              <w:r>
                <w:rPr>
                  <w:rFonts w:eastAsia="宋体"/>
                  <w:sz w:val="18"/>
                  <w:szCs w:val="18"/>
                </w:rPr>
                <w:lastRenderedPageBreak/>
                <w:t>1.8</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ins w:id="2237" w:author="R4-2120772" w:date="2021-11-15T15:09:00Z"/>
                <w:rFonts w:eastAsia="宋体"/>
                <w:sz w:val="18"/>
                <w:szCs w:val="18"/>
              </w:rPr>
            </w:pPr>
            <w:ins w:id="2238" w:author="R4-2120772" w:date="2021-11-15T15:09:00Z">
              <w:r>
                <w:rPr>
                  <w:rFonts w:eastAsia="宋体"/>
                  <w:sz w:val="18"/>
                  <w:szCs w:val="18"/>
                </w:rPr>
                <w:t xml:space="preserve">Array Ohmic loss (dB) </w:t>
              </w:r>
              <w:r>
                <w:rPr>
                  <w:rFonts w:eastAsia="宋体"/>
                  <w:sz w:val="18"/>
                  <w:szCs w:val="18"/>
                  <w:vertAlign w:val="superscript"/>
                </w:rPr>
                <w:t>(Note 2)</w:t>
              </w:r>
            </w:ins>
          </w:p>
        </w:tc>
        <w:tc>
          <w:tcPr>
            <w:tcW w:w="1456" w:type="pct"/>
            <w:tcBorders>
              <w:top w:val="single" w:sz="4" w:space="0" w:color="auto"/>
              <w:left w:val="single" w:sz="4" w:space="0" w:color="auto"/>
              <w:bottom w:val="single" w:sz="4" w:space="0" w:color="auto"/>
              <w:right w:val="single" w:sz="4" w:space="0" w:color="auto"/>
            </w:tcBorders>
            <w:vAlign w:val="center"/>
          </w:tcPr>
          <w:p w:rsidR="002B0907" w:rsidRDefault="002B0907" w:rsidP="002B0907">
            <w:pPr>
              <w:jc w:val="center"/>
              <w:rPr>
                <w:ins w:id="2239" w:author="R4-2120772" w:date="2021-11-15T15:09:00Z"/>
                <w:rFonts w:eastAsia="宋体"/>
                <w:sz w:val="18"/>
                <w:szCs w:val="18"/>
              </w:rPr>
            </w:pPr>
            <w:ins w:id="2240" w:author="R4-2120772" w:date="2021-11-15T15:09:00Z">
              <w:r>
                <w:rPr>
                  <w:rFonts w:eastAsia="宋体"/>
                  <w:sz w:val="18"/>
                  <w:szCs w:val="18"/>
                </w:rPr>
                <w:t>2</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2B0907" w:rsidRDefault="002B0907" w:rsidP="002B0907">
            <w:pPr>
              <w:jc w:val="center"/>
              <w:rPr>
                <w:ins w:id="2241" w:author="R4-2120772" w:date="2021-11-15T15:09:00Z"/>
                <w:rFonts w:eastAsia="宋体"/>
                <w:sz w:val="18"/>
                <w:szCs w:val="18"/>
              </w:rPr>
            </w:pPr>
            <w:ins w:id="2242" w:author="R4-2120772" w:date="2021-11-15T15:09:00Z">
              <w:r>
                <w:rPr>
                  <w:rFonts w:eastAsia="宋体"/>
                  <w:sz w:val="18"/>
                  <w:szCs w:val="18"/>
                </w:rPr>
                <w:t>2</w:t>
              </w:r>
            </w:ins>
          </w:p>
        </w:tc>
      </w:tr>
      <w:tr w:rsidR="002B0907" w:rsidTr="002B0907">
        <w:trPr>
          <w:trHeight w:val="20"/>
          <w:jc w:val="center"/>
          <w:ins w:id="2243" w:author="R4-2120772" w:date="2021-11-15T15:09: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ins w:id="2244" w:author="R4-2120772" w:date="2021-11-15T15:09:00Z"/>
                <w:rFonts w:eastAsia="宋体"/>
                <w:sz w:val="18"/>
                <w:szCs w:val="18"/>
              </w:rPr>
            </w:pPr>
            <w:ins w:id="2245" w:author="R4-2120772" w:date="2021-11-15T15:09:00Z">
              <w:r>
                <w:rPr>
                  <w:rFonts w:eastAsia="宋体"/>
                  <w:sz w:val="18"/>
                  <w:szCs w:val="18"/>
                </w:rPr>
                <w:t>1.9</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ins w:id="2246" w:author="R4-2120772" w:date="2021-11-15T15:09:00Z"/>
                <w:rFonts w:eastAsia="宋体"/>
                <w:sz w:val="18"/>
                <w:szCs w:val="18"/>
              </w:rPr>
            </w:pPr>
            <w:ins w:id="2247" w:author="R4-2120772" w:date="2021-11-15T15:09:00Z">
              <w:r>
                <w:rPr>
                  <w:rFonts w:eastAsia="宋体"/>
                  <w:sz w:val="18"/>
                  <w:szCs w:val="18"/>
                </w:rPr>
                <w:t xml:space="preserve">Conducted power (before Ohmic loss) per antenna element (dBm) </w:t>
              </w:r>
              <w:r>
                <w:rPr>
                  <w:rFonts w:eastAsia="宋体"/>
                  <w:sz w:val="18"/>
                  <w:szCs w:val="18"/>
                  <w:vertAlign w:val="superscript"/>
                </w:rPr>
                <w:t>(Note 3)</w:t>
              </w:r>
              <w:r>
                <w:rPr>
                  <w:rFonts w:eastAsia="宋体"/>
                  <w:sz w:val="18"/>
                  <w:szCs w:val="18"/>
                </w:rPr>
                <w:t xml:space="preserve"> </w:t>
              </w:r>
            </w:ins>
          </w:p>
        </w:tc>
        <w:tc>
          <w:tcPr>
            <w:tcW w:w="1456" w:type="pct"/>
            <w:tcBorders>
              <w:top w:val="single" w:sz="4" w:space="0" w:color="auto"/>
              <w:left w:val="single" w:sz="4" w:space="0" w:color="auto"/>
              <w:bottom w:val="single" w:sz="4" w:space="0" w:color="auto"/>
              <w:right w:val="single" w:sz="4" w:space="0" w:color="auto"/>
            </w:tcBorders>
            <w:vAlign w:val="center"/>
          </w:tcPr>
          <w:p w:rsidR="002B0907" w:rsidRDefault="002B0907" w:rsidP="002B0907">
            <w:pPr>
              <w:jc w:val="center"/>
              <w:rPr>
                <w:ins w:id="2248" w:author="R4-2120772" w:date="2021-11-15T15:09:00Z"/>
                <w:rFonts w:eastAsia="宋体"/>
                <w:sz w:val="18"/>
                <w:szCs w:val="18"/>
              </w:rPr>
            </w:pPr>
            <w:ins w:id="2249" w:author="R4-2120772" w:date="2021-11-15T15:09:00Z">
              <w:r>
                <w:rPr>
                  <w:rFonts w:eastAsia="宋体"/>
                  <w:sz w:val="18"/>
                  <w:szCs w:val="18"/>
                </w:rPr>
                <w:t>25</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2B0907" w:rsidRDefault="002B0907" w:rsidP="002B0907">
            <w:pPr>
              <w:jc w:val="center"/>
              <w:rPr>
                <w:ins w:id="2250" w:author="R4-2120772" w:date="2021-11-15T15:09:00Z"/>
                <w:rFonts w:eastAsia="宋体"/>
                <w:sz w:val="18"/>
                <w:szCs w:val="18"/>
              </w:rPr>
            </w:pPr>
            <w:ins w:id="2251" w:author="R4-2120772" w:date="2021-11-15T15:09:00Z">
              <w:r>
                <w:rPr>
                  <w:rFonts w:eastAsia="宋体"/>
                  <w:sz w:val="18"/>
                  <w:szCs w:val="18"/>
                </w:rPr>
                <w:t>25</w:t>
              </w:r>
            </w:ins>
          </w:p>
        </w:tc>
      </w:tr>
      <w:tr w:rsidR="002B0907" w:rsidTr="002B0907">
        <w:trPr>
          <w:trHeight w:val="20"/>
          <w:jc w:val="center"/>
          <w:ins w:id="2252" w:author="R4-2120772" w:date="2021-11-15T15:09: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ins w:id="2253" w:author="R4-2120772" w:date="2021-11-15T15:09:00Z"/>
                <w:rFonts w:eastAsia="宋体"/>
                <w:sz w:val="18"/>
                <w:szCs w:val="18"/>
              </w:rPr>
            </w:pPr>
            <w:ins w:id="2254" w:author="R4-2120772" w:date="2021-11-15T15:09:00Z">
              <w:r>
                <w:rPr>
                  <w:rFonts w:eastAsia="宋体"/>
                  <w:sz w:val="18"/>
                  <w:szCs w:val="18"/>
                </w:rPr>
                <w:t>1.10</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ins w:id="2255" w:author="R4-2120772" w:date="2021-11-15T15:09:00Z"/>
                <w:rFonts w:eastAsia="宋体"/>
                <w:sz w:val="18"/>
                <w:szCs w:val="18"/>
              </w:rPr>
            </w:pPr>
            <w:ins w:id="2256" w:author="R4-2120772" w:date="2021-11-15T15:09:00Z">
              <w:r>
                <w:rPr>
                  <w:rFonts w:eastAsia="宋体"/>
                  <w:sz w:val="18"/>
                  <w:szCs w:val="18"/>
                </w:rPr>
                <w:t>Base station maximum coverage angle in the horizontal plane (degrees)</w:t>
              </w:r>
            </w:ins>
          </w:p>
        </w:tc>
        <w:tc>
          <w:tcPr>
            <w:tcW w:w="1456" w:type="pct"/>
            <w:tcBorders>
              <w:top w:val="single" w:sz="4" w:space="0" w:color="auto"/>
              <w:left w:val="single" w:sz="4" w:space="0" w:color="auto"/>
              <w:bottom w:val="single" w:sz="4" w:space="0" w:color="auto"/>
              <w:right w:val="single" w:sz="4" w:space="0" w:color="auto"/>
            </w:tcBorders>
            <w:vAlign w:val="center"/>
          </w:tcPr>
          <w:p w:rsidR="002B0907" w:rsidRDefault="002B0907" w:rsidP="002B0907">
            <w:pPr>
              <w:jc w:val="center"/>
              <w:rPr>
                <w:ins w:id="2257" w:author="R4-2120772" w:date="2021-11-15T15:09:00Z"/>
                <w:rFonts w:eastAsia="宋体"/>
                <w:sz w:val="18"/>
                <w:szCs w:val="18"/>
              </w:rPr>
            </w:pPr>
            <w:ins w:id="2258" w:author="R4-2120772" w:date="2021-11-15T15:09:00Z">
              <w:r>
                <w:rPr>
                  <w:rFonts w:eastAsia="宋体"/>
                  <w:sz w:val="18"/>
                  <w:szCs w:val="18"/>
                </w:rPr>
                <w:t>120</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2B0907" w:rsidRDefault="002B0907" w:rsidP="002B0907">
            <w:pPr>
              <w:jc w:val="center"/>
              <w:rPr>
                <w:ins w:id="2259" w:author="R4-2120772" w:date="2021-11-15T15:09:00Z"/>
                <w:rFonts w:eastAsia="宋体"/>
                <w:sz w:val="18"/>
                <w:szCs w:val="18"/>
              </w:rPr>
            </w:pPr>
            <w:ins w:id="2260" w:author="R4-2120772" w:date="2021-11-15T15:09:00Z">
              <w:r>
                <w:rPr>
                  <w:rFonts w:eastAsia="宋体"/>
                  <w:sz w:val="18"/>
                  <w:szCs w:val="18"/>
                </w:rPr>
                <w:t>120</w:t>
              </w:r>
            </w:ins>
          </w:p>
        </w:tc>
      </w:tr>
      <w:tr w:rsidR="002B0907" w:rsidTr="002B0907">
        <w:trPr>
          <w:trHeight w:val="20"/>
          <w:jc w:val="center"/>
          <w:ins w:id="2261" w:author="R4-2120772" w:date="2021-11-15T15:09: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ins w:id="2262" w:author="R4-2120772" w:date="2021-11-15T15:09:00Z"/>
                <w:rFonts w:eastAsia="宋体"/>
                <w:sz w:val="18"/>
                <w:szCs w:val="18"/>
              </w:rPr>
            </w:pPr>
            <w:ins w:id="2263" w:author="R4-2120772" w:date="2021-11-15T15:09:00Z">
              <w:r>
                <w:rPr>
                  <w:rFonts w:eastAsia="宋体"/>
                  <w:sz w:val="18"/>
                  <w:szCs w:val="18"/>
                </w:rPr>
                <w:t>1.11</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ins w:id="2264" w:author="R4-2120772" w:date="2021-11-15T15:09:00Z"/>
                <w:rFonts w:eastAsia="宋体"/>
                <w:sz w:val="18"/>
                <w:szCs w:val="18"/>
              </w:rPr>
            </w:pPr>
            <w:ins w:id="2265" w:author="R4-2120772" w:date="2021-11-15T15:09:00Z">
              <w:r>
                <w:rPr>
                  <w:rFonts w:eastAsia="宋体"/>
                  <w:sz w:val="18"/>
                  <w:szCs w:val="18"/>
                </w:rPr>
                <w:t xml:space="preserve">Base station vertical coverage range (degrees) </w:t>
              </w:r>
              <w:r>
                <w:rPr>
                  <w:rFonts w:eastAsia="宋体"/>
                  <w:sz w:val="18"/>
                  <w:szCs w:val="18"/>
                  <w:vertAlign w:val="superscript"/>
                </w:rPr>
                <w:t>(Note 1)</w:t>
              </w:r>
            </w:ins>
          </w:p>
        </w:tc>
        <w:tc>
          <w:tcPr>
            <w:tcW w:w="1456" w:type="pct"/>
            <w:tcBorders>
              <w:top w:val="single" w:sz="4" w:space="0" w:color="auto"/>
              <w:left w:val="single" w:sz="4" w:space="0" w:color="auto"/>
              <w:bottom w:val="single" w:sz="4" w:space="0" w:color="auto"/>
              <w:right w:val="single" w:sz="4" w:space="0" w:color="auto"/>
            </w:tcBorders>
            <w:vAlign w:val="center"/>
          </w:tcPr>
          <w:p w:rsidR="002B0907" w:rsidRDefault="002B0907" w:rsidP="002B0907">
            <w:pPr>
              <w:jc w:val="center"/>
              <w:rPr>
                <w:ins w:id="2266" w:author="R4-2120772" w:date="2021-11-15T15:09:00Z"/>
                <w:rFonts w:eastAsia="宋体"/>
                <w:sz w:val="18"/>
                <w:szCs w:val="18"/>
              </w:rPr>
            </w:pPr>
            <w:ins w:id="2267" w:author="R4-2120772" w:date="2021-11-15T15:09:00Z">
              <w:r>
                <w:rPr>
                  <w:rFonts w:eastAsia="宋体"/>
                  <w:sz w:val="18"/>
                  <w:szCs w:val="18"/>
                </w:rPr>
                <w:t>90-100</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2B0907" w:rsidRDefault="002B0907" w:rsidP="002B0907">
            <w:pPr>
              <w:jc w:val="center"/>
              <w:rPr>
                <w:ins w:id="2268" w:author="R4-2120772" w:date="2021-11-15T15:09:00Z"/>
                <w:rFonts w:eastAsia="宋体"/>
                <w:sz w:val="18"/>
                <w:szCs w:val="18"/>
              </w:rPr>
            </w:pPr>
            <w:ins w:id="2269" w:author="R4-2120772" w:date="2021-11-15T15:09:00Z">
              <w:r>
                <w:rPr>
                  <w:rFonts w:eastAsia="宋体"/>
                  <w:sz w:val="18"/>
                  <w:szCs w:val="18"/>
                </w:rPr>
                <w:t>90-120</w:t>
              </w:r>
            </w:ins>
          </w:p>
        </w:tc>
      </w:tr>
      <w:tr w:rsidR="002B0907" w:rsidTr="002B0907">
        <w:trPr>
          <w:trHeight w:val="20"/>
          <w:jc w:val="center"/>
          <w:ins w:id="2270" w:author="R4-2120772" w:date="2021-11-15T15:09: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ins w:id="2271" w:author="R4-2120772" w:date="2021-11-15T15:09:00Z"/>
                <w:rFonts w:eastAsia="宋体"/>
                <w:sz w:val="18"/>
                <w:szCs w:val="18"/>
              </w:rPr>
            </w:pPr>
            <w:ins w:id="2272" w:author="R4-2120772" w:date="2021-11-15T15:09:00Z">
              <w:r>
                <w:rPr>
                  <w:rFonts w:eastAsia="宋体"/>
                  <w:sz w:val="18"/>
                  <w:szCs w:val="18"/>
                </w:rPr>
                <w:t>1.12</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ins w:id="2273" w:author="R4-2120772" w:date="2021-11-15T15:09:00Z"/>
                <w:rFonts w:eastAsia="宋体"/>
                <w:sz w:val="18"/>
                <w:szCs w:val="18"/>
              </w:rPr>
            </w:pPr>
            <w:ins w:id="2274" w:author="R4-2120772" w:date="2021-11-15T15:09:00Z">
              <w:r>
                <w:rPr>
                  <w:rFonts w:eastAsia="宋体"/>
                  <w:sz w:val="18"/>
                  <w:szCs w:val="18"/>
                </w:rPr>
                <w:t>Mechanical downtilt (degrees)</w:t>
              </w:r>
            </w:ins>
          </w:p>
        </w:tc>
        <w:tc>
          <w:tcPr>
            <w:tcW w:w="1456" w:type="pct"/>
            <w:tcBorders>
              <w:top w:val="single" w:sz="4" w:space="0" w:color="auto"/>
              <w:left w:val="single" w:sz="4" w:space="0" w:color="auto"/>
              <w:bottom w:val="single" w:sz="4" w:space="0" w:color="auto"/>
              <w:right w:val="single" w:sz="4" w:space="0" w:color="auto"/>
            </w:tcBorders>
            <w:vAlign w:val="center"/>
          </w:tcPr>
          <w:p w:rsidR="002B0907" w:rsidRDefault="002B0907" w:rsidP="002B0907">
            <w:pPr>
              <w:jc w:val="center"/>
              <w:rPr>
                <w:ins w:id="2275" w:author="R4-2120772" w:date="2021-11-15T15:09:00Z"/>
                <w:rFonts w:eastAsia="宋体"/>
                <w:sz w:val="18"/>
                <w:szCs w:val="18"/>
              </w:rPr>
            </w:pPr>
            <w:ins w:id="2276" w:author="R4-2120772" w:date="2021-11-15T15:09:00Z">
              <w:r>
                <w:rPr>
                  <w:rFonts w:eastAsia="宋体"/>
                  <w:sz w:val="18"/>
                  <w:szCs w:val="18"/>
                </w:rPr>
                <w:t>3</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2B0907" w:rsidRDefault="002B0907" w:rsidP="002B0907">
            <w:pPr>
              <w:jc w:val="center"/>
              <w:rPr>
                <w:ins w:id="2277" w:author="R4-2120772" w:date="2021-11-15T15:09:00Z"/>
                <w:rFonts w:eastAsia="宋体"/>
                <w:sz w:val="18"/>
                <w:szCs w:val="18"/>
              </w:rPr>
            </w:pPr>
            <w:ins w:id="2278" w:author="R4-2120772" w:date="2021-11-15T15:09:00Z">
              <w:r>
                <w:rPr>
                  <w:rFonts w:eastAsia="宋体"/>
                  <w:sz w:val="18"/>
                  <w:szCs w:val="18"/>
                </w:rPr>
                <w:t>10</w:t>
              </w:r>
            </w:ins>
          </w:p>
        </w:tc>
      </w:tr>
    </w:tbl>
    <w:p w:rsidR="002B0907" w:rsidRDefault="002B0907" w:rsidP="002B0907">
      <w:pPr>
        <w:spacing w:after="120" w:line="259" w:lineRule="auto"/>
        <w:rPr>
          <w:ins w:id="2279" w:author="R4-2120772" w:date="2021-11-15T15:09:00Z"/>
          <w:rFonts w:eastAsia="宋体"/>
          <w:szCs w:val="24"/>
        </w:rPr>
      </w:pPr>
      <w:ins w:id="2280" w:author="R4-2120772" w:date="2021-11-15T15:09:00Z">
        <w:r>
          <w:rPr>
            <w:rFonts w:eastAsia="宋体"/>
          </w:rPr>
          <w:t>For non-AAS antenna, t</w:t>
        </w:r>
        <w:r>
          <w:rPr>
            <w:rFonts w:eastAsia="宋体"/>
            <w:szCs w:val="24"/>
          </w:rPr>
          <w:t xml:space="preserve">he parameter in Table 2.4.2-1 is used for 2GHz BS antenna pattern in the NTN system simulation. </w:t>
        </w:r>
      </w:ins>
    </w:p>
    <w:p w:rsidR="002B0907" w:rsidRDefault="002B0907" w:rsidP="002B0907">
      <w:pPr>
        <w:spacing w:after="80"/>
        <w:jc w:val="center"/>
        <w:rPr>
          <w:ins w:id="2281" w:author="R4-2120772" w:date="2021-11-15T15:09:00Z"/>
          <w:rFonts w:ascii="Arial" w:eastAsia="宋体" w:hAnsi="Arial" w:cs="Arial"/>
          <w:b/>
          <w:sz w:val="18"/>
          <w:szCs w:val="18"/>
        </w:rPr>
      </w:pPr>
      <w:ins w:id="2282" w:author="R4-2120772" w:date="2021-11-15T15:09:00Z">
        <w:r>
          <w:rPr>
            <w:rFonts w:ascii="Arial" w:eastAsia="宋体" w:hAnsi="Arial" w:cs="Arial"/>
            <w:b/>
            <w:sz w:val="18"/>
            <w:szCs w:val="18"/>
          </w:rPr>
          <w:t>Table 2.4.2-1 FR1 BS Non-AAS antenna pattern for 2GHz</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3747"/>
        <w:gridCol w:w="2180"/>
      </w:tblGrid>
      <w:tr w:rsidR="002B0907" w:rsidTr="005B5C01">
        <w:trPr>
          <w:cantSplit/>
          <w:trHeight w:val="182"/>
          <w:jc w:val="center"/>
          <w:ins w:id="2283" w:author="R4-2120772" w:date="2021-11-15T15:09:00Z"/>
        </w:trPr>
        <w:tc>
          <w:tcPr>
            <w:tcW w:w="2290" w:type="dxa"/>
            <w:shd w:val="clear" w:color="auto" w:fill="auto"/>
            <w:vAlign w:val="center"/>
          </w:tcPr>
          <w:p w:rsidR="002B0907" w:rsidRDefault="002B0907" w:rsidP="002B0907">
            <w:pPr>
              <w:keepNext/>
              <w:keepLines/>
              <w:jc w:val="center"/>
              <w:rPr>
                <w:ins w:id="2284" w:author="R4-2120772" w:date="2021-11-15T15:09:00Z"/>
                <w:rFonts w:eastAsia="微软雅黑"/>
                <w:b/>
                <w:sz w:val="18"/>
                <w:szCs w:val="18"/>
                <w:lang w:val="zh-CN"/>
              </w:rPr>
            </w:pPr>
            <w:ins w:id="2285" w:author="R4-2120772" w:date="2021-11-15T15:09:00Z">
              <w:r>
                <w:rPr>
                  <w:rFonts w:eastAsia="微软雅黑"/>
                  <w:b/>
                  <w:sz w:val="18"/>
                  <w:szCs w:val="18"/>
                </w:rPr>
                <w:t xml:space="preserve"> </w:t>
              </w:r>
              <w:r>
                <w:rPr>
                  <w:rFonts w:eastAsia="微软雅黑"/>
                  <w:b/>
                  <w:sz w:val="18"/>
                  <w:szCs w:val="18"/>
                  <w:lang w:val="zh-CN"/>
                </w:rPr>
                <w:t>Parameter for BS</w:t>
              </w:r>
            </w:ins>
          </w:p>
        </w:tc>
        <w:tc>
          <w:tcPr>
            <w:tcW w:w="5927" w:type="dxa"/>
            <w:gridSpan w:val="2"/>
            <w:shd w:val="clear" w:color="auto" w:fill="auto"/>
            <w:vAlign w:val="center"/>
          </w:tcPr>
          <w:p w:rsidR="002B0907" w:rsidRDefault="002B0907" w:rsidP="002B0907">
            <w:pPr>
              <w:keepNext/>
              <w:keepLines/>
              <w:jc w:val="center"/>
              <w:rPr>
                <w:ins w:id="2286" w:author="R4-2120772" w:date="2021-11-15T15:09:00Z"/>
                <w:rFonts w:eastAsia="微软雅黑"/>
                <w:b/>
                <w:sz w:val="18"/>
                <w:szCs w:val="18"/>
                <w:lang w:val="zh-CN"/>
              </w:rPr>
            </w:pPr>
            <w:ins w:id="2287" w:author="R4-2120772" w:date="2021-11-15T15:09:00Z">
              <w:r>
                <w:rPr>
                  <w:rFonts w:eastAsia="微软雅黑"/>
                  <w:b/>
                  <w:sz w:val="18"/>
                  <w:szCs w:val="18"/>
                  <w:lang w:val="zh-CN"/>
                </w:rPr>
                <w:t>Values</w:t>
              </w:r>
            </w:ins>
          </w:p>
        </w:tc>
      </w:tr>
      <w:tr w:rsidR="002B0907" w:rsidTr="005B5C01">
        <w:trPr>
          <w:cantSplit/>
          <w:trHeight w:val="824"/>
          <w:jc w:val="center"/>
          <w:ins w:id="2288" w:author="R4-2120772" w:date="2021-11-15T15:09:00Z"/>
        </w:trPr>
        <w:tc>
          <w:tcPr>
            <w:tcW w:w="2290" w:type="dxa"/>
            <w:shd w:val="clear" w:color="auto" w:fill="auto"/>
            <w:vAlign w:val="center"/>
          </w:tcPr>
          <w:p w:rsidR="002B0907" w:rsidRDefault="002B0907" w:rsidP="002B0907">
            <w:pPr>
              <w:keepNext/>
              <w:keepLines/>
              <w:rPr>
                <w:ins w:id="2289" w:author="R4-2120772" w:date="2021-11-15T15:09:00Z"/>
                <w:rFonts w:eastAsia="微软雅黑"/>
                <w:sz w:val="18"/>
                <w:szCs w:val="18"/>
              </w:rPr>
            </w:pPr>
            <w:ins w:id="2290" w:author="R4-2120772" w:date="2021-11-15T15:09:00Z">
              <w:r>
                <w:rPr>
                  <w:rFonts w:eastAsia="微软雅黑"/>
                  <w:sz w:val="18"/>
                  <w:szCs w:val="18"/>
                </w:rPr>
                <w:t>Antenna vertical radiation pattern (dB)</w:t>
              </w:r>
            </w:ins>
          </w:p>
        </w:tc>
        <w:tc>
          <w:tcPr>
            <w:tcW w:w="5927" w:type="dxa"/>
            <w:gridSpan w:val="2"/>
            <w:vAlign w:val="center"/>
          </w:tcPr>
          <w:p w:rsidR="002B0907" w:rsidRDefault="002D1A15" w:rsidP="002B0907">
            <w:pPr>
              <w:keepNext/>
              <w:keepLines/>
              <w:jc w:val="center"/>
              <w:rPr>
                <w:ins w:id="2291" w:author="R4-2120772" w:date="2021-11-15T15:09:00Z"/>
                <w:rFonts w:eastAsia="微软雅黑"/>
                <w:sz w:val="18"/>
                <w:szCs w:val="18"/>
                <w:lang w:val="de-DE"/>
              </w:rPr>
            </w:pPr>
            <m:oMathPara>
              <m:oMath>
                <m:sSub>
                  <m:sSubPr>
                    <m:ctrlPr>
                      <w:ins w:id="2292" w:author="R4-2120772" w:date="2021-11-15T15:09:00Z">
                        <w:rPr>
                          <w:rFonts w:ascii="Cambria Math" w:eastAsia="微软雅黑" w:hAnsi="Cambria Math"/>
                          <w:sz w:val="18"/>
                          <w:szCs w:val="18"/>
                          <w:lang w:val="zh-CN"/>
                        </w:rPr>
                      </w:ins>
                    </m:ctrlPr>
                  </m:sSubPr>
                  <m:e>
                    <m:r>
                      <w:ins w:id="2293" w:author="R4-2120772" w:date="2021-11-15T15:09:00Z">
                        <w:rPr>
                          <w:rFonts w:ascii="Cambria Math" w:eastAsia="微软雅黑" w:hAnsi="Cambria Math"/>
                          <w:sz w:val="18"/>
                          <w:szCs w:val="18"/>
                          <w:lang w:val="zh-CN"/>
                        </w:rPr>
                        <m:t>A</m:t>
                      </w:ins>
                    </m:r>
                  </m:e>
                  <m:sub>
                    <m:r>
                      <w:ins w:id="2294" w:author="R4-2120772" w:date="2021-11-15T15:09:00Z">
                        <w:rPr>
                          <w:rFonts w:ascii="Cambria Math" w:eastAsia="微软雅黑" w:hAnsi="Cambria Math"/>
                          <w:sz w:val="18"/>
                          <w:szCs w:val="18"/>
                          <w:lang w:val="zh-CN"/>
                        </w:rPr>
                        <m:t>E</m:t>
                      </w:ins>
                    </m:r>
                    <m:r>
                      <w:ins w:id="2295" w:author="R4-2120772" w:date="2021-11-15T15:09:00Z">
                        <m:rPr>
                          <m:sty m:val="p"/>
                        </m:rPr>
                        <w:rPr>
                          <w:rFonts w:ascii="Cambria Math" w:eastAsia="微软雅黑" w:hAnsi="Cambria Math"/>
                          <w:sz w:val="18"/>
                          <w:szCs w:val="18"/>
                          <w:lang w:val="de-DE"/>
                        </w:rPr>
                        <m:t>,</m:t>
                      </w:ins>
                    </m:r>
                    <m:r>
                      <w:ins w:id="2296" w:author="R4-2120772" w:date="2021-11-15T15:09:00Z">
                        <w:rPr>
                          <w:rFonts w:ascii="Cambria Math" w:eastAsia="微软雅黑" w:hAnsi="Cambria Math"/>
                          <w:sz w:val="18"/>
                          <w:szCs w:val="18"/>
                          <w:lang w:val="zh-CN"/>
                        </w:rPr>
                        <m:t>V</m:t>
                      </w:ins>
                    </m:r>
                  </m:sub>
                </m:sSub>
                <m:r>
                  <w:ins w:id="2297" w:author="R4-2120772" w:date="2021-11-15T15:09:00Z">
                    <m:rPr>
                      <m:sty m:val="p"/>
                    </m:rPr>
                    <w:rPr>
                      <w:rFonts w:ascii="Cambria Math" w:eastAsia="微软雅黑" w:hAnsi="Cambria Math"/>
                      <w:sz w:val="18"/>
                      <w:szCs w:val="18"/>
                      <w:lang w:val="de-DE"/>
                    </w:rPr>
                    <m:t>(</m:t>
                  </w:ins>
                </m:r>
                <m:sSup>
                  <m:sSupPr>
                    <m:ctrlPr>
                      <w:ins w:id="2298" w:author="R4-2120772" w:date="2021-11-15T15:09:00Z">
                        <w:rPr>
                          <w:rFonts w:ascii="Cambria Math" w:eastAsia="微软雅黑" w:hAnsi="Cambria Math"/>
                          <w:sz w:val="18"/>
                          <w:szCs w:val="18"/>
                          <w:lang w:val="zh-CN"/>
                        </w:rPr>
                      </w:ins>
                    </m:ctrlPr>
                  </m:sSupPr>
                  <m:e>
                    <m:r>
                      <w:ins w:id="2299" w:author="R4-2120772" w:date="2021-11-15T15:09:00Z">
                        <w:rPr>
                          <w:rFonts w:ascii="Cambria Math" w:eastAsia="微软雅黑" w:hAnsi="Cambria Math"/>
                          <w:sz w:val="18"/>
                          <w:szCs w:val="18"/>
                          <w:lang w:val="zh-CN"/>
                        </w:rPr>
                        <m:t>θ</m:t>
                      </w:ins>
                    </m:r>
                  </m:e>
                  <m:sup>
                    <m:r>
                      <w:ins w:id="2300" w:author="R4-2120772" w:date="2021-11-15T15:09:00Z">
                        <m:rPr>
                          <m:sty m:val="p"/>
                        </m:rPr>
                        <w:rPr>
                          <w:rFonts w:ascii="Cambria Math" w:eastAsia="微软雅黑" w:hAnsi="Cambria Math" w:hint="eastAsia"/>
                          <w:sz w:val="18"/>
                          <w:szCs w:val="18"/>
                          <w:lang w:val="de-DE"/>
                        </w:rPr>
                        <m:t>″</m:t>
                      </w:ins>
                    </m:r>
                  </m:sup>
                </m:sSup>
                <m:r>
                  <w:ins w:id="2301" w:author="R4-2120772" w:date="2021-11-15T15:09:00Z">
                    <m:rPr>
                      <m:sty m:val="p"/>
                    </m:rPr>
                    <w:rPr>
                      <w:rFonts w:ascii="Cambria Math" w:eastAsia="微软雅黑" w:hAnsi="Cambria Math"/>
                      <w:sz w:val="18"/>
                      <w:szCs w:val="18"/>
                      <w:lang w:val="de-DE"/>
                    </w:rPr>
                    <m:t>)=-</m:t>
                  </w:ins>
                </m:r>
                <m:func>
                  <m:funcPr>
                    <m:ctrlPr>
                      <w:ins w:id="2302" w:author="R4-2120772" w:date="2021-11-15T15:09:00Z">
                        <w:rPr>
                          <w:rFonts w:ascii="Cambria Math" w:eastAsia="微软雅黑" w:hAnsi="Cambria Math"/>
                          <w:sz w:val="18"/>
                          <w:szCs w:val="18"/>
                          <w:lang w:val="zh-CN"/>
                        </w:rPr>
                      </w:ins>
                    </m:ctrlPr>
                  </m:funcPr>
                  <m:fName>
                    <m:r>
                      <w:ins w:id="2303" w:author="R4-2120772" w:date="2021-11-15T15:09:00Z">
                        <w:rPr>
                          <w:rFonts w:ascii="Cambria Math" w:eastAsia="微软雅黑" w:hAnsi="Cambria Math"/>
                          <w:sz w:val="18"/>
                          <w:szCs w:val="18"/>
                          <w:lang w:val="zh-CN"/>
                        </w:rPr>
                        <m:t>min</m:t>
                      </w:ins>
                    </m:r>
                  </m:fName>
                  <m:e>
                    <m:d>
                      <m:dPr>
                        <m:begChr m:val="{"/>
                        <m:endChr m:val="}"/>
                        <m:ctrlPr>
                          <w:ins w:id="2304" w:author="R4-2120772" w:date="2021-11-15T15:09:00Z">
                            <w:rPr>
                              <w:rFonts w:ascii="Cambria Math" w:eastAsia="微软雅黑" w:hAnsi="Cambria Math"/>
                              <w:sz w:val="18"/>
                              <w:szCs w:val="18"/>
                              <w:lang w:val="zh-CN"/>
                            </w:rPr>
                          </w:ins>
                        </m:ctrlPr>
                      </m:dPr>
                      <m:e>
                        <m:r>
                          <w:ins w:id="2305" w:author="R4-2120772" w:date="2021-11-15T15:09:00Z">
                            <m:rPr>
                              <m:sty m:val="p"/>
                            </m:rPr>
                            <w:rPr>
                              <w:rFonts w:ascii="Cambria Math" w:eastAsia="微软雅黑" w:hAnsi="Cambria Math"/>
                              <w:sz w:val="18"/>
                              <w:szCs w:val="18"/>
                              <w:lang w:val="de-DE"/>
                            </w:rPr>
                            <m:t>12</m:t>
                          </w:ins>
                        </m:r>
                        <m:sSup>
                          <m:sSupPr>
                            <m:ctrlPr>
                              <w:ins w:id="2306" w:author="R4-2120772" w:date="2021-11-15T15:09:00Z">
                                <w:rPr>
                                  <w:rFonts w:ascii="Cambria Math" w:eastAsia="微软雅黑" w:hAnsi="Cambria Math"/>
                                  <w:sz w:val="18"/>
                                  <w:szCs w:val="18"/>
                                  <w:lang w:val="zh-CN"/>
                                </w:rPr>
                              </w:ins>
                            </m:ctrlPr>
                          </m:sSupPr>
                          <m:e>
                            <m:d>
                              <m:dPr>
                                <m:ctrlPr>
                                  <w:ins w:id="2307" w:author="R4-2120772" w:date="2021-11-15T15:09:00Z">
                                    <w:rPr>
                                      <w:rFonts w:ascii="Cambria Math" w:eastAsia="微软雅黑" w:hAnsi="Cambria Math"/>
                                      <w:sz w:val="18"/>
                                      <w:szCs w:val="18"/>
                                      <w:lang w:val="zh-CN"/>
                                    </w:rPr>
                                  </w:ins>
                                </m:ctrlPr>
                              </m:dPr>
                              <m:e>
                                <m:f>
                                  <m:fPr>
                                    <m:ctrlPr>
                                      <w:ins w:id="2308" w:author="R4-2120772" w:date="2021-11-15T15:09:00Z">
                                        <w:rPr>
                                          <w:rFonts w:ascii="Cambria Math" w:eastAsia="微软雅黑" w:hAnsi="Cambria Math"/>
                                          <w:sz w:val="18"/>
                                          <w:szCs w:val="18"/>
                                          <w:lang w:val="zh-CN"/>
                                        </w:rPr>
                                      </w:ins>
                                    </m:ctrlPr>
                                  </m:fPr>
                                  <m:num>
                                    <m:sSup>
                                      <m:sSupPr>
                                        <m:ctrlPr>
                                          <w:ins w:id="2309" w:author="R4-2120772" w:date="2021-11-15T15:09:00Z">
                                            <w:rPr>
                                              <w:rFonts w:ascii="Cambria Math" w:eastAsia="微软雅黑" w:hAnsi="Cambria Math"/>
                                              <w:sz w:val="18"/>
                                              <w:szCs w:val="18"/>
                                              <w:lang w:val="zh-CN"/>
                                            </w:rPr>
                                          </w:ins>
                                        </m:ctrlPr>
                                      </m:sSupPr>
                                      <m:e>
                                        <m:r>
                                          <w:ins w:id="2310" w:author="R4-2120772" w:date="2021-11-15T15:09:00Z">
                                            <w:rPr>
                                              <w:rFonts w:ascii="Cambria Math" w:eastAsia="微软雅黑" w:hAnsi="Cambria Math"/>
                                              <w:sz w:val="18"/>
                                              <w:szCs w:val="18"/>
                                              <w:lang w:val="zh-CN"/>
                                            </w:rPr>
                                            <m:t>θ</m:t>
                                          </w:ins>
                                        </m:r>
                                      </m:e>
                                      <m:sup>
                                        <m:r>
                                          <w:ins w:id="2311" w:author="R4-2120772" w:date="2021-11-15T15:09:00Z">
                                            <m:rPr>
                                              <m:sty m:val="p"/>
                                            </m:rPr>
                                            <w:rPr>
                                              <w:rFonts w:ascii="Cambria Math" w:eastAsia="微软雅黑" w:hAnsi="Cambria Math" w:hint="eastAsia"/>
                                              <w:sz w:val="18"/>
                                              <w:szCs w:val="18"/>
                                              <w:lang w:val="de-DE"/>
                                            </w:rPr>
                                            <m:t>″</m:t>
                                          </w:ins>
                                        </m:r>
                                      </m:sup>
                                    </m:sSup>
                                    <m:r>
                                      <w:ins w:id="2312" w:author="R4-2120772" w:date="2021-11-15T15:09:00Z">
                                        <m:rPr>
                                          <m:sty m:val="p"/>
                                        </m:rPr>
                                        <w:rPr>
                                          <w:rFonts w:ascii="Cambria Math" w:eastAsia="微软雅黑" w:hAnsi="Cambria Math"/>
                                          <w:sz w:val="18"/>
                                          <w:szCs w:val="18"/>
                                          <w:lang w:val="de-DE"/>
                                        </w:rPr>
                                        <m:t>-90°</m:t>
                                      </w:ins>
                                    </m:r>
                                  </m:num>
                                  <m:den>
                                    <m:sSub>
                                      <m:sSubPr>
                                        <m:ctrlPr>
                                          <w:ins w:id="2313" w:author="R4-2120772" w:date="2021-11-15T15:09:00Z">
                                            <w:rPr>
                                              <w:rFonts w:ascii="Cambria Math" w:eastAsia="微软雅黑" w:hAnsi="Cambria Math"/>
                                              <w:sz w:val="18"/>
                                              <w:szCs w:val="18"/>
                                              <w:lang w:val="zh-CN"/>
                                            </w:rPr>
                                          </w:ins>
                                        </m:ctrlPr>
                                      </m:sSubPr>
                                      <m:e>
                                        <m:r>
                                          <w:ins w:id="2314" w:author="R4-2120772" w:date="2021-11-15T15:09:00Z">
                                            <w:rPr>
                                              <w:rFonts w:ascii="Cambria Math" w:eastAsia="微软雅黑" w:hAnsi="Cambria Math"/>
                                              <w:sz w:val="18"/>
                                              <w:szCs w:val="18"/>
                                              <w:lang w:val="zh-CN"/>
                                            </w:rPr>
                                            <m:t>θ</m:t>
                                          </w:ins>
                                        </m:r>
                                      </m:e>
                                      <m:sub>
                                        <m:r>
                                          <w:ins w:id="2315" w:author="R4-2120772" w:date="2021-11-15T15:09:00Z">
                                            <m:rPr>
                                              <m:nor/>
                                            </m:rPr>
                                            <w:rPr>
                                              <w:rFonts w:eastAsia="微软雅黑"/>
                                              <w:sz w:val="18"/>
                                              <w:szCs w:val="18"/>
                                              <w:lang w:val="de-DE"/>
                                            </w:rPr>
                                            <m:t>3dB</m:t>
                                          </w:ins>
                                        </m:r>
                                      </m:sub>
                                    </m:sSub>
                                  </m:den>
                                </m:f>
                              </m:e>
                            </m:d>
                          </m:e>
                          <m:sup>
                            <m:r>
                              <w:ins w:id="2316" w:author="R4-2120772" w:date="2021-11-15T15:09:00Z">
                                <m:rPr>
                                  <m:sty m:val="p"/>
                                </m:rPr>
                                <w:rPr>
                                  <w:rFonts w:ascii="Cambria Math" w:eastAsia="微软雅黑" w:hAnsi="Cambria Math"/>
                                  <w:sz w:val="18"/>
                                  <w:szCs w:val="18"/>
                                  <w:lang w:val="de-DE"/>
                                </w:rPr>
                                <m:t>2</m:t>
                              </w:ins>
                            </m:r>
                          </m:sup>
                        </m:sSup>
                        <m:r>
                          <w:ins w:id="2317" w:author="R4-2120772" w:date="2021-11-15T15:09:00Z">
                            <m:rPr>
                              <m:sty m:val="p"/>
                            </m:rPr>
                            <w:rPr>
                              <w:rFonts w:ascii="Cambria Math" w:eastAsia="微软雅黑" w:hAnsi="Cambria Math"/>
                              <w:sz w:val="18"/>
                              <w:szCs w:val="18"/>
                              <w:lang w:val="de-DE"/>
                            </w:rPr>
                            <m:t>,</m:t>
                          </w:ins>
                        </m:r>
                        <m:r>
                          <w:ins w:id="2318" w:author="R4-2120772" w:date="2021-11-15T15:09:00Z">
                            <w:rPr>
                              <w:rFonts w:ascii="Cambria Math" w:eastAsia="微软雅黑" w:hAnsi="Cambria Math"/>
                              <w:sz w:val="18"/>
                              <w:szCs w:val="18"/>
                              <w:lang w:val="zh-CN"/>
                            </w:rPr>
                            <m:t>SL</m:t>
                          </w:ins>
                        </m:r>
                        <m:sSub>
                          <m:sSubPr>
                            <m:ctrlPr>
                              <w:ins w:id="2319" w:author="R4-2120772" w:date="2021-11-15T15:09:00Z">
                                <w:rPr>
                                  <w:rFonts w:ascii="Cambria Math" w:eastAsia="微软雅黑" w:hAnsi="Cambria Math"/>
                                  <w:sz w:val="18"/>
                                  <w:szCs w:val="18"/>
                                  <w:lang w:val="zh-CN"/>
                                </w:rPr>
                              </w:ins>
                            </m:ctrlPr>
                          </m:sSubPr>
                          <m:e>
                            <m:r>
                              <w:ins w:id="2320" w:author="R4-2120772" w:date="2021-11-15T15:09:00Z">
                                <w:rPr>
                                  <w:rFonts w:ascii="Cambria Math" w:eastAsia="微软雅黑" w:hAnsi="Cambria Math"/>
                                  <w:sz w:val="18"/>
                                  <w:szCs w:val="18"/>
                                  <w:lang w:val="zh-CN"/>
                                </w:rPr>
                                <m:t>A</m:t>
                              </w:ins>
                            </m:r>
                          </m:e>
                          <m:sub>
                            <m:r>
                              <w:ins w:id="2321" w:author="R4-2120772" w:date="2021-11-15T15:09:00Z">
                                <w:rPr>
                                  <w:rFonts w:ascii="Cambria Math" w:eastAsia="微软雅黑" w:hAnsi="Cambria Math"/>
                                  <w:sz w:val="18"/>
                                  <w:szCs w:val="18"/>
                                  <w:lang w:val="zh-CN"/>
                                </w:rPr>
                                <m:t>V</m:t>
                              </w:ins>
                            </m:r>
                          </m:sub>
                        </m:sSub>
                      </m:e>
                    </m:d>
                  </m:e>
                </m:func>
                <m:r>
                  <w:ins w:id="2322" w:author="R4-2120772" w:date="2021-11-15T15:09:00Z">
                    <m:rPr>
                      <m:sty m:val="p"/>
                    </m:rPr>
                    <w:rPr>
                      <w:rFonts w:ascii="Cambria Math" w:eastAsia="微软雅黑" w:hAnsi="Cambria Math"/>
                      <w:sz w:val="18"/>
                      <w:szCs w:val="18"/>
                      <w:lang w:val="de-DE"/>
                    </w:rPr>
                    <m:t>,</m:t>
                  </w:ins>
                </m:r>
                <m:sSub>
                  <m:sSubPr>
                    <m:ctrlPr>
                      <w:ins w:id="2323" w:author="R4-2120772" w:date="2021-11-15T15:09:00Z">
                        <w:rPr>
                          <w:rFonts w:ascii="Cambria Math" w:eastAsia="微软雅黑" w:hAnsi="Cambria Math"/>
                          <w:sz w:val="18"/>
                          <w:szCs w:val="18"/>
                          <w:lang w:val="zh-CN"/>
                        </w:rPr>
                      </w:ins>
                    </m:ctrlPr>
                  </m:sSubPr>
                  <m:e>
                    <m:r>
                      <w:ins w:id="2324" w:author="R4-2120772" w:date="2021-11-15T15:09:00Z">
                        <w:rPr>
                          <w:rFonts w:ascii="Cambria Math" w:eastAsia="微软雅黑" w:hAnsi="Cambria Math"/>
                          <w:sz w:val="18"/>
                          <w:szCs w:val="18"/>
                          <w:lang w:val="zh-CN"/>
                        </w:rPr>
                        <m:t>θ</m:t>
                      </w:ins>
                    </m:r>
                  </m:e>
                  <m:sub>
                    <m:r>
                      <w:ins w:id="2325" w:author="R4-2120772" w:date="2021-11-15T15:09:00Z">
                        <m:rPr>
                          <m:nor/>
                        </m:rPr>
                        <w:rPr>
                          <w:rFonts w:eastAsia="微软雅黑"/>
                          <w:sz w:val="18"/>
                          <w:szCs w:val="18"/>
                          <w:lang w:val="de-DE"/>
                        </w:rPr>
                        <m:t>3dB</m:t>
                      </w:ins>
                    </m:r>
                  </m:sub>
                </m:sSub>
                <m:r>
                  <w:ins w:id="2326" w:author="R4-2120772" w:date="2021-11-15T15:09:00Z">
                    <m:rPr>
                      <m:sty m:val="p"/>
                    </m:rPr>
                    <w:rPr>
                      <w:rFonts w:ascii="Cambria Math" w:eastAsia="微软雅黑" w:hAnsi="Cambria Math"/>
                      <w:sz w:val="18"/>
                      <w:szCs w:val="18"/>
                      <w:lang w:val="de-DE"/>
                    </w:rPr>
                    <m:t>=10°,</m:t>
                  </w:ins>
                </m:r>
                <m:r>
                  <w:ins w:id="2327" w:author="R4-2120772" w:date="2021-11-15T15:09:00Z">
                    <w:rPr>
                      <w:rFonts w:ascii="Cambria Math" w:eastAsia="微软雅黑" w:hAnsi="Cambria Math"/>
                      <w:sz w:val="18"/>
                      <w:szCs w:val="18"/>
                      <w:lang w:val="zh-CN"/>
                    </w:rPr>
                    <m:t>SL</m:t>
                  </w:ins>
                </m:r>
                <m:sSub>
                  <m:sSubPr>
                    <m:ctrlPr>
                      <w:ins w:id="2328" w:author="R4-2120772" w:date="2021-11-15T15:09:00Z">
                        <w:rPr>
                          <w:rFonts w:ascii="Cambria Math" w:eastAsia="微软雅黑" w:hAnsi="Cambria Math"/>
                          <w:sz w:val="18"/>
                          <w:szCs w:val="18"/>
                          <w:lang w:val="zh-CN"/>
                        </w:rPr>
                      </w:ins>
                    </m:ctrlPr>
                  </m:sSubPr>
                  <m:e>
                    <m:r>
                      <w:ins w:id="2329" w:author="R4-2120772" w:date="2021-11-15T15:09:00Z">
                        <w:rPr>
                          <w:rFonts w:ascii="Cambria Math" w:eastAsia="微软雅黑" w:hAnsi="Cambria Math"/>
                          <w:sz w:val="18"/>
                          <w:szCs w:val="18"/>
                          <w:lang w:val="zh-CN"/>
                        </w:rPr>
                        <m:t>A</m:t>
                      </w:ins>
                    </m:r>
                  </m:e>
                  <m:sub>
                    <m:r>
                      <w:ins w:id="2330" w:author="R4-2120772" w:date="2021-11-15T15:09:00Z">
                        <w:rPr>
                          <w:rFonts w:ascii="Cambria Math" w:eastAsia="微软雅黑" w:hAnsi="Cambria Math"/>
                          <w:sz w:val="18"/>
                          <w:szCs w:val="18"/>
                          <w:lang w:val="zh-CN"/>
                        </w:rPr>
                        <m:t>V</m:t>
                      </w:ins>
                    </m:r>
                  </m:sub>
                </m:sSub>
                <m:r>
                  <w:ins w:id="2331" w:author="R4-2120772" w:date="2021-11-15T15:09:00Z">
                    <m:rPr>
                      <m:sty m:val="p"/>
                    </m:rPr>
                    <w:rPr>
                      <w:rFonts w:ascii="Cambria Math" w:eastAsia="微软雅黑" w:hAnsi="Cambria Math"/>
                      <w:sz w:val="18"/>
                      <w:szCs w:val="18"/>
                      <w:lang w:val="de-DE"/>
                    </w:rPr>
                    <m:t>=20</m:t>
                  </w:ins>
                </m:r>
                <m:r>
                  <w:ins w:id="2332" w:author="R4-2120772" w:date="2021-11-15T15:09:00Z">
                    <m:rPr>
                      <m:nor/>
                    </m:rPr>
                    <w:rPr>
                      <w:rFonts w:eastAsia="微软雅黑"/>
                      <w:sz w:val="18"/>
                      <w:szCs w:val="18"/>
                      <w:lang w:val="de-DE"/>
                    </w:rPr>
                    <m:t>dB</m:t>
                  </w:ins>
                </m:r>
              </m:oMath>
            </m:oMathPara>
          </w:p>
        </w:tc>
      </w:tr>
      <w:tr w:rsidR="002B0907" w:rsidTr="005B5C01">
        <w:trPr>
          <w:cantSplit/>
          <w:trHeight w:val="809"/>
          <w:jc w:val="center"/>
          <w:ins w:id="2333" w:author="R4-2120772" w:date="2021-11-15T15:09:00Z"/>
        </w:trPr>
        <w:tc>
          <w:tcPr>
            <w:tcW w:w="2290" w:type="dxa"/>
            <w:shd w:val="clear" w:color="auto" w:fill="auto"/>
            <w:vAlign w:val="center"/>
          </w:tcPr>
          <w:p w:rsidR="002B0907" w:rsidRDefault="002B0907" w:rsidP="002B0907">
            <w:pPr>
              <w:keepNext/>
              <w:keepLines/>
              <w:rPr>
                <w:ins w:id="2334" w:author="R4-2120772" w:date="2021-11-15T15:09:00Z"/>
                <w:rFonts w:eastAsia="微软雅黑"/>
                <w:sz w:val="18"/>
                <w:szCs w:val="18"/>
              </w:rPr>
            </w:pPr>
            <w:ins w:id="2335" w:author="R4-2120772" w:date="2021-11-15T15:09:00Z">
              <w:r>
                <w:rPr>
                  <w:rFonts w:eastAsia="微软雅黑"/>
                  <w:sz w:val="18"/>
                  <w:szCs w:val="18"/>
                </w:rPr>
                <w:t>Antenna horizontal radiation pattern (dB)</w:t>
              </w:r>
            </w:ins>
          </w:p>
        </w:tc>
        <w:tc>
          <w:tcPr>
            <w:tcW w:w="5927" w:type="dxa"/>
            <w:gridSpan w:val="2"/>
            <w:vAlign w:val="center"/>
          </w:tcPr>
          <w:p w:rsidR="002B0907" w:rsidRDefault="002D1A15" w:rsidP="002B0907">
            <w:pPr>
              <w:keepNext/>
              <w:keepLines/>
              <w:jc w:val="center"/>
              <w:rPr>
                <w:ins w:id="2336" w:author="R4-2120772" w:date="2021-11-15T15:09:00Z"/>
                <w:rFonts w:eastAsia="微软雅黑"/>
                <w:sz w:val="18"/>
                <w:szCs w:val="18"/>
                <w:lang w:val="de-DE"/>
              </w:rPr>
            </w:pPr>
            <m:oMathPara>
              <m:oMath>
                <m:sSub>
                  <m:sSubPr>
                    <m:ctrlPr>
                      <w:ins w:id="2337" w:author="R4-2120772" w:date="2021-11-15T15:09:00Z">
                        <w:rPr>
                          <w:rFonts w:ascii="Cambria Math" w:eastAsia="微软雅黑" w:hAnsi="Cambria Math"/>
                          <w:sz w:val="18"/>
                          <w:szCs w:val="18"/>
                          <w:lang w:val="zh-CN"/>
                        </w:rPr>
                      </w:ins>
                    </m:ctrlPr>
                  </m:sSubPr>
                  <m:e>
                    <m:r>
                      <w:ins w:id="2338" w:author="R4-2120772" w:date="2021-11-15T15:09:00Z">
                        <w:rPr>
                          <w:rFonts w:ascii="Cambria Math" w:eastAsia="微软雅黑" w:hAnsi="Cambria Math"/>
                          <w:sz w:val="18"/>
                          <w:szCs w:val="18"/>
                          <w:lang w:val="zh-CN"/>
                        </w:rPr>
                        <m:t>A</m:t>
                      </w:ins>
                    </m:r>
                  </m:e>
                  <m:sub>
                    <m:r>
                      <w:ins w:id="2339" w:author="R4-2120772" w:date="2021-11-15T15:09:00Z">
                        <w:rPr>
                          <w:rFonts w:ascii="Cambria Math" w:eastAsia="微软雅黑" w:hAnsi="Cambria Math"/>
                          <w:sz w:val="18"/>
                          <w:szCs w:val="18"/>
                          <w:lang w:val="zh-CN"/>
                        </w:rPr>
                        <m:t>E</m:t>
                      </w:ins>
                    </m:r>
                    <m:r>
                      <w:ins w:id="2340" w:author="R4-2120772" w:date="2021-11-15T15:09:00Z">
                        <m:rPr>
                          <m:sty m:val="p"/>
                        </m:rPr>
                        <w:rPr>
                          <w:rFonts w:ascii="Cambria Math" w:eastAsia="微软雅黑" w:hAnsi="Cambria Math"/>
                          <w:sz w:val="18"/>
                          <w:szCs w:val="18"/>
                          <w:lang w:val="de-DE"/>
                        </w:rPr>
                        <m:t>,</m:t>
                      </w:ins>
                    </m:r>
                    <m:r>
                      <w:ins w:id="2341" w:author="R4-2120772" w:date="2021-11-15T15:09:00Z">
                        <w:rPr>
                          <w:rFonts w:ascii="Cambria Math" w:eastAsia="微软雅黑" w:hAnsi="Cambria Math"/>
                          <w:sz w:val="18"/>
                          <w:szCs w:val="18"/>
                          <w:lang w:val="zh-CN"/>
                        </w:rPr>
                        <m:t>H</m:t>
                      </w:ins>
                    </m:r>
                  </m:sub>
                </m:sSub>
                <m:r>
                  <w:ins w:id="2342" w:author="R4-2120772" w:date="2021-11-15T15:09:00Z">
                    <m:rPr>
                      <m:sty m:val="p"/>
                    </m:rPr>
                    <w:rPr>
                      <w:rFonts w:ascii="Cambria Math" w:eastAsia="微软雅黑" w:hAnsi="Cambria Math"/>
                      <w:sz w:val="18"/>
                      <w:szCs w:val="18"/>
                      <w:lang w:val="de-DE"/>
                    </w:rPr>
                    <m:t>(</m:t>
                  </w:ins>
                </m:r>
                <m:sSup>
                  <m:sSupPr>
                    <m:ctrlPr>
                      <w:ins w:id="2343" w:author="R4-2120772" w:date="2021-11-15T15:09:00Z">
                        <w:rPr>
                          <w:rFonts w:ascii="Cambria Math" w:eastAsia="微软雅黑" w:hAnsi="Cambria Math"/>
                          <w:sz w:val="18"/>
                          <w:szCs w:val="18"/>
                          <w:lang w:val="zh-CN"/>
                        </w:rPr>
                      </w:ins>
                    </m:ctrlPr>
                  </m:sSupPr>
                  <m:e>
                    <m:r>
                      <w:ins w:id="2344" w:author="R4-2120772" w:date="2021-11-15T15:09:00Z">
                        <w:rPr>
                          <w:rFonts w:ascii="Cambria Math" w:eastAsia="微软雅黑" w:hAnsi="Cambria Math"/>
                          <w:sz w:val="18"/>
                          <w:szCs w:val="18"/>
                          <w:lang w:val="zh-CN"/>
                        </w:rPr>
                        <m:t>ϕ</m:t>
                      </w:ins>
                    </m:r>
                  </m:e>
                  <m:sup>
                    <m:r>
                      <w:ins w:id="2345" w:author="R4-2120772" w:date="2021-11-15T15:09:00Z">
                        <m:rPr>
                          <m:sty m:val="p"/>
                        </m:rPr>
                        <w:rPr>
                          <w:rFonts w:ascii="Cambria Math" w:eastAsia="微软雅黑" w:hAnsi="Cambria Math" w:hint="eastAsia"/>
                          <w:sz w:val="18"/>
                          <w:szCs w:val="18"/>
                          <w:lang w:val="de-DE"/>
                        </w:rPr>
                        <m:t>″</m:t>
                      </w:ins>
                    </m:r>
                  </m:sup>
                </m:sSup>
                <m:r>
                  <w:ins w:id="2346" w:author="R4-2120772" w:date="2021-11-15T15:09:00Z">
                    <m:rPr>
                      <m:sty m:val="p"/>
                    </m:rPr>
                    <w:rPr>
                      <w:rFonts w:ascii="Cambria Math" w:eastAsia="微软雅黑" w:hAnsi="Cambria Math"/>
                      <w:sz w:val="18"/>
                      <w:szCs w:val="18"/>
                      <w:lang w:val="de-DE"/>
                    </w:rPr>
                    <m:t>)=-</m:t>
                  </w:ins>
                </m:r>
                <m:func>
                  <m:funcPr>
                    <m:ctrlPr>
                      <w:ins w:id="2347" w:author="R4-2120772" w:date="2021-11-15T15:09:00Z">
                        <w:rPr>
                          <w:rFonts w:ascii="Cambria Math" w:eastAsia="微软雅黑" w:hAnsi="Cambria Math"/>
                          <w:sz w:val="18"/>
                          <w:szCs w:val="18"/>
                          <w:lang w:val="zh-CN"/>
                        </w:rPr>
                      </w:ins>
                    </m:ctrlPr>
                  </m:funcPr>
                  <m:fName>
                    <m:r>
                      <w:ins w:id="2348" w:author="R4-2120772" w:date="2021-11-15T15:09:00Z">
                        <w:rPr>
                          <w:rFonts w:ascii="Cambria Math" w:eastAsia="微软雅黑" w:hAnsi="Cambria Math"/>
                          <w:sz w:val="18"/>
                          <w:szCs w:val="18"/>
                          <w:lang w:val="zh-CN"/>
                        </w:rPr>
                        <m:t>min</m:t>
                      </w:ins>
                    </m:r>
                  </m:fName>
                  <m:e>
                    <m:d>
                      <m:dPr>
                        <m:begChr m:val="{"/>
                        <m:endChr m:val="}"/>
                        <m:ctrlPr>
                          <w:ins w:id="2349" w:author="R4-2120772" w:date="2021-11-15T15:09:00Z">
                            <w:rPr>
                              <w:rFonts w:ascii="Cambria Math" w:eastAsia="微软雅黑" w:hAnsi="Cambria Math"/>
                              <w:sz w:val="18"/>
                              <w:szCs w:val="18"/>
                              <w:lang w:val="zh-CN"/>
                            </w:rPr>
                          </w:ins>
                        </m:ctrlPr>
                      </m:dPr>
                      <m:e>
                        <m:r>
                          <w:ins w:id="2350" w:author="R4-2120772" w:date="2021-11-15T15:09:00Z">
                            <m:rPr>
                              <m:sty m:val="p"/>
                            </m:rPr>
                            <w:rPr>
                              <w:rFonts w:ascii="Cambria Math" w:eastAsia="微软雅黑" w:hAnsi="Cambria Math"/>
                              <w:sz w:val="18"/>
                              <w:szCs w:val="18"/>
                              <w:lang w:val="de-DE"/>
                            </w:rPr>
                            <m:t>12</m:t>
                          </w:ins>
                        </m:r>
                        <m:sSup>
                          <m:sSupPr>
                            <m:ctrlPr>
                              <w:ins w:id="2351" w:author="R4-2120772" w:date="2021-11-15T15:09:00Z">
                                <w:rPr>
                                  <w:rFonts w:ascii="Cambria Math" w:eastAsia="微软雅黑" w:hAnsi="Cambria Math"/>
                                  <w:sz w:val="18"/>
                                  <w:szCs w:val="18"/>
                                  <w:lang w:val="zh-CN"/>
                                </w:rPr>
                              </w:ins>
                            </m:ctrlPr>
                          </m:sSupPr>
                          <m:e>
                            <m:d>
                              <m:dPr>
                                <m:ctrlPr>
                                  <w:ins w:id="2352" w:author="R4-2120772" w:date="2021-11-15T15:09:00Z">
                                    <w:rPr>
                                      <w:rFonts w:ascii="Cambria Math" w:eastAsia="微软雅黑" w:hAnsi="Cambria Math"/>
                                      <w:sz w:val="18"/>
                                      <w:szCs w:val="18"/>
                                      <w:lang w:val="zh-CN"/>
                                    </w:rPr>
                                  </w:ins>
                                </m:ctrlPr>
                              </m:dPr>
                              <m:e>
                                <m:f>
                                  <m:fPr>
                                    <m:ctrlPr>
                                      <w:ins w:id="2353" w:author="R4-2120772" w:date="2021-11-15T15:09:00Z">
                                        <w:rPr>
                                          <w:rFonts w:ascii="Cambria Math" w:eastAsia="微软雅黑" w:hAnsi="Cambria Math"/>
                                          <w:sz w:val="18"/>
                                          <w:szCs w:val="18"/>
                                          <w:lang w:val="zh-CN"/>
                                        </w:rPr>
                                      </w:ins>
                                    </m:ctrlPr>
                                  </m:fPr>
                                  <m:num>
                                    <m:sSup>
                                      <m:sSupPr>
                                        <m:ctrlPr>
                                          <w:ins w:id="2354" w:author="R4-2120772" w:date="2021-11-15T15:09:00Z">
                                            <w:rPr>
                                              <w:rFonts w:ascii="Cambria Math" w:eastAsia="微软雅黑" w:hAnsi="Cambria Math"/>
                                              <w:sz w:val="18"/>
                                              <w:szCs w:val="18"/>
                                              <w:lang w:val="zh-CN"/>
                                            </w:rPr>
                                          </w:ins>
                                        </m:ctrlPr>
                                      </m:sSupPr>
                                      <m:e>
                                        <m:r>
                                          <w:ins w:id="2355" w:author="R4-2120772" w:date="2021-11-15T15:09:00Z">
                                            <w:rPr>
                                              <w:rFonts w:ascii="Cambria Math" w:eastAsia="微软雅黑" w:hAnsi="Cambria Math"/>
                                              <w:sz w:val="18"/>
                                              <w:szCs w:val="18"/>
                                              <w:lang w:val="zh-CN"/>
                                            </w:rPr>
                                            <m:t>ϕ</m:t>
                                          </w:ins>
                                        </m:r>
                                      </m:e>
                                      <m:sup>
                                        <m:r>
                                          <w:ins w:id="2356" w:author="R4-2120772" w:date="2021-11-15T15:09:00Z">
                                            <m:rPr>
                                              <m:sty m:val="p"/>
                                            </m:rPr>
                                            <w:rPr>
                                              <w:rFonts w:ascii="Cambria Math" w:eastAsia="微软雅黑" w:hAnsi="Cambria Math" w:hint="eastAsia"/>
                                              <w:sz w:val="18"/>
                                              <w:szCs w:val="18"/>
                                              <w:lang w:val="de-DE"/>
                                            </w:rPr>
                                            <m:t>″</m:t>
                                          </w:ins>
                                        </m:r>
                                      </m:sup>
                                    </m:sSup>
                                  </m:num>
                                  <m:den>
                                    <m:sSub>
                                      <m:sSubPr>
                                        <m:ctrlPr>
                                          <w:ins w:id="2357" w:author="R4-2120772" w:date="2021-11-15T15:09:00Z">
                                            <w:rPr>
                                              <w:rFonts w:ascii="Cambria Math" w:eastAsia="微软雅黑" w:hAnsi="Cambria Math"/>
                                              <w:sz w:val="18"/>
                                              <w:szCs w:val="18"/>
                                              <w:lang w:val="zh-CN"/>
                                            </w:rPr>
                                          </w:ins>
                                        </m:ctrlPr>
                                      </m:sSubPr>
                                      <m:e>
                                        <m:r>
                                          <w:ins w:id="2358" w:author="R4-2120772" w:date="2021-11-15T15:09:00Z">
                                            <w:rPr>
                                              <w:rFonts w:ascii="Cambria Math" w:eastAsia="微软雅黑" w:hAnsi="Cambria Math"/>
                                              <w:sz w:val="18"/>
                                              <w:szCs w:val="18"/>
                                              <w:lang w:val="zh-CN"/>
                                            </w:rPr>
                                            <m:t>ϕ</m:t>
                                          </w:ins>
                                        </m:r>
                                      </m:e>
                                      <m:sub>
                                        <m:r>
                                          <w:ins w:id="2359" w:author="R4-2120772" w:date="2021-11-15T15:09:00Z">
                                            <m:rPr>
                                              <m:nor/>
                                            </m:rPr>
                                            <w:rPr>
                                              <w:rFonts w:eastAsia="微软雅黑"/>
                                              <w:sz w:val="18"/>
                                              <w:szCs w:val="18"/>
                                              <w:lang w:val="de-DE"/>
                                            </w:rPr>
                                            <m:t>3dB</m:t>
                                          </w:ins>
                                        </m:r>
                                      </m:sub>
                                    </m:sSub>
                                  </m:den>
                                </m:f>
                              </m:e>
                            </m:d>
                          </m:e>
                          <m:sup>
                            <m:r>
                              <w:ins w:id="2360" w:author="R4-2120772" w:date="2021-11-15T15:09:00Z">
                                <m:rPr>
                                  <m:sty m:val="p"/>
                                </m:rPr>
                                <w:rPr>
                                  <w:rFonts w:ascii="Cambria Math" w:eastAsia="微软雅黑" w:hAnsi="Cambria Math"/>
                                  <w:sz w:val="18"/>
                                  <w:szCs w:val="18"/>
                                  <w:lang w:val="de-DE"/>
                                </w:rPr>
                                <m:t>2</m:t>
                              </w:ins>
                            </m:r>
                          </m:sup>
                        </m:sSup>
                        <m:r>
                          <w:ins w:id="2361" w:author="R4-2120772" w:date="2021-11-15T15:09:00Z">
                            <m:rPr>
                              <m:sty m:val="p"/>
                            </m:rPr>
                            <w:rPr>
                              <w:rFonts w:ascii="Cambria Math" w:eastAsia="微软雅黑" w:hAnsi="Cambria Math"/>
                              <w:sz w:val="18"/>
                              <w:szCs w:val="18"/>
                              <w:lang w:val="de-DE"/>
                            </w:rPr>
                            <m:t>,</m:t>
                          </w:ins>
                        </m:r>
                        <m:sSub>
                          <m:sSubPr>
                            <m:ctrlPr>
                              <w:ins w:id="2362" w:author="R4-2120772" w:date="2021-11-15T15:09:00Z">
                                <w:rPr>
                                  <w:rFonts w:ascii="Cambria Math" w:eastAsia="微软雅黑" w:hAnsi="Cambria Math"/>
                                  <w:sz w:val="18"/>
                                  <w:szCs w:val="18"/>
                                  <w:lang w:val="zh-CN"/>
                                </w:rPr>
                              </w:ins>
                            </m:ctrlPr>
                          </m:sSubPr>
                          <m:e>
                            <m:r>
                              <w:ins w:id="2363" w:author="R4-2120772" w:date="2021-11-15T15:09:00Z">
                                <w:rPr>
                                  <w:rFonts w:ascii="Cambria Math" w:eastAsia="微软雅黑" w:hAnsi="Cambria Math"/>
                                  <w:sz w:val="18"/>
                                  <w:szCs w:val="18"/>
                                  <w:lang w:val="zh-CN"/>
                                </w:rPr>
                                <m:t>A</m:t>
                              </w:ins>
                            </m:r>
                          </m:e>
                          <m:sub>
                            <m:r>
                              <w:ins w:id="2364" w:author="R4-2120772" w:date="2021-11-15T15:09:00Z">
                                <w:rPr>
                                  <w:rFonts w:ascii="Cambria Math" w:eastAsia="微软雅黑" w:hAnsi="Cambria Math"/>
                                  <w:sz w:val="18"/>
                                  <w:szCs w:val="18"/>
                                  <w:lang w:val="zh-CN"/>
                                </w:rPr>
                                <m:t>m</m:t>
                              </w:ins>
                            </m:r>
                          </m:sub>
                        </m:sSub>
                      </m:e>
                    </m:d>
                  </m:e>
                </m:func>
                <m:r>
                  <w:ins w:id="2365" w:author="R4-2120772" w:date="2021-11-15T15:09:00Z">
                    <m:rPr>
                      <m:sty m:val="p"/>
                    </m:rPr>
                    <w:rPr>
                      <w:rFonts w:ascii="Cambria Math" w:eastAsia="微软雅黑" w:hAnsi="Cambria Math"/>
                      <w:sz w:val="18"/>
                      <w:szCs w:val="18"/>
                      <w:lang w:val="de-DE"/>
                    </w:rPr>
                    <m:t>,</m:t>
                  </w:ins>
                </m:r>
                <m:sSub>
                  <m:sSubPr>
                    <m:ctrlPr>
                      <w:ins w:id="2366" w:author="R4-2120772" w:date="2021-11-15T15:09:00Z">
                        <w:rPr>
                          <w:rFonts w:ascii="Cambria Math" w:eastAsia="微软雅黑" w:hAnsi="Cambria Math"/>
                          <w:sz w:val="18"/>
                          <w:szCs w:val="18"/>
                          <w:lang w:val="zh-CN"/>
                        </w:rPr>
                      </w:ins>
                    </m:ctrlPr>
                  </m:sSubPr>
                  <m:e>
                    <m:r>
                      <w:ins w:id="2367" w:author="R4-2120772" w:date="2021-11-15T15:09:00Z">
                        <w:rPr>
                          <w:rFonts w:ascii="Cambria Math" w:eastAsia="微软雅黑" w:hAnsi="Cambria Math"/>
                          <w:sz w:val="18"/>
                          <w:szCs w:val="18"/>
                          <w:lang w:val="zh-CN"/>
                        </w:rPr>
                        <m:t>ϕ</m:t>
                      </w:ins>
                    </m:r>
                  </m:e>
                  <m:sub>
                    <m:r>
                      <w:ins w:id="2368" w:author="R4-2120772" w:date="2021-11-15T15:09:00Z">
                        <m:rPr>
                          <m:nor/>
                        </m:rPr>
                        <w:rPr>
                          <w:rFonts w:eastAsia="微软雅黑"/>
                          <w:sz w:val="18"/>
                          <w:szCs w:val="18"/>
                          <w:lang w:val="de-DE"/>
                        </w:rPr>
                        <m:t>3dB</m:t>
                      </w:ins>
                    </m:r>
                  </m:sub>
                </m:sSub>
                <m:r>
                  <w:ins w:id="2369" w:author="R4-2120772" w:date="2021-11-15T15:09:00Z">
                    <m:rPr>
                      <m:sty m:val="p"/>
                    </m:rPr>
                    <w:rPr>
                      <w:rFonts w:ascii="Cambria Math" w:eastAsia="微软雅黑" w:hAnsi="Cambria Math"/>
                      <w:sz w:val="18"/>
                      <w:szCs w:val="18"/>
                      <w:lang w:val="de-DE"/>
                    </w:rPr>
                    <m:t>=65°,</m:t>
                  </w:ins>
                </m:r>
                <m:sSub>
                  <m:sSubPr>
                    <m:ctrlPr>
                      <w:ins w:id="2370" w:author="R4-2120772" w:date="2021-11-15T15:09:00Z">
                        <w:rPr>
                          <w:rFonts w:ascii="Cambria Math" w:eastAsia="微软雅黑" w:hAnsi="Cambria Math"/>
                          <w:sz w:val="18"/>
                          <w:szCs w:val="18"/>
                          <w:lang w:val="zh-CN"/>
                        </w:rPr>
                      </w:ins>
                    </m:ctrlPr>
                  </m:sSubPr>
                  <m:e>
                    <m:r>
                      <w:ins w:id="2371" w:author="R4-2120772" w:date="2021-11-15T15:09:00Z">
                        <w:rPr>
                          <w:rFonts w:ascii="Cambria Math" w:eastAsia="微软雅黑" w:hAnsi="Cambria Math"/>
                          <w:sz w:val="18"/>
                          <w:szCs w:val="18"/>
                          <w:lang w:val="zh-CN"/>
                        </w:rPr>
                        <m:t>A</m:t>
                      </w:ins>
                    </m:r>
                  </m:e>
                  <m:sub>
                    <m:r>
                      <w:ins w:id="2372" w:author="R4-2120772" w:date="2021-11-15T15:09:00Z">
                        <w:rPr>
                          <w:rFonts w:ascii="Cambria Math" w:eastAsia="微软雅黑" w:hAnsi="Cambria Math"/>
                          <w:sz w:val="18"/>
                          <w:szCs w:val="18"/>
                          <w:lang w:val="zh-CN"/>
                        </w:rPr>
                        <m:t>m</m:t>
                      </w:ins>
                    </m:r>
                  </m:sub>
                </m:sSub>
                <m:r>
                  <w:ins w:id="2373" w:author="R4-2120772" w:date="2021-11-15T15:09:00Z">
                    <m:rPr>
                      <m:sty m:val="p"/>
                    </m:rPr>
                    <w:rPr>
                      <w:rFonts w:ascii="Cambria Math" w:eastAsia="微软雅黑" w:hAnsi="Cambria Math"/>
                      <w:sz w:val="18"/>
                      <w:szCs w:val="18"/>
                      <w:lang w:val="de-DE"/>
                    </w:rPr>
                    <m:t>=20</m:t>
                  </w:ins>
                </m:r>
                <m:r>
                  <w:ins w:id="2374" w:author="R4-2120772" w:date="2021-11-15T15:09:00Z">
                    <m:rPr>
                      <m:nor/>
                    </m:rPr>
                    <w:rPr>
                      <w:rFonts w:eastAsia="微软雅黑"/>
                      <w:sz w:val="18"/>
                      <w:szCs w:val="18"/>
                      <w:lang w:val="de-DE"/>
                    </w:rPr>
                    <m:t>dB</m:t>
                  </w:ins>
                </m:r>
              </m:oMath>
            </m:oMathPara>
          </w:p>
          <w:p w:rsidR="002B0907" w:rsidRDefault="002B0907" w:rsidP="002B0907">
            <w:pPr>
              <w:keepNext/>
              <w:keepLines/>
              <w:jc w:val="center"/>
              <w:rPr>
                <w:ins w:id="2375" w:author="R4-2120772" w:date="2021-11-15T15:09:00Z"/>
                <w:rFonts w:eastAsia="微软雅黑"/>
                <w:sz w:val="18"/>
                <w:szCs w:val="18"/>
                <w:lang w:val="de-DE"/>
              </w:rPr>
            </w:pPr>
          </w:p>
        </w:tc>
      </w:tr>
      <w:tr w:rsidR="002B0907" w:rsidTr="005B5C01">
        <w:trPr>
          <w:cantSplit/>
          <w:trHeight w:val="378"/>
          <w:jc w:val="center"/>
          <w:ins w:id="2376" w:author="R4-2120772" w:date="2021-11-15T15:09:00Z"/>
        </w:trPr>
        <w:tc>
          <w:tcPr>
            <w:tcW w:w="2290" w:type="dxa"/>
            <w:shd w:val="clear" w:color="auto" w:fill="auto"/>
            <w:vAlign w:val="center"/>
          </w:tcPr>
          <w:p w:rsidR="002B0907" w:rsidRDefault="002B0907" w:rsidP="002B0907">
            <w:pPr>
              <w:keepNext/>
              <w:keepLines/>
              <w:rPr>
                <w:ins w:id="2377" w:author="R4-2120772" w:date="2021-11-15T15:09:00Z"/>
                <w:rFonts w:eastAsia="微软雅黑"/>
                <w:sz w:val="18"/>
                <w:szCs w:val="18"/>
              </w:rPr>
            </w:pPr>
            <w:ins w:id="2378" w:author="R4-2120772" w:date="2021-11-15T15:09:00Z">
              <w:r>
                <w:rPr>
                  <w:rFonts w:eastAsia="微软雅黑"/>
                  <w:sz w:val="18"/>
                  <w:szCs w:val="18"/>
                </w:rPr>
                <w:t>Combining method for 3D antenna pattern (dB)</w:t>
              </w:r>
            </w:ins>
          </w:p>
        </w:tc>
        <w:tc>
          <w:tcPr>
            <w:tcW w:w="5927" w:type="dxa"/>
            <w:gridSpan w:val="2"/>
            <w:vAlign w:val="center"/>
          </w:tcPr>
          <w:p w:rsidR="002B0907" w:rsidRDefault="002B0907" w:rsidP="002B0907">
            <w:pPr>
              <w:keepNext/>
              <w:keepLines/>
              <w:jc w:val="center"/>
              <w:rPr>
                <w:ins w:id="2379" w:author="R4-2120772" w:date="2021-11-15T15:09:00Z"/>
                <w:rFonts w:eastAsia="微软雅黑"/>
                <w:sz w:val="18"/>
                <w:szCs w:val="18"/>
                <w:lang w:val="zh-CN"/>
              </w:rPr>
            </w:pPr>
            <w:ins w:id="2380" w:author="R4-2120772" w:date="2021-11-15T15:09:00Z">
              <w:r>
                <w:rPr>
                  <w:rFonts w:eastAsia="微软雅黑"/>
                  <w:position w:val="-12"/>
                  <w:sz w:val="18"/>
                  <w:szCs w:val="18"/>
                  <w:lang w:val="zh-CN"/>
                </w:rPr>
                <w:object w:dxaOrig="4524" w:dyaOrig="435">
                  <v:shape id="_x0000_i1026" type="#_x0000_t75" style="width:226.5pt;height:22pt" o:ole="">
                    <v:imagedata r:id="rId24" o:title=""/>
                  </v:shape>
                  <o:OLEObject Type="Embed" ProgID="Equation.3" ShapeID="_x0000_i1026" DrawAspect="Content" ObjectID="_1698824386" r:id="rId25"/>
                </w:object>
              </w:r>
            </w:ins>
          </w:p>
        </w:tc>
      </w:tr>
      <w:tr w:rsidR="002B0907" w:rsidTr="005B5C01">
        <w:trPr>
          <w:cantSplit/>
          <w:trHeight w:val="391"/>
          <w:jc w:val="center"/>
          <w:ins w:id="2381" w:author="R4-2120772" w:date="2021-11-15T15:09:00Z"/>
        </w:trPr>
        <w:tc>
          <w:tcPr>
            <w:tcW w:w="2290" w:type="dxa"/>
            <w:shd w:val="clear" w:color="auto" w:fill="auto"/>
            <w:vAlign w:val="center"/>
          </w:tcPr>
          <w:p w:rsidR="002B0907" w:rsidRDefault="002B0907" w:rsidP="002B0907">
            <w:pPr>
              <w:keepNext/>
              <w:keepLines/>
              <w:rPr>
                <w:ins w:id="2382" w:author="R4-2120772" w:date="2021-11-15T15:09:00Z"/>
                <w:rFonts w:eastAsia="微软雅黑"/>
                <w:sz w:val="18"/>
                <w:szCs w:val="18"/>
              </w:rPr>
            </w:pPr>
            <w:ins w:id="2383" w:author="R4-2120772" w:date="2021-11-15T15:09:00Z">
              <w:r>
                <w:rPr>
                  <w:rFonts w:eastAsia="微软雅黑"/>
                  <w:sz w:val="18"/>
                  <w:szCs w:val="18"/>
                </w:rPr>
                <w:t xml:space="preserve">Maximum directional gain of an antenna </w:t>
              </w:r>
              <w:r>
                <w:rPr>
                  <w:rFonts w:eastAsia="微软雅黑"/>
                  <w:i/>
                  <w:sz w:val="18"/>
                  <w:szCs w:val="18"/>
                </w:rPr>
                <w:t>G</w:t>
              </w:r>
              <w:r>
                <w:rPr>
                  <w:rFonts w:eastAsia="微软雅黑"/>
                  <w:i/>
                  <w:sz w:val="18"/>
                  <w:szCs w:val="18"/>
                  <w:vertAlign w:val="subscript"/>
                </w:rPr>
                <w:t>E,max</w:t>
              </w:r>
            </w:ins>
          </w:p>
        </w:tc>
        <w:tc>
          <w:tcPr>
            <w:tcW w:w="5927" w:type="dxa"/>
            <w:gridSpan w:val="2"/>
            <w:vAlign w:val="center"/>
          </w:tcPr>
          <w:p w:rsidR="002B0907" w:rsidRDefault="002B0907" w:rsidP="002B0907">
            <w:pPr>
              <w:keepNext/>
              <w:keepLines/>
              <w:jc w:val="center"/>
              <w:rPr>
                <w:ins w:id="2384" w:author="R4-2120772" w:date="2021-11-15T15:09:00Z"/>
                <w:rFonts w:eastAsia="微软雅黑"/>
                <w:sz w:val="18"/>
                <w:szCs w:val="18"/>
                <w:lang w:val="zh-CN"/>
              </w:rPr>
            </w:pPr>
            <w:ins w:id="2385" w:author="R4-2120772" w:date="2021-11-15T15:09:00Z">
              <w:r>
                <w:rPr>
                  <w:rFonts w:eastAsia="微软雅黑"/>
                  <w:sz w:val="18"/>
                  <w:szCs w:val="18"/>
                  <w:lang w:val="zh-CN" w:eastAsia="ja-JP"/>
                </w:rPr>
                <w:t xml:space="preserve">17 </w:t>
              </w:r>
              <w:r>
                <w:rPr>
                  <w:rFonts w:eastAsia="微软雅黑"/>
                  <w:sz w:val="18"/>
                  <w:szCs w:val="18"/>
                  <w:lang w:val="zh-CN"/>
                </w:rPr>
                <w:t xml:space="preserve">dBi </w:t>
              </w:r>
            </w:ins>
          </w:p>
        </w:tc>
      </w:tr>
      <w:tr w:rsidR="002B0907" w:rsidTr="005B5C01">
        <w:trPr>
          <w:cantSplit/>
          <w:trHeight w:val="391"/>
          <w:jc w:val="center"/>
          <w:ins w:id="2386" w:author="R4-2120772" w:date="2021-11-15T15:09:00Z"/>
        </w:trPr>
        <w:tc>
          <w:tcPr>
            <w:tcW w:w="2290" w:type="dxa"/>
            <w:shd w:val="clear" w:color="auto" w:fill="auto"/>
            <w:vAlign w:val="center"/>
          </w:tcPr>
          <w:p w:rsidR="002B0907" w:rsidRDefault="002B0907" w:rsidP="002B0907">
            <w:pPr>
              <w:keepNext/>
              <w:keepLines/>
              <w:rPr>
                <w:ins w:id="2387" w:author="R4-2120772" w:date="2021-11-15T15:09:00Z"/>
                <w:rFonts w:eastAsia="微软雅黑"/>
                <w:sz w:val="18"/>
                <w:szCs w:val="18"/>
              </w:rPr>
            </w:pPr>
            <w:ins w:id="2388" w:author="R4-2120772" w:date="2021-11-15T15:09:00Z">
              <w:r>
                <w:rPr>
                  <w:rFonts w:eastAsia="微软雅黑"/>
                  <w:sz w:val="18"/>
                  <w:szCs w:val="18"/>
                </w:rPr>
                <w:t>Conducted power</w:t>
              </w:r>
            </w:ins>
          </w:p>
        </w:tc>
        <w:tc>
          <w:tcPr>
            <w:tcW w:w="5927" w:type="dxa"/>
            <w:gridSpan w:val="2"/>
            <w:vAlign w:val="center"/>
          </w:tcPr>
          <w:p w:rsidR="002B0907" w:rsidRDefault="002B0907" w:rsidP="002B0907">
            <w:pPr>
              <w:keepNext/>
              <w:keepLines/>
              <w:jc w:val="center"/>
              <w:rPr>
                <w:ins w:id="2389" w:author="R4-2120772" w:date="2021-11-15T15:09:00Z"/>
                <w:rFonts w:eastAsia="微软雅黑"/>
                <w:sz w:val="18"/>
                <w:szCs w:val="18"/>
                <w:lang w:val="zh-CN"/>
              </w:rPr>
            </w:pPr>
            <w:ins w:id="2390" w:author="R4-2120772" w:date="2021-11-15T15:09:00Z">
              <w:r>
                <w:rPr>
                  <w:rFonts w:eastAsia="微软雅黑"/>
                  <w:sz w:val="18"/>
                  <w:szCs w:val="18"/>
                  <w:lang w:val="zh-CN"/>
                </w:rPr>
                <w:t>46 dBm</w:t>
              </w:r>
            </w:ins>
          </w:p>
        </w:tc>
      </w:tr>
      <w:tr w:rsidR="002B0907" w:rsidTr="005B5C01">
        <w:trPr>
          <w:cantSplit/>
          <w:trHeight w:val="391"/>
          <w:jc w:val="center"/>
          <w:ins w:id="2391" w:author="R4-2120772" w:date="2021-11-15T15:09:00Z"/>
        </w:trPr>
        <w:tc>
          <w:tcPr>
            <w:tcW w:w="2290" w:type="dxa"/>
            <w:vMerge w:val="restart"/>
            <w:shd w:val="clear" w:color="auto" w:fill="auto"/>
            <w:vAlign w:val="center"/>
          </w:tcPr>
          <w:p w:rsidR="002B0907" w:rsidRDefault="002B0907" w:rsidP="002B0907">
            <w:pPr>
              <w:keepNext/>
              <w:keepLines/>
              <w:rPr>
                <w:ins w:id="2392" w:author="R4-2120772" w:date="2021-11-15T15:09:00Z"/>
                <w:rFonts w:eastAsia="微软雅黑"/>
                <w:sz w:val="18"/>
                <w:szCs w:val="18"/>
              </w:rPr>
            </w:pPr>
            <w:ins w:id="2393" w:author="R4-2120772" w:date="2021-11-15T15:09:00Z">
              <w:r>
                <w:rPr>
                  <w:rFonts w:eastAsia="微软雅黑"/>
                  <w:sz w:val="18"/>
                  <w:szCs w:val="18"/>
                </w:rPr>
                <w:t>Mechanical downtilt in degrees</w:t>
              </w:r>
            </w:ins>
          </w:p>
        </w:tc>
        <w:tc>
          <w:tcPr>
            <w:tcW w:w="3747" w:type="dxa"/>
            <w:vAlign w:val="center"/>
          </w:tcPr>
          <w:p w:rsidR="002B0907" w:rsidRDefault="002B0907" w:rsidP="002B0907">
            <w:pPr>
              <w:keepNext/>
              <w:keepLines/>
              <w:jc w:val="center"/>
              <w:rPr>
                <w:ins w:id="2394" w:author="R4-2120772" w:date="2021-11-15T15:09:00Z"/>
                <w:rFonts w:eastAsia="微软雅黑"/>
                <w:sz w:val="18"/>
                <w:szCs w:val="18"/>
                <w:lang w:val="zh-CN"/>
              </w:rPr>
            </w:pPr>
            <w:ins w:id="2395" w:author="R4-2120772" w:date="2021-11-15T15:09:00Z">
              <w:r>
                <w:rPr>
                  <w:rFonts w:eastAsia="微软雅黑"/>
                  <w:sz w:val="18"/>
                  <w:szCs w:val="18"/>
                  <w:lang w:val="zh-CN"/>
                </w:rPr>
                <w:t>Rural</w:t>
              </w:r>
            </w:ins>
          </w:p>
        </w:tc>
        <w:tc>
          <w:tcPr>
            <w:tcW w:w="2180" w:type="dxa"/>
            <w:vAlign w:val="center"/>
          </w:tcPr>
          <w:p w:rsidR="002B0907" w:rsidRDefault="002B0907" w:rsidP="002B0907">
            <w:pPr>
              <w:keepNext/>
              <w:keepLines/>
              <w:jc w:val="center"/>
              <w:rPr>
                <w:ins w:id="2396" w:author="R4-2120772" w:date="2021-11-15T15:09:00Z"/>
                <w:rFonts w:eastAsia="微软雅黑"/>
                <w:sz w:val="18"/>
                <w:szCs w:val="18"/>
                <w:lang w:val="zh-CN"/>
              </w:rPr>
            </w:pPr>
            <w:ins w:id="2397" w:author="R4-2120772" w:date="2021-11-15T15:09:00Z">
              <w:r>
                <w:rPr>
                  <w:rFonts w:eastAsia="微软雅黑"/>
                  <w:sz w:val="18"/>
                  <w:szCs w:val="18"/>
                  <w:lang w:val="zh-CN"/>
                </w:rPr>
                <w:t>3</w:t>
              </w:r>
            </w:ins>
          </w:p>
        </w:tc>
      </w:tr>
      <w:tr w:rsidR="002B0907" w:rsidTr="005B5C01">
        <w:trPr>
          <w:cantSplit/>
          <w:trHeight w:val="391"/>
          <w:jc w:val="center"/>
          <w:ins w:id="2398" w:author="R4-2120772" w:date="2021-11-15T15:09:00Z"/>
        </w:trPr>
        <w:tc>
          <w:tcPr>
            <w:tcW w:w="2290" w:type="dxa"/>
            <w:vMerge/>
            <w:shd w:val="clear" w:color="auto" w:fill="auto"/>
            <w:vAlign w:val="center"/>
          </w:tcPr>
          <w:p w:rsidR="002B0907" w:rsidRDefault="002B0907" w:rsidP="002B0907">
            <w:pPr>
              <w:keepNext/>
              <w:keepLines/>
              <w:rPr>
                <w:ins w:id="2399" w:author="R4-2120772" w:date="2021-11-15T15:09:00Z"/>
                <w:rFonts w:eastAsia="微软雅黑"/>
                <w:sz w:val="18"/>
                <w:szCs w:val="18"/>
              </w:rPr>
            </w:pPr>
          </w:p>
        </w:tc>
        <w:tc>
          <w:tcPr>
            <w:tcW w:w="3747" w:type="dxa"/>
            <w:vAlign w:val="center"/>
          </w:tcPr>
          <w:p w:rsidR="002B0907" w:rsidRDefault="002B0907" w:rsidP="002B0907">
            <w:pPr>
              <w:keepNext/>
              <w:keepLines/>
              <w:jc w:val="center"/>
              <w:rPr>
                <w:ins w:id="2400" w:author="R4-2120772" w:date="2021-11-15T15:09:00Z"/>
                <w:rFonts w:eastAsia="微软雅黑"/>
                <w:sz w:val="18"/>
                <w:szCs w:val="18"/>
                <w:lang w:val="zh-CN"/>
              </w:rPr>
            </w:pPr>
            <w:ins w:id="2401" w:author="R4-2120772" w:date="2021-11-15T15:09:00Z">
              <w:r>
                <w:rPr>
                  <w:rFonts w:eastAsia="微软雅黑"/>
                  <w:sz w:val="18"/>
                  <w:szCs w:val="18"/>
                  <w:lang w:val="zh-CN"/>
                </w:rPr>
                <w:t>Urban</w:t>
              </w:r>
            </w:ins>
          </w:p>
        </w:tc>
        <w:tc>
          <w:tcPr>
            <w:tcW w:w="2180" w:type="dxa"/>
            <w:vAlign w:val="center"/>
          </w:tcPr>
          <w:p w:rsidR="002B0907" w:rsidRDefault="002B0907" w:rsidP="002B0907">
            <w:pPr>
              <w:keepNext/>
              <w:keepLines/>
              <w:jc w:val="center"/>
              <w:rPr>
                <w:ins w:id="2402" w:author="R4-2120772" w:date="2021-11-15T15:09:00Z"/>
                <w:rFonts w:eastAsia="微软雅黑"/>
                <w:sz w:val="18"/>
                <w:szCs w:val="18"/>
                <w:lang w:val="zh-CN"/>
              </w:rPr>
            </w:pPr>
            <w:ins w:id="2403" w:author="R4-2120772" w:date="2021-11-15T15:09:00Z">
              <w:r>
                <w:rPr>
                  <w:rFonts w:eastAsia="微软雅黑"/>
                  <w:sz w:val="18"/>
                  <w:szCs w:val="18"/>
                  <w:lang w:val="zh-CN"/>
                </w:rPr>
                <w:t>10</w:t>
              </w:r>
            </w:ins>
          </w:p>
        </w:tc>
      </w:tr>
    </w:tbl>
    <w:p w:rsidR="002B0907" w:rsidRDefault="002B0907" w:rsidP="002B0907">
      <w:pPr>
        <w:spacing w:before="240"/>
        <w:rPr>
          <w:ins w:id="2404" w:author="R4-2120772" w:date="2021-11-15T15:09:00Z"/>
          <w:rFonts w:eastAsia="宋体"/>
          <w:b/>
          <w:u w:val="single"/>
        </w:rPr>
      </w:pPr>
      <w:bookmarkStart w:id="2405" w:name="_Toc518937161"/>
      <w:bookmarkStart w:id="2406" w:name="_Toc46233020"/>
      <w:ins w:id="2407" w:author="R4-2120772" w:date="2021-11-15T15:09:00Z">
        <w:r>
          <w:rPr>
            <w:rFonts w:eastAsia="宋体"/>
          </w:rPr>
          <w:t>Only Non-AAS antenna can be used for NB-IoT</w:t>
        </w:r>
        <w:r>
          <w:rPr>
            <w:rFonts w:eastAsia="宋体" w:hint="eastAsia"/>
          </w:rPr>
          <w:t>.</w:t>
        </w:r>
      </w:ins>
    </w:p>
    <w:bookmarkEnd w:id="2405"/>
    <w:bookmarkEnd w:id="2406"/>
    <w:p w:rsidR="002B0907" w:rsidRDefault="002B0907" w:rsidP="002B0907">
      <w:pPr>
        <w:spacing w:after="120"/>
        <w:rPr>
          <w:ins w:id="2408" w:author="R4-2120772" w:date="2021-11-15T15:09:00Z"/>
          <w:rFonts w:eastAsia="宋体"/>
        </w:rPr>
      </w:pPr>
      <w:ins w:id="2409" w:author="R4-2120772" w:date="2021-11-15T15:09:00Z">
        <w:r>
          <w:rPr>
            <w:rFonts w:eastAsia="宋体"/>
          </w:rPr>
          <w:t>For UE antennas, a</w:t>
        </w:r>
        <w:r>
          <w:rPr>
            <w:rFonts w:eastAsia="宋体" w:hint="eastAsia"/>
          </w:rPr>
          <w:t>n</w:t>
        </w:r>
        <w:r>
          <w:rPr>
            <w:rFonts w:eastAsia="宋体"/>
          </w:rPr>
          <w:t xml:space="preserve"> omni-directional radiation pattern with antenna gain 0dBi is assumed.</w:t>
        </w:r>
      </w:ins>
    </w:p>
    <w:p w:rsidR="002B0907" w:rsidRDefault="002B0907" w:rsidP="002B0907">
      <w:pPr>
        <w:pStyle w:val="4"/>
        <w:rPr>
          <w:ins w:id="2410" w:author="R4-2120772" w:date="2021-11-15T15:09:00Z"/>
          <w:rFonts w:cs="Arial"/>
          <w:b/>
        </w:rPr>
      </w:pPr>
      <w:bookmarkStart w:id="2411" w:name="_Toc87889250"/>
      <w:bookmarkStart w:id="2412" w:name="_Toc87951987"/>
      <w:ins w:id="2413" w:author="R4-2120772" w:date="2021-11-15T15:09:00Z">
        <w:r>
          <w:rPr>
            <w:rFonts w:cs="Arial"/>
          </w:rPr>
          <w:t>6.2.2.3</w:t>
        </w:r>
        <w:r>
          <w:rPr>
            <w:rFonts w:cs="Arial"/>
          </w:rPr>
          <w:tab/>
        </w:r>
        <w:r>
          <w:rPr>
            <w:rFonts w:cs="Arial" w:hint="eastAsia"/>
          </w:rPr>
          <w:t>HAPS</w:t>
        </w:r>
        <w:r>
          <w:rPr>
            <w:rFonts w:cs="Arial"/>
          </w:rPr>
          <w:t xml:space="preserve"> </w:t>
        </w:r>
        <w:r>
          <w:rPr>
            <w:rFonts w:cs="Arial" w:hint="eastAsia"/>
          </w:rPr>
          <w:t>antenna</w:t>
        </w:r>
        <w:r>
          <w:rPr>
            <w:rFonts w:cs="Arial"/>
          </w:rPr>
          <w:t xml:space="preserve"> model</w:t>
        </w:r>
        <w:bookmarkEnd w:id="2411"/>
        <w:bookmarkEnd w:id="2412"/>
      </w:ins>
    </w:p>
    <w:p w:rsidR="002B0907" w:rsidRDefault="002B0907" w:rsidP="002B0907">
      <w:pPr>
        <w:rPr>
          <w:ins w:id="2414" w:author="R4-2120772" w:date="2021-11-15T15:09:00Z"/>
        </w:rPr>
      </w:pPr>
      <w:ins w:id="2415" w:author="R4-2120772" w:date="2021-11-15T15:09:00Z">
        <w:r>
          <w:t>[</w:t>
        </w:r>
        <w:r>
          <w:rPr>
            <w:rFonts w:hint="eastAsia"/>
          </w:rPr>
          <w:t>T</w:t>
        </w:r>
        <w:r>
          <w:t xml:space="preserve">o be </w:t>
        </w:r>
        <w:del w:id="2416" w:author="JIN Yiran" w:date="2021-11-15T17:21:00Z">
          <w:r w:rsidDel="00711A6D">
            <w:delText>added</w:delText>
          </w:r>
        </w:del>
      </w:ins>
      <w:ins w:id="2417" w:author="JIN Yiran" w:date="2021-11-15T17:21:00Z">
        <w:r w:rsidR="00711A6D">
          <w:t>updated</w:t>
        </w:r>
      </w:ins>
      <w:ins w:id="2418" w:author="R4-2120772" w:date="2021-11-15T15:09:00Z">
        <w:r>
          <w:t>]</w:t>
        </w:r>
      </w:ins>
    </w:p>
    <w:p w:rsidR="002B0907" w:rsidRDefault="002B0907" w:rsidP="002B0907">
      <w:pPr>
        <w:pStyle w:val="3"/>
        <w:ind w:left="0" w:firstLine="0"/>
        <w:rPr>
          <w:ins w:id="2419" w:author="R4-2120772" w:date="2021-11-15T15:09:00Z"/>
          <w:rFonts w:cs="Arial"/>
          <w:lang w:eastAsia="zh-CN"/>
        </w:rPr>
      </w:pPr>
      <w:bookmarkStart w:id="2420" w:name="_Toc87889251"/>
      <w:bookmarkStart w:id="2421" w:name="_Toc87951988"/>
      <w:ins w:id="2422" w:author="R4-2120772" w:date="2021-11-15T15:09:00Z">
        <w:r>
          <w:rPr>
            <w:lang w:eastAsia="zh-CN"/>
          </w:rPr>
          <w:t>6.2.4</w:t>
        </w:r>
        <w:r>
          <w:rPr>
            <w:rFonts w:cs="Arial"/>
            <w:lang w:eastAsia="zh-CN"/>
          </w:rPr>
          <w:tab/>
        </w:r>
        <w:r>
          <w:rPr>
            <w:rFonts w:cs="Arial" w:hint="eastAsia"/>
            <w:lang w:eastAsia="zh-CN"/>
          </w:rPr>
          <w:t>ACIR</w:t>
        </w:r>
        <w:r>
          <w:rPr>
            <w:rFonts w:cs="Arial"/>
            <w:lang w:eastAsia="zh-CN"/>
          </w:rPr>
          <w:t xml:space="preserve"> model</w:t>
        </w:r>
        <w:bookmarkEnd w:id="2420"/>
        <w:bookmarkEnd w:id="2421"/>
      </w:ins>
    </w:p>
    <w:p w:rsidR="002B0907" w:rsidRDefault="002B0907" w:rsidP="002B0907">
      <w:pPr>
        <w:rPr>
          <w:ins w:id="2423" w:author="R4-2120772" w:date="2021-11-15T15:09:00Z"/>
          <w:rFonts w:eastAsia="宋体"/>
        </w:rPr>
      </w:pPr>
      <w:ins w:id="2424" w:author="R4-2120772" w:date="2021-11-15T15:09:00Z">
        <w:r>
          <w:rPr>
            <w:rFonts w:eastAsia="宋体"/>
            <w:lang w:val="sv-SE"/>
          </w:rPr>
          <w:t>The following ACIR model is used to derive ACIR values for co-ex study between NTN and TN.</w:t>
        </w:r>
      </w:ins>
    </w:p>
    <w:p w:rsidR="002B0907" w:rsidRDefault="002B0907" w:rsidP="002B0907">
      <w:pPr>
        <w:rPr>
          <w:ins w:id="2425" w:author="R4-2120772" w:date="2021-11-15T15:09:00Z"/>
          <w:rFonts w:eastAsia="宋体"/>
          <w:lang w:val="sv-SE"/>
        </w:rPr>
      </w:pPr>
      <w:ins w:id="2426" w:author="R4-2120772" w:date="2021-11-15T15:09:00Z">
        <w:r>
          <w:rPr>
            <w:rFonts w:eastAsia="宋体"/>
            <w:lang w:val="sv-SE"/>
          </w:rPr>
          <w:t>The number of RBs in Table 6.2.4-1 should be updated and aligned with the agreed number of UL UE in NTN and TN assumptions.</w:t>
        </w:r>
      </w:ins>
    </w:p>
    <w:p w:rsidR="002B0907" w:rsidRPr="00135281" w:rsidRDefault="002B0907" w:rsidP="002B0907">
      <w:pPr>
        <w:rPr>
          <w:ins w:id="2427" w:author="R4-2120772" w:date="2021-11-15T15:09:00Z"/>
          <w:rFonts w:eastAsia="宋体"/>
        </w:rPr>
      </w:pPr>
      <w:ins w:id="2428" w:author="R4-2120772" w:date="2021-11-15T15:09:00Z">
        <w:r w:rsidRPr="00135281">
          <w:rPr>
            <w:rFonts w:eastAsia="宋体"/>
            <w:lang w:val="sv-SE"/>
          </w:rPr>
          <w:t>ACLR modelling for TN and NTN co-existence referring to clause 5.1.1.4.1 and 5.1.1.4.2 in TR</w:t>
        </w:r>
      </w:ins>
      <w:ins w:id="2429" w:author="JIN Yiran" w:date="2021-11-15T17:14:00Z">
        <w:r w:rsidR="00711A6D">
          <w:rPr>
            <w:rFonts w:eastAsia="宋体"/>
            <w:lang w:val="sv-SE"/>
          </w:rPr>
          <w:t xml:space="preserve"> </w:t>
        </w:r>
      </w:ins>
      <w:ins w:id="2430" w:author="R4-2120772" w:date="2021-11-15T15:09:00Z">
        <w:r w:rsidRPr="00135281">
          <w:rPr>
            <w:rFonts w:eastAsia="宋体"/>
            <w:lang w:val="sv-SE"/>
          </w:rPr>
          <w:t>36.942 is to be used.</w:t>
        </w:r>
      </w:ins>
    </w:p>
    <w:p w:rsidR="002B0907" w:rsidRDefault="002B0907" w:rsidP="002B0907">
      <w:pPr>
        <w:jc w:val="center"/>
        <w:rPr>
          <w:ins w:id="2431" w:author="R4-2120772" w:date="2021-11-15T15:09:00Z"/>
          <w:rFonts w:eastAsia="等线"/>
        </w:rPr>
      </w:pPr>
      <w:ins w:id="2432" w:author="R4-2120772" w:date="2021-11-15T15:09:00Z">
        <w:r>
          <w:rPr>
            <w:rFonts w:eastAsia="宋体"/>
            <w:noProof/>
            <w:szCs w:val="24"/>
            <w:lang w:val="en-US" w:eastAsia="zh-CN"/>
          </w:rPr>
          <w:lastRenderedPageBreak/>
          <w:drawing>
            <wp:inline distT="0" distB="0" distL="0" distR="0" wp14:anchorId="328229C0" wp14:editId="46887813">
              <wp:extent cx="3599815" cy="1416050"/>
              <wp:effectExtent l="0" t="0" r="0" b="0"/>
              <wp:docPr id="3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600000" cy="1416394"/>
                      </a:xfrm>
                      <a:prstGeom prst="rect">
                        <a:avLst/>
                      </a:prstGeom>
                      <a:noFill/>
                      <a:ln>
                        <a:noFill/>
                      </a:ln>
                    </pic:spPr>
                  </pic:pic>
                </a:graphicData>
              </a:graphic>
            </wp:inline>
          </w:drawing>
        </w:r>
      </w:ins>
    </w:p>
    <w:p w:rsidR="002B0907" w:rsidRDefault="002B0907" w:rsidP="002B0907">
      <w:pPr>
        <w:jc w:val="center"/>
        <w:rPr>
          <w:ins w:id="2433" w:author="R4-2120772" w:date="2021-11-15T15:09:00Z"/>
          <w:rFonts w:ascii="Arial" w:eastAsia="宋体" w:hAnsi="Arial" w:cs="Arial"/>
          <w:b/>
          <w:sz w:val="18"/>
          <w:szCs w:val="18"/>
          <w:lang w:eastAsia="ja-JP"/>
        </w:rPr>
      </w:pPr>
      <w:ins w:id="2434" w:author="R4-2120772" w:date="2021-11-15T15:09:00Z">
        <w:r>
          <w:rPr>
            <w:rFonts w:ascii="Arial" w:eastAsia="宋体" w:hAnsi="Arial" w:cs="Arial"/>
            <w:b/>
            <w:sz w:val="18"/>
            <w:szCs w:val="18"/>
          </w:rPr>
          <w:t xml:space="preserve">Figure 6.2.4-1 </w:t>
        </w:r>
        <w:r>
          <w:rPr>
            <w:rFonts w:ascii="Arial" w:eastAsia="宋体" w:hAnsi="Arial" w:cs="Arial"/>
            <w:b/>
            <w:sz w:val="18"/>
            <w:szCs w:val="18"/>
            <w:lang w:eastAsia="ja-JP"/>
          </w:rPr>
          <w:t>ACIR model</w:t>
        </w:r>
      </w:ins>
    </w:p>
    <w:p w:rsidR="002B0907" w:rsidRDefault="002B0907" w:rsidP="002B0907">
      <w:pPr>
        <w:jc w:val="center"/>
        <w:rPr>
          <w:ins w:id="2435" w:author="R4-2120772" w:date="2021-11-15T15:09:00Z"/>
          <w:rFonts w:ascii="Arial" w:eastAsia="宋体" w:hAnsi="Arial" w:cs="Arial"/>
          <w:b/>
          <w:sz w:val="18"/>
          <w:szCs w:val="18"/>
          <w:lang w:eastAsia="ja-JP"/>
        </w:rPr>
      </w:pPr>
    </w:p>
    <w:p w:rsidR="002B0907" w:rsidRDefault="002B0907" w:rsidP="002B0907">
      <w:pPr>
        <w:spacing w:after="80"/>
        <w:jc w:val="center"/>
        <w:rPr>
          <w:ins w:id="2436" w:author="R4-2120772" w:date="2021-11-15T15:09:00Z"/>
          <w:rFonts w:ascii="Arial" w:eastAsia="等线" w:hAnsi="Arial" w:cs="Arial"/>
          <w:b/>
          <w:sz w:val="18"/>
          <w:szCs w:val="18"/>
        </w:rPr>
      </w:pPr>
      <w:ins w:id="2437" w:author="R4-2120772" w:date="2021-11-15T15:09:00Z">
        <w:r>
          <w:rPr>
            <w:rFonts w:ascii="Arial" w:eastAsia="宋体" w:hAnsi="Arial" w:cs="Arial"/>
            <w:b/>
            <w:sz w:val="18"/>
            <w:szCs w:val="18"/>
          </w:rPr>
          <w:t>Table 6.2.4-1</w:t>
        </w:r>
        <w:r>
          <w:rPr>
            <w:rFonts w:ascii="Arial" w:eastAsia="宋体" w:hAnsi="Arial" w:cs="Arial"/>
            <w:b/>
            <w:sz w:val="18"/>
            <w:szCs w:val="18"/>
            <w:lang w:eastAsia="ja-JP"/>
          </w:rPr>
          <w:t xml:space="preserve"> </w:t>
        </w:r>
        <w:r>
          <w:rPr>
            <w:rFonts w:ascii="Arial" w:eastAsia="宋体" w:hAnsi="Arial" w:cs="Arial"/>
            <w:b/>
            <w:sz w:val="18"/>
            <w:szCs w:val="18"/>
          </w:rPr>
          <w:t xml:space="preserve">Uplink </w:t>
        </w:r>
        <w:r>
          <w:rPr>
            <w:rFonts w:ascii="Arial" w:eastAsia="宋体" w:hAnsi="Arial" w:cs="Arial"/>
            <w:b/>
            <w:sz w:val="18"/>
            <w:szCs w:val="18"/>
            <w:lang w:eastAsia="ja-JP"/>
          </w:rPr>
          <w:t>ACIR value</w:t>
        </w:r>
      </w:ins>
    </w:p>
    <w:tbl>
      <w:tblPr>
        <w:tblStyle w:val="32"/>
        <w:tblW w:w="5183" w:type="dxa"/>
        <w:jc w:val="center"/>
        <w:tblLook w:val="04A0" w:firstRow="1" w:lastRow="0" w:firstColumn="1" w:lastColumn="0" w:noHBand="0" w:noVBand="1"/>
      </w:tblPr>
      <w:tblGrid>
        <w:gridCol w:w="3444"/>
        <w:gridCol w:w="1739"/>
      </w:tblGrid>
      <w:tr w:rsidR="002B0907" w:rsidTr="002B0907">
        <w:trPr>
          <w:trHeight w:val="662"/>
          <w:jc w:val="center"/>
          <w:ins w:id="2438" w:author="R4-2120772" w:date="2021-11-15T15:09:00Z"/>
        </w:trPr>
        <w:tc>
          <w:tcPr>
            <w:tcW w:w="3444" w:type="dxa"/>
            <w:vAlign w:val="center"/>
          </w:tcPr>
          <w:p w:rsidR="002B0907" w:rsidRDefault="002B0907" w:rsidP="002B0907">
            <w:pPr>
              <w:jc w:val="center"/>
              <w:rPr>
                <w:ins w:id="2439" w:author="R4-2120772" w:date="2021-11-15T15:09:00Z"/>
              </w:rPr>
            </w:pPr>
            <w:ins w:id="2440" w:author="R4-2120772" w:date="2021-11-15T15:09:00Z">
              <w:r>
                <w:rPr>
                  <w:rFonts w:hint="eastAsia"/>
                </w:rPr>
                <w:t>Frequency offset between aggressor (105 RBs) and victim (105 RBs)</w:t>
              </w:r>
            </w:ins>
          </w:p>
        </w:tc>
        <w:tc>
          <w:tcPr>
            <w:tcW w:w="1739" w:type="dxa"/>
            <w:vAlign w:val="center"/>
          </w:tcPr>
          <w:p w:rsidR="002B0907" w:rsidRDefault="002B0907" w:rsidP="002B0907">
            <w:pPr>
              <w:jc w:val="center"/>
              <w:rPr>
                <w:ins w:id="2441" w:author="R4-2120772" w:date="2021-11-15T15:09:00Z"/>
              </w:rPr>
            </w:pPr>
            <w:ins w:id="2442" w:author="R4-2120772" w:date="2021-11-15T15:09:00Z">
              <w:r>
                <w:rPr>
                  <w:rFonts w:hint="eastAsia"/>
                </w:rPr>
                <w:t>ACIR value</w:t>
              </w:r>
            </w:ins>
          </w:p>
        </w:tc>
      </w:tr>
      <w:tr w:rsidR="002B0907" w:rsidTr="002B0907">
        <w:trPr>
          <w:jc w:val="center"/>
          <w:ins w:id="2443" w:author="R4-2120772" w:date="2021-11-15T15:09:00Z"/>
        </w:trPr>
        <w:tc>
          <w:tcPr>
            <w:tcW w:w="3444" w:type="dxa"/>
            <w:vAlign w:val="center"/>
          </w:tcPr>
          <w:p w:rsidR="002B0907" w:rsidRDefault="002B0907" w:rsidP="002B0907">
            <w:pPr>
              <w:jc w:val="center"/>
              <w:rPr>
                <w:ins w:id="2444" w:author="R4-2120772" w:date="2021-11-15T15:09:00Z"/>
              </w:rPr>
            </w:pPr>
            <w:ins w:id="2445" w:author="R4-2120772" w:date="2021-11-15T15:09:00Z">
              <w:r>
                <w:rPr>
                  <w:rFonts w:hint="eastAsia"/>
                </w:rPr>
                <w:t>0-[34] RBs</w:t>
              </w:r>
            </w:ins>
          </w:p>
        </w:tc>
        <w:tc>
          <w:tcPr>
            <w:tcW w:w="1739" w:type="dxa"/>
            <w:vAlign w:val="center"/>
          </w:tcPr>
          <w:p w:rsidR="002B0907" w:rsidRDefault="002B0907" w:rsidP="002B0907">
            <w:pPr>
              <w:jc w:val="center"/>
              <w:rPr>
                <w:ins w:id="2446" w:author="R4-2120772" w:date="2021-11-15T15:09:00Z"/>
              </w:rPr>
            </w:pPr>
            <w:ins w:id="2447" w:author="R4-2120772" w:date="2021-11-15T15:09:00Z">
              <w:r>
                <w:rPr>
                  <w:rFonts w:hint="eastAsia"/>
                </w:rPr>
                <w:t>30 + X</w:t>
              </w:r>
            </w:ins>
          </w:p>
        </w:tc>
      </w:tr>
      <w:tr w:rsidR="002B0907" w:rsidTr="002B0907">
        <w:trPr>
          <w:jc w:val="center"/>
          <w:ins w:id="2448" w:author="R4-2120772" w:date="2021-11-15T15:09:00Z"/>
        </w:trPr>
        <w:tc>
          <w:tcPr>
            <w:tcW w:w="3444" w:type="dxa"/>
            <w:vAlign w:val="center"/>
          </w:tcPr>
          <w:p w:rsidR="002B0907" w:rsidRDefault="002B0907" w:rsidP="002B0907">
            <w:pPr>
              <w:jc w:val="center"/>
              <w:rPr>
                <w:ins w:id="2449" w:author="R4-2120772" w:date="2021-11-15T15:09:00Z"/>
              </w:rPr>
            </w:pPr>
            <w:ins w:id="2450" w:author="R4-2120772" w:date="2021-11-15T15:09:00Z">
              <w:r>
                <w:rPr>
                  <w:rFonts w:hint="eastAsia"/>
                </w:rPr>
                <w:t>[35-69] RBs</w:t>
              </w:r>
            </w:ins>
          </w:p>
        </w:tc>
        <w:tc>
          <w:tcPr>
            <w:tcW w:w="1739" w:type="dxa"/>
            <w:vAlign w:val="center"/>
          </w:tcPr>
          <w:p w:rsidR="002B0907" w:rsidRDefault="002B0907" w:rsidP="002B0907">
            <w:pPr>
              <w:jc w:val="center"/>
              <w:rPr>
                <w:ins w:id="2451" w:author="R4-2120772" w:date="2021-11-15T15:09:00Z"/>
              </w:rPr>
            </w:pPr>
            <w:ins w:id="2452" w:author="R4-2120772" w:date="2021-11-15T15:09:00Z">
              <w:r>
                <w:rPr>
                  <w:rFonts w:hint="eastAsia"/>
                </w:rPr>
                <w:t>43 + X</w:t>
              </w:r>
            </w:ins>
          </w:p>
        </w:tc>
      </w:tr>
      <w:tr w:rsidR="002B0907" w:rsidTr="002B0907">
        <w:trPr>
          <w:trHeight w:val="60"/>
          <w:jc w:val="center"/>
          <w:ins w:id="2453" w:author="R4-2120772" w:date="2021-11-15T15:09:00Z"/>
        </w:trPr>
        <w:tc>
          <w:tcPr>
            <w:tcW w:w="3444" w:type="dxa"/>
            <w:vAlign w:val="center"/>
          </w:tcPr>
          <w:p w:rsidR="002B0907" w:rsidRDefault="002B0907" w:rsidP="002B0907">
            <w:pPr>
              <w:jc w:val="center"/>
              <w:rPr>
                <w:ins w:id="2454" w:author="R4-2120772" w:date="2021-11-15T15:09:00Z"/>
              </w:rPr>
            </w:pPr>
            <w:ins w:id="2455" w:author="R4-2120772" w:date="2021-11-15T15:09:00Z">
              <w:r>
                <w:rPr>
                  <w:rFonts w:hint="eastAsia"/>
                </w:rPr>
                <w:t xml:space="preserve">&gt;[69] </w:t>
              </w:r>
              <w:r>
                <w:t>RBs</w:t>
              </w:r>
            </w:ins>
          </w:p>
        </w:tc>
        <w:tc>
          <w:tcPr>
            <w:tcW w:w="1739" w:type="dxa"/>
            <w:vAlign w:val="center"/>
          </w:tcPr>
          <w:p w:rsidR="002B0907" w:rsidRDefault="002B0907" w:rsidP="002B0907">
            <w:pPr>
              <w:jc w:val="center"/>
              <w:rPr>
                <w:ins w:id="2456" w:author="R4-2120772" w:date="2021-11-15T15:09:00Z"/>
              </w:rPr>
            </w:pPr>
            <w:ins w:id="2457" w:author="R4-2120772" w:date="2021-11-15T15:09:00Z">
              <w:r>
                <w:rPr>
                  <w:rFonts w:hint="eastAsia"/>
                </w:rPr>
                <w:t>43+ X</w:t>
              </w:r>
            </w:ins>
          </w:p>
        </w:tc>
      </w:tr>
    </w:tbl>
    <w:p w:rsidR="002B0907" w:rsidRDefault="002B0907" w:rsidP="002B0907">
      <w:pPr>
        <w:pStyle w:val="3"/>
        <w:ind w:left="0" w:firstLine="0"/>
        <w:rPr>
          <w:ins w:id="2458" w:author="R4-2120772" w:date="2021-11-15T15:09:00Z"/>
          <w:lang w:eastAsia="zh-CN"/>
        </w:rPr>
      </w:pPr>
      <w:bookmarkStart w:id="2459" w:name="_Toc87889252"/>
      <w:bookmarkStart w:id="2460" w:name="_Toc87951989"/>
      <w:ins w:id="2461" w:author="R4-2120772" w:date="2021-11-15T15:09:00Z">
        <w:r>
          <w:rPr>
            <w:lang w:eastAsia="zh-CN"/>
          </w:rPr>
          <w:t>6.2.5</w:t>
        </w:r>
        <w:r>
          <w:rPr>
            <w:rFonts w:cs="Arial"/>
            <w:lang w:eastAsia="zh-CN"/>
          </w:rPr>
          <w:tab/>
        </w:r>
        <w:r>
          <w:rPr>
            <w:rFonts w:cs="Arial" w:hint="eastAsia"/>
            <w:lang w:eastAsia="zh-CN"/>
          </w:rPr>
          <w:t>Prop</w:t>
        </w:r>
        <w:r>
          <w:rPr>
            <w:rFonts w:cs="Arial"/>
            <w:lang w:eastAsia="zh-CN"/>
          </w:rPr>
          <w:t>agation model</w:t>
        </w:r>
        <w:bookmarkEnd w:id="2459"/>
        <w:bookmarkEnd w:id="2460"/>
      </w:ins>
    </w:p>
    <w:p w:rsidR="002B0907" w:rsidRDefault="002B0907" w:rsidP="002B0907">
      <w:pPr>
        <w:pStyle w:val="4"/>
        <w:rPr>
          <w:ins w:id="2462" w:author="R4-2120772" w:date="2021-11-15T15:09:00Z"/>
          <w:rFonts w:cs="Arial"/>
          <w:b/>
        </w:rPr>
      </w:pPr>
      <w:bookmarkStart w:id="2463" w:name="_Toc87889253"/>
      <w:bookmarkStart w:id="2464" w:name="_Toc87951990"/>
      <w:ins w:id="2465" w:author="R4-2120772" w:date="2021-11-15T15:09:00Z">
        <w:r>
          <w:rPr>
            <w:rFonts w:cs="Arial"/>
          </w:rPr>
          <w:t>6.2.5.1</w:t>
        </w:r>
        <w:r>
          <w:rPr>
            <w:rFonts w:cs="Arial"/>
          </w:rPr>
          <w:tab/>
          <w:t>Propagation model between NTN and UE</w:t>
        </w:r>
        <w:bookmarkEnd w:id="2463"/>
        <w:bookmarkEnd w:id="2464"/>
      </w:ins>
    </w:p>
    <w:p w:rsidR="002B0907" w:rsidRDefault="002B0907" w:rsidP="002B0907">
      <w:pPr>
        <w:rPr>
          <w:ins w:id="2466" w:author="R4-2120772" w:date="2021-11-15T15:09:00Z"/>
          <w:rFonts w:eastAsia="宋体"/>
        </w:rPr>
      </w:pPr>
      <w:ins w:id="2467" w:author="R4-2120772" w:date="2021-11-15T15:09:00Z">
        <w:r>
          <w:rPr>
            <w:rFonts w:eastAsia="宋体" w:hint="eastAsia"/>
          </w:rPr>
          <w:t>P</w:t>
        </w:r>
        <w:r>
          <w:rPr>
            <w:rFonts w:eastAsia="宋体"/>
          </w:rPr>
          <w:t>ropagation model between NTN and UE could be referred to section 6.6 in TR 38.811.</w:t>
        </w:r>
      </w:ins>
    </w:p>
    <w:p w:rsidR="002B0907" w:rsidRDefault="002B0907" w:rsidP="002B0907">
      <w:pPr>
        <w:pStyle w:val="4"/>
        <w:rPr>
          <w:ins w:id="2468" w:author="R4-2120772" w:date="2021-11-15T15:09:00Z"/>
          <w:rFonts w:cs="Arial"/>
          <w:b/>
        </w:rPr>
      </w:pPr>
      <w:bookmarkStart w:id="2469" w:name="_Toc87889254"/>
      <w:bookmarkStart w:id="2470" w:name="_Toc87951991"/>
      <w:ins w:id="2471" w:author="R4-2120772" w:date="2021-11-15T15:09:00Z">
        <w:r>
          <w:rPr>
            <w:rFonts w:cs="Arial"/>
          </w:rPr>
          <w:t>6.2.5.2</w:t>
        </w:r>
        <w:r>
          <w:rPr>
            <w:rFonts w:cs="Arial"/>
          </w:rPr>
          <w:tab/>
          <w:t>Propagation model between TN BS and UE</w:t>
        </w:r>
        <w:bookmarkEnd w:id="2469"/>
        <w:bookmarkEnd w:id="2470"/>
      </w:ins>
    </w:p>
    <w:p w:rsidR="002B0907" w:rsidRDefault="002B0907" w:rsidP="002B0907">
      <w:pPr>
        <w:rPr>
          <w:ins w:id="2472" w:author="R4-2120772" w:date="2021-11-15T15:09:00Z"/>
        </w:rPr>
      </w:pPr>
      <w:ins w:id="2473" w:author="R4-2120772" w:date="2021-11-15T15:09:00Z">
        <w:r>
          <w:t>Propagation model between TN BS and UE could be referred to section 7.4 in TR 38.901.</w:t>
        </w:r>
      </w:ins>
    </w:p>
    <w:p w:rsidR="002B0907" w:rsidRDefault="002B0907" w:rsidP="002B0907">
      <w:pPr>
        <w:pStyle w:val="4"/>
        <w:rPr>
          <w:ins w:id="2474" w:author="R4-2120772" w:date="2021-11-15T15:09:00Z"/>
          <w:rFonts w:cs="Arial"/>
          <w:b/>
        </w:rPr>
      </w:pPr>
      <w:bookmarkStart w:id="2475" w:name="_Toc87889255"/>
      <w:bookmarkStart w:id="2476" w:name="_Toc87951992"/>
      <w:ins w:id="2477" w:author="R4-2120772" w:date="2021-11-15T15:09:00Z">
        <w:r>
          <w:rPr>
            <w:rFonts w:cs="Arial"/>
          </w:rPr>
          <w:t>6.2.5.3</w:t>
        </w:r>
        <w:r>
          <w:rPr>
            <w:rFonts w:cs="Arial"/>
          </w:rPr>
          <w:tab/>
          <w:t>Propagation model between NTN BS and TN BS</w:t>
        </w:r>
        <w:bookmarkEnd w:id="2475"/>
        <w:bookmarkEnd w:id="2476"/>
      </w:ins>
    </w:p>
    <w:p w:rsidR="002B0907" w:rsidRDefault="002B0907" w:rsidP="002B0907">
      <w:pPr>
        <w:spacing w:after="120"/>
        <w:rPr>
          <w:ins w:id="2478" w:author="R4-2120772" w:date="2021-11-15T15:09:00Z"/>
          <w:rFonts w:eastAsia="宋体"/>
        </w:rPr>
      </w:pPr>
      <w:ins w:id="2479" w:author="R4-2120772" w:date="2021-11-15T15:09:00Z">
        <w:r>
          <w:rPr>
            <w:rFonts w:eastAsia="宋体" w:hint="eastAsia"/>
          </w:rPr>
          <w:t>Propagation model between NTN BS and TN BS should reference to TS 38.811 which is used for DL-UL cross link interference for S band.</w:t>
        </w:r>
      </w:ins>
    </w:p>
    <w:p w:rsidR="002B0907" w:rsidRDefault="002B0907" w:rsidP="002B0907">
      <w:pPr>
        <w:pStyle w:val="4"/>
        <w:rPr>
          <w:ins w:id="2480" w:author="R4-2120772" w:date="2021-11-15T15:09:00Z"/>
          <w:rFonts w:cs="Arial"/>
          <w:b/>
        </w:rPr>
      </w:pPr>
      <w:bookmarkStart w:id="2481" w:name="_Toc87889256"/>
      <w:bookmarkStart w:id="2482" w:name="_Toc87951993"/>
      <w:bookmarkStart w:id="2483" w:name="_Toc79091615"/>
      <w:ins w:id="2484" w:author="R4-2120772" w:date="2021-11-15T15:09:00Z">
        <w:r>
          <w:rPr>
            <w:rFonts w:cs="Arial"/>
          </w:rPr>
          <w:t>6.2.5.4</w:t>
        </w:r>
        <w:r>
          <w:rPr>
            <w:rFonts w:cs="Arial"/>
          </w:rPr>
          <w:tab/>
          <w:t>Propagation model for HAPS</w:t>
        </w:r>
        <w:bookmarkEnd w:id="2481"/>
        <w:bookmarkEnd w:id="2482"/>
      </w:ins>
    </w:p>
    <w:p w:rsidR="002B0907" w:rsidRDefault="002B0907" w:rsidP="002B0907">
      <w:pPr>
        <w:rPr>
          <w:ins w:id="2485" w:author="R4-2120772" w:date="2021-11-15T15:09:00Z"/>
        </w:rPr>
      </w:pPr>
      <w:ins w:id="2486" w:author="R4-2120772" w:date="2021-11-15T15:09:00Z">
        <w:r>
          <w:t xml:space="preserve">[To be </w:t>
        </w:r>
        <w:del w:id="2487" w:author="JIN Yiran" w:date="2021-11-15T17:21:00Z">
          <w:r w:rsidDel="00711A6D">
            <w:delText>added</w:delText>
          </w:r>
        </w:del>
      </w:ins>
      <w:ins w:id="2488" w:author="JIN Yiran" w:date="2021-11-15T17:21:00Z">
        <w:r w:rsidR="00711A6D">
          <w:t>updated</w:t>
        </w:r>
      </w:ins>
      <w:ins w:id="2489" w:author="R4-2120772" w:date="2021-11-15T15:09:00Z">
        <w:r>
          <w:t>]</w:t>
        </w:r>
      </w:ins>
    </w:p>
    <w:p w:rsidR="002B0907" w:rsidRDefault="002B0907" w:rsidP="002B0907">
      <w:pPr>
        <w:pStyle w:val="3"/>
        <w:ind w:left="0" w:firstLine="0"/>
        <w:rPr>
          <w:ins w:id="2490" w:author="R4-2120772" w:date="2021-11-15T15:09:00Z"/>
          <w:lang w:eastAsia="zh-CN"/>
        </w:rPr>
      </w:pPr>
      <w:bookmarkStart w:id="2491" w:name="_Toc87889257"/>
      <w:bookmarkStart w:id="2492" w:name="_Toc87951994"/>
      <w:ins w:id="2493" w:author="R4-2120772" w:date="2021-11-15T15:09:00Z">
        <w:r>
          <w:rPr>
            <w:lang w:eastAsia="zh-CN"/>
          </w:rPr>
          <w:t>6.2.6</w:t>
        </w:r>
        <w:r>
          <w:rPr>
            <w:rFonts w:cs="Arial"/>
            <w:lang w:eastAsia="zh-CN"/>
          </w:rPr>
          <w:tab/>
        </w:r>
        <w:bookmarkStart w:id="2494" w:name="_Toc494384421"/>
        <w:r>
          <w:t>Transmission power control model</w:t>
        </w:r>
        <w:bookmarkEnd w:id="2491"/>
        <w:bookmarkEnd w:id="2492"/>
        <w:bookmarkEnd w:id="2494"/>
      </w:ins>
    </w:p>
    <w:p w:rsidR="002B0907" w:rsidRDefault="002B0907" w:rsidP="002B0907">
      <w:pPr>
        <w:pStyle w:val="4"/>
        <w:rPr>
          <w:ins w:id="2495" w:author="R4-2120772" w:date="2021-11-15T15:09:00Z"/>
          <w:rFonts w:cs="Arial"/>
          <w:b/>
          <w:lang w:val="sv-SE"/>
        </w:rPr>
      </w:pPr>
      <w:bookmarkStart w:id="2496" w:name="_Toc87889258"/>
      <w:bookmarkStart w:id="2497" w:name="_Toc87951995"/>
      <w:ins w:id="2498" w:author="R4-2120772" w:date="2021-11-15T15:09:00Z">
        <w:r>
          <w:rPr>
            <w:rFonts w:cs="Arial"/>
          </w:rPr>
          <w:t>6.2.6.1</w:t>
        </w:r>
        <w:r>
          <w:rPr>
            <w:rFonts w:cs="Arial"/>
          </w:rPr>
          <w:tab/>
          <w:t>TN UL TPC</w:t>
        </w:r>
        <w:bookmarkEnd w:id="2496"/>
        <w:bookmarkEnd w:id="2497"/>
      </w:ins>
    </w:p>
    <w:p w:rsidR="002B0907" w:rsidRDefault="002B0907" w:rsidP="002B0907">
      <w:pPr>
        <w:rPr>
          <w:ins w:id="2499" w:author="R4-2120772" w:date="2021-11-15T15:09:00Z"/>
          <w:rFonts w:eastAsia="MS Mincho"/>
          <w:lang w:eastAsia="ja-JP"/>
        </w:rPr>
      </w:pPr>
      <w:ins w:id="2500" w:author="R4-2120772" w:date="2021-11-15T15:09:00Z">
        <w:r>
          <w:rPr>
            <w:rFonts w:eastAsia="MS Mincho"/>
            <w:lang w:eastAsia="ja-JP"/>
          </w:rPr>
          <w:t xml:space="preserve">For uplink scenario, TPC model specified in Section 9.1 TR 36.942 </w:t>
        </w:r>
        <w:r>
          <w:rPr>
            <w:rFonts w:eastAsia="等线"/>
          </w:rPr>
          <w:t>is</w:t>
        </w:r>
        <w:r>
          <w:rPr>
            <w:rFonts w:eastAsia="等线" w:hint="eastAsia"/>
          </w:rPr>
          <w:t xml:space="preserve"> </w:t>
        </w:r>
        <w:r>
          <w:rPr>
            <w:rFonts w:eastAsia="MS Mincho"/>
            <w:lang w:eastAsia="ja-JP"/>
          </w:rPr>
          <w:t>applied for TN with following parameters.</w:t>
        </w:r>
      </w:ins>
    </w:p>
    <w:p w:rsidR="002B0907" w:rsidRDefault="002B0907" w:rsidP="002B0907">
      <w:pPr>
        <w:jc w:val="center"/>
        <w:rPr>
          <w:ins w:id="2501" w:author="R4-2120772" w:date="2021-11-15T15:09:00Z"/>
          <w:rFonts w:eastAsia="宋体"/>
        </w:rPr>
      </w:pPr>
      <w:ins w:id="2502" w:author="R4-2120772" w:date="2021-11-15T15:09:00Z">
        <w:r>
          <w:rPr>
            <w:rFonts w:eastAsia="宋体"/>
            <w:position w:val="-40"/>
          </w:rPr>
          <w:object w:dxaOrig="3668" w:dyaOrig="842">
            <v:shape id="_x0000_i1027" type="#_x0000_t75" style="width:183pt;height:42pt" o:ole="" fillcolor="#0c9">
              <v:imagedata r:id="rId27" o:title=""/>
            </v:shape>
            <o:OLEObject Type="Embed" ProgID="Equation.3" ShapeID="_x0000_i1027" DrawAspect="Content" ObjectID="_1698824387" r:id="rId28"/>
          </w:object>
        </w:r>
      </w:ins>
    </w:p>
    <w:p w:rsidR="002B0907" w:rsidRDefault="002B0907" w:rsidP="002B0907">
      <w:pPr>
        <w:rPr>
          <w:ins w:id="2503" w:author="R4-2120772" w:date="2021-11-15T15:09:00Z"/>
          <w:rFonts w:eastAsia="宋体"/>
        </w:rPr>
      </w:pPr>
      <w:ins w:id="2504" w:author="R4-2120772" w:date="2021-11-15T15:09:00Z">
        <w:r>
          <w:rPr>
            <w:rFonts w:eastAsia="宋体"/>
          </w:rPr>
          <w:t>Where</w:t>
        </w:r>
        <w:r>
          <w:rPr>
            <w:rFonts w:eastAsia="宋体" w:hint="eastAsia"/>
          </w:rPr>
          <w:t>,</w:t>
        </w:r>
        <w:r>
          <w:rPr>
            <w:rFonts w:eastAsia="宋体"/>
          </w:rPr>
          <w:t xml:space="preserve"> P</w:t>
        </w:r>
        <w:r>
          <w:rPr>
            <w:rFonts w:eastAsia="宋体"/>
            <w:vertAlign w:val="subscript"/>
          </w:rPr>
          <w:t>max</w:t>
        </w:r>
        <w:r>
          <w:rPr>
            <w:rFonts w:eastAsia="宋体"/>
          </w:rPr>
          <w:t xml:space="preserve"> = 2</w:t>
        </w:r>
        <w:r>
          <w:rPr>
            <w:rFonts w:eastAsia="宋体" w:hint="eastAsia"/>
          </w:rPr>
          <w:t>3</w:t>
        </w:r>
        <w:r>
          <w:rPr>
            <w:rFonts w:eastAsia="宋体"/>
          </w:rPr>
          <w:t>dBm, R</w:t>
        </w:r>
        <w:r>
          <w:rPr>
            <w:rFonts w:eastAsia="宋体"/>
            <w:vertAlign w:val="subscript"/>
          </w:rPr>
          <w:t>min</w:t>
        </w:r>
        <w:r>
          <w:rPr>
            <w:rFonts w:eastAsia="宋体"/>
          </w:rPr>
          <w:t xml:space="preserve"> = </w:t>
        </w:r>
        <w:r>
          <w:rPr>
            <w:rFonts w:eastAsia="宋体" w:hint="eastAsia"/>
          </w:rPr>
          <w:t xml:space="preserve">TBD </w:t>
        </w:r>
        <w:r>
          <w:rPr>
            <w:rFonts w:eastAsia="宋体"/>
          </w:rPr>
          <w:t>dB, CL</w:t>
        </w:r>
        <w:r>
          <w:rPr>
            <w:rFonts w:eastAsia="宋体"/>
            <w:vertAlign w:val="subscript"/>
          </w:rPr>
          <w:t>x-ile</w:t>
        </w:r>
        <w:r>
          <w:rPr>
            <w:rFonts w:eastAsia="宋体"/>
          </w:rPr>
          <w:t xml:space="preserve"> and γ are set</w:t>
        </w:r>
        <w:r>
          <w:rPr>
            <w:rFonts w:eastAsia="宋体" w:hint="eastAsia"/>
          </w:rPr>
          <w:t xml:space="preserve"> as following</w:t>
        </w:r>
        <w:r>
          <w:rPr>
            <w:rFonts w:eastAsia="宋体"/>
          </w:rPr>
          <w:t>:</w:t>
        </w:r>
      </w:ins>
    </w:p>
    <w:p w:rsidR="002B0907" w:rsidRDefault="002B0907" w:rsidP="002B0907">
      <w:pPr>
        <w:ind w:left="568" w:hanging="284"/>
        <w:rPr>
          <w:ins w:id="2505" w:author="R4-2120772" w:date="2021-11-15T15:09:00Z"/>
          <w:rFonts w:eastAsia="等线"/>
          <w:lang w:val="sv-SE"/>
        </w:rPr>
      </w:pPr>
      <w:ins w:id="2506" w:author="R4-2120772" w:date="2021-11-15T15:09:00Z">
        <w:r>
          <w:rPr>
            <w:rFonts w:eastAsia="MS Mincho"/>
            <w:lang w:val="sv-SE"/>
          </w:rPr>
          <w:t>-</w:t>
        </w:r>
        <w:r>
          <w:rPr>
            <w:rFonts w:eastAsia="MS Mincho"/>
            <w:lang w:val="sv-SE"/>
          </w:rPr>
          <w:tab/>
          <w:t>CL</w:t>
        </w:r>
        <w:r>
          <w:rPr>
            <w:rFonts w:eastAsia="MS Mincho"/>
            <w:vertAlign w:val="subscript"/>
            <w:lang w:val="sv-SE"/>
          </w:rPr>
          <w:t>x-ile</w:t>
        </w:r>
        <w:r>
          <w:rPr>
            <w:rFonts w:eastAsia="MS Mincho"/>
            <w:lang w:val="sv-SE"/>
          </w:rPr>
          <w:t xml:space="preserve"> </w:t>
        </w:r>
        <w:r>
          <w:rPr>
            <w:rFonts w:eastAsia="MS Mincho"/>
            <w:lang w:val="sv-SE" w:eastAsia="ja-JP"/>
          </w:rPr>
          <w:t>= 88 + 10*log</w:t>
        </w:r>
        <w:r>
          <w:rPr>
            <w:rFonts w:eastAsia="MS Mincho"/>
            <w:vertAlign w:val="subscript"/>
            <w:lang w:val="sv-SE" w:eastAsia="ja-JP"/>
          </w:rPr>
          <w:t>10</w:t>
        </w:r>
        <w:r>
          <w:rPr>
            <w:rFonts w:eastAsia="等线"/>
            <w:vertAlign w:val="subscript"/>
            <w:lang w:val="sv-SE"/>
          </w:rPr>
          <w:t xml:space="preserve"> </w:t>
        </w:r>
        <w:r>
          <w:rPr>
            <w:rFonts w:eastAsia="MS Mincho"/>
            <w:lang w:val="sv-SE" w:eastAsia="ja-JP"/>
          </w:rPr>
          <w:t xml:space="preserve">(200/X) + 11 – Y, </w:t>
        </w:r>
      </w:ins>
    </w:p>
    <w:p w:rsidR="002B0907" w:rsidRDefault="002B0907" w:rsidP="002B0907">
      <w:pPr>
        <w:ind w:left="568"/>
        <w:rPr>
          <w:ins w:id="2507" w:author="R4-2120772" w:date="2021-11-15T15:09:00Z"/>
          <w:rFonts w:eastAsia="MS Mincho"/>
          <w:lang w:eastAsia="ja-JP"/>
        </w:rPr>
      </w:pPr>
      <w:ins w:id="2508" w:author="R4-2120772" w:date="2021-11-15T15:09:00Z">
        <w:r>
          <w:rPr>
            <w:rFonts w:eastAsia="MS Mincho"/>
            <w:lang w:eastAsia="ja-JP"/>
          </w:rPr>
          <w:t>where X is UL transmission BW (MHz) and Y is the BS noise figure</w:t>
        </w:r>
      </w:ins>
    </w:p>
    <w:p w:rsidR="002B0907" w:rsidRDefault="002B0907" w:rsidP="002B0907">
      <w:pPr>
        <w:ind w:left="568" w:hanging="284"/>
        <w:rPr>
          <w:ins w:id="2509" w:author="R4-2120772" w:date="2021-11-15T15:09:00Z"/>
          <w:rFonts w:eastAsia="MS Mincho"/>
          <w:lang w:eastAsia="ja-JP"/>
        </w:rPr>
      </w:pPr>
      <w:ins w:id="2510" w:author="R4-2120772" w:date="2021-11-15T15:09:00Z">
        <w:r>
          <w:rPr>
            <w:rFonts w:eastAsia="MS Mincho"/>
          </w:rPr>
          <w:lastRenderedPageBreak/>
          <w:t>-</w:t>
        </w:r>
        <w:r>
          <w:rPr>
            <w:rFonts w:eastAsia="MS Mincho"/>
          </w:rPr>
          <w:tab/>
          <w:t>γ</w:t>
        </w:r>
        <w:r>
          <w:rPr>
            <w:rFonts w:eastAsia="MS Mincho"/>
            <w:lang w:eastAsia="ja-JP"/>
          </w:rPr>
          <w:t xml:space="preserve"> = 1For uplink scenario, </w:t>
        </w:r>
      </w:ins>
    </w:p>
    <w:p w:rsidR="002B0907" w:rsidRDefault="002B0907" w:rsidP="002B0907">
      <w:pPr>
        <w:pStyle w:val="4"/>
        <w:rPr>
          <w:ins w:id="2511" w:author="R4-2120772" w:date="2021-11-15T15:09:00Z"/>
          <w:rFonts w:cs="Arial"/>
          <w:b/>
          <w:lang w:val="sv-SE"/>
        </w:rPr>
      </w:pPr>
      <w:bookmarkStart w:id="2512" w:name="_Toc87889259"/>
      <w:bookmarkStart w:id="2513" w:name="_Toc87951996"/>
      <w:ins w:id="2514" w:author="R4-2120772" w:date="2021-11-15T15:09:00Z">
        <w:r>
          <w:rPr>
            <w:rFonts w:cs="Arial"/>
          </w:rPr>
          <w:t>6.2.6.2</w:t>
        </w:r>
        <w:r>
          <w:rPr>
            <w:rFonts w:cs="Arial"/>
          </w:rPr>
          <w:tab/>
          <w:t>NTN UL TPC</w:t>
        </w:r>
        <w:bookmarkEnd w:id="2512"/>
        <w:bookmarkEnd w:id="2513"/>
      </w:ins>
    </w:p>
    <w:p w:rsidR="002B0907" w:rsidRDefault="002B0907" w:rsidP="002B0907">
      <w:pPr>
        <w:rPr>
          <w:ins w:id="2515" w:author="R4-2120772" w:date="2021-11-15T15:09:00Z"/>
          <w:lang w:val="sv-SE"/>
        </w:rPr>
      </w:pPr>
      <w:ins w:id="2516" w:author="R4-2120772" w:date="2021-11-15T15:09:00Z">
        <w:r>
          <w:rPr>
            <w:lang w:val="sv-SE"/>
          </w:rPr>
          <w:t>For the coexistence study, the same TPC model of TN for NTN UL scenarios is adopted but needs to revise CLx-ile to align with UE UL power control parameters used in TR</w:t>
        </w:r>
      </w:ins>
      <w:ins w:id="2517" w:author="JIN Yiran" w:date="2021-11-15T16:56:00Z">
        <w:r w:rsidR="00527BA1">
          <w:rPr>
            <w:lang w:val="sv-SE"/>
          </w:rPr>
          <w:t xml:space="preserve"> </w:t>
        </w:r>
      </w:ins>
      <w:ins w:id="2518" w:author="R4-2120772" w:date="2021-11-15T15:09:00Z">
        <w:r>
          <w:rPr>
            <w:lang w:val="sv-SE"/>
          </w:rPr>
          <w:t>38.821. [The CLx-ile value should be adapted for rural scenario.]</w:t>
        </w:r>
      </w:ins>
    </w:p>
    <w:p w:rsidR="002B0907" w:rsidRDefault="002B0907" w:rsidP="002B0907">
      <w:pPr>
        <w:pStyle w:val="4"/>
        <w:rPr>
          <w:ins w:id="2519" w:author="R4-2120772" w:date="2021-11-15T15:09:00Z"/>
          <w:rFonts w:cs="Arial"/>
          <w:b/>
          <w:lang w:val="sv-SE"/>
        </w:rPr>
      </w:pPr>
      <w:bookmarkStart w:id="2520" w:name="_Toc87889260"/>
      <w:bookmarkStart w:id="2521" w:name="_Toc87951997"/>
      <w:ins w:id="2522" w:author="R4-2120772" w:date="2021-11-15T15:09:00Z">
        <w:r>
          <w:rPr>
            <w:rFonts w:cs="Arial"/>
          </w:rPr>
          <w:t>6.2.6.3</w:t>
        </w:r>
        <w:r>
          <w:rPr>
            <w:rFonts w:cs="Arial"/>
          </w:rPr>
          <w:tab/>
          <w:t>DL TPC</w:t>
        </w:r>
        <w:bookmarkEnd w:id="2520"/>
        <w:bookmarkEnd w:id="2521"/>
      </w:ins>
    </w:p>
    <w:p w:rsidR="002B0907" w:rsidRDefault="002B0907" w:rsidP="002B0907">
      <w:pPr>
        <w:rPr>
          <w:ins w:id="2523" w:author="R4-2120772" w:date="2021-11-15T15:09:00Z"/>
          <w:lang w:val="sv-SE"/>
        </w:rPr>
      </w:pPr>
      <w:ins w:id="2524" w:author="R4-2120772" w:date="2021-11-15T15:09:00Z">
        <w:r>
          <w:rPr>
            <w:lang w:val="sv-SE"/>
          </w:rPr>
          <w:t>For downlink scenario, no power control scheme is applied.</w:t>
        </w:r>
      </w:ins>
    </w:p>
    <w:p w:rsidR="002B0907" w:rsidRDefault="002B0907" w:rsidP="002B0907">
      <w:pPr>
        <w:pStyle w:val="3"/>
        <w:ind w:left="0" w:firstLine="0"/>
        <w:rPr>
          <w:ins w:id="2525" w:author="R4-2120772" w:date="2021-11-15T15:09:00Z"/>
          <w:lang w:eastAsia="zh-CN"/>
        </w:rPr>
      </w:pPr>
      <w:bookmarkStart w:id="2526" w:name="_Toc87889261"/>
      <w:bookmarkStart w:id="2527" w:name="_Toc87951998"/>
      <w:ins w:id="2528" w:author="R4-2120772" w:date="2021-11-15T15:09:00Z">
        <w:r>
          <w:rPr>
            <w:lang w:eastAsia="zh-CN"/>
          </w:rPr>
          <w:t>6.2.7</w:t>
        </w:r>
        <w:r>
          <w:rPr>
            <w:rFonts w:cs="Arial"/>
            <w:lang w:eastAsia="zh-CN"/>
          </w:rPr>
          <w:tab/>
        </w:r>
        <w:r>
          <w:t>Received power model</w:t>
        </w:r>
        <w:bookmarkEnd w:id="2526"/>
        <w:bookmarkEnd w:id="2527"/>
      </w:ins>
    </w:p>
    <w:p w:rsidR="002B0907" w:rsidRDefault="002B0907" w:rsidP="002B0907">
      <w:pPr>
        <w:rPr>
          <w:ins w:id="2529" w:author="R4-2120772" w:date="2021-11-15T15:09:00Z"/>
        </w:rPr>
      </w:pPr>
      <w:ins w:id="2530" w:author="R4-2120772" w:date="2021-11-15T15:09:00Z">
        <w:r>
          <w:t>The received power in downlink and uplink scenarios is defined as below:</w:t>
        </w:r>
      </w:ins>
    </w:p>
    <w:p w:rsidR="002B0907" w:rsidRDefault="002B0907" w:rsidP="002B0907">
      <w:pPr>
        <w:ind w:firstLine="420"/>
        <w:rPr>
          <w:ins w:id="2531" w:author="R4-2120772" w:date="2021-11-15T15:09:00Z"/>
          <w:i/>
        </w:rPr>
      </w:pPr>
      <w:ins w:id="2532" w:author="R4-2120772" w:date="2021-11-15T15:09:00Z">
        <w:r>
          <w:rPr>
            <w:i/>
          </w:rPr>
          <w:t>RX_PWR = TX_PWR – Path loss + G_TX + G_RX</w:t>
        </w:r>
      </w:ins>
    </w:p>
    <w:p w:rsidR="002B0907" w:rsidRDefault="002B0907" w:rsidP="002B0907">
      <w:pPr>
        <w:ind w:left="420" w:firstLine="420"/>
        <w:rPr>
          <w:ins w:id="2533" w:author="R4-2120772" w:date="2021-11-15T15:09:00Z"/>
        </w:rPr>
      </w:pPr>
      <w:ins w:id="2534" w:author="R4-2120772" w:date="2021-11-15T15:09:00Z">
        <w:r>
          <w:t>Where,</w:t>
        </w:r>
      </w:ins>
    </w:p>
    <w:p w:rsidR="002B0907" w:rsidRDefault="002B0907" w:rsidP="002B0907">
      <w:pPr>
        <w:ind w:left="420" w:firstLine="420"/>
        <w:rPr>
          <w:ins w:id="2535" w:author="R4-2120772" w:date="2021-11-15T15:09:00Z"/>
        </w:rPr>
      </w:pPr>
      <w:ins w:id="2536" w:author="R4-2120772" w:date="2021-11-15T15:09:00Z">
        <w:r>
          <w:t>RX_PWR is the received power</w:t>
        </w:r>
      </w:ins>
    </w:p>
    <w:p w:rsidR="002B0907" w:rsidRDefault="002B0907" w:rsidP="002B0907">
      <w:pPr>
        <w:ind w:left="420" w:firstLine="420"/>
        <w:rPr>
          <w:ins w:id="2537" w:author="R4-2120772" w:date="2021-11-15T15:09:00Z"/>
        </w:rPr>
      </w:pPr>
      <w:ins w:id="2538" w:author="R4-2120772" w:date="2021-11-15T15:09:00Z">
        <w:r>
          <w:t>TX_PWR is the transmitted power</w:t>
        </w:r>
      </w:ins>
    </w:p>
    <w:p w:rsidR="002B0907" w:rsidRDefault="002B0907" w:rsidP="002B0907">
      <w:pPr>
        <w:ind w:left="420" w:firstLine="420"/>
        <w:rPr>
          <w:ins w:id="2539" w:author="R4-2120772" w:date="2021-11-15T15:09:00Z"/>
        </w:rPr>
      </w:pPr>
      <w:ins w:id="2540" w:author="R4-2120772" w:date="2021-11-15T15:09:00Z">
        <w:r>
          <w:t>G_TX is the transmitter antenna gain (directional array gain)</w:t>
        </w:r>
      </w:ins>
    </w:p>
    <w:p w:rsidR="002B0907" w:rsidRDefault="002B0907" w:rsidP="002B0907">
      <w:pPr>
        <w:ind w:left="420" w:firstLine="420"/>
        <w:rPr>
          <w:ins w:id="2541" w:author="R4-2120772" w:date="2021-11-15T15:09:00Z"/>
        </w:rPr>
      </w:pPr>
      <w:ins w:id="2542" w:author="R4-2120772" w:date="2021-11-15T15:09:00Z">
        <w:r>
          <w:t>G_RX is the receiver antenna gain (directional array gain).</w:t>
        </w:r>
      </w:ins>
    </w:p>
    <w:p w:rsidR="002B0907" w:rsidRDefault="002B0907" w:rsidP="002B0907">
      <w:pPr>
        <w:pStyle w:val="3"/>
        <w:ind w:left="0" w:firstLine="0"/>
        <w:rPr>
          <w:ins w:id="2543" w:author="R4-2120772" w:date="2021-11-15T15:09:00Z"/>
        </w:rPr>
      </w:pPr>
      <w:bookmarkStart w:id="2544" w:name="_Toc87889262"/>
      <w:bookmarkStart w:id="2545" w:name="_Toc87951999"/>
      <w:ins w:id="2546" w:author="R4-2120772" w:date="2021-11-15T15:09:00Z">
        <w:r>
          <w:rPr>
            <w:lang w:eastAsia="zh-CN"/>
          </w:rPr>
          <w:t>6.2.8</w:t>
        </w:r>
        <w:r>
          <w:rPr>
            <w:rFonts w:cs="Arial"/>
            <w:lang w:eastAsia="zh-CN"/>
          </w:rPr>
          <w:tab/>
        </w:r>
        <w:r>
          <w:t>Performance metric</w:t>
        </w:r>
        <w:bookmarkEnd w:id="2544"/>
        <w:bookmarkEnd w:id="2545"/>
      </w:ins>
    </w:p>
    <w:p w:rsidR="002B0907" w:rsidRDefault="002B0907" w:rsidP="002B0907">
      <w:pPr>
        <w:spacing w:after="120"/>
        <w:rPr>
          <w:ins w:id="2547" w:author="R4-2120772" w:date="2021-11-15T15:09:00Z"/>
          <w:rFonts w:eastAsia="宋体"/>
        </w:rPr>
      </w:pPr>
      <w:ins w:id="2548" w:author="R4-2120772" w:date="2021-11-15T15:09:00Z">
        <w:r>
          <w:rPr>
            <w:rFonts w:eastAsia="宋体" w:hint="eastAsia"/>
          </w:rPr>
          <w:t>For NR,</w:t>
        </w:r>
        <w:r>
          <w:rPr>
            <w:rFonts w:eastAsia="宋体"/>
          </w:rPr>
          <w:t xml:space="preserve"> t</w:t>
        </w:r>
        <w:r>
          <w:rPr>
            <w:rFonts w:eastAsia="宋体" w:hint="eastAsia"/>
          </w:rPr>
          <w:t>he average throughput loss and 5%-ile throughput loss should be less than 5%.</w:t>
        </w:r>
      </w:ins>
    </w:p>
    <w:p w:rsidR="002B0907" w:rsidRDefault="002B0907" w:rsidP="002B0907">
      <w:pPr>
        <w:spacing w:after="120"/>
        <w:rPr>
          <w:ins w:id="2549" w:author="R4-2120772" w:date="2021-11-15T15:09:00Z"/>
          <w:rFonts w:eastAsia="宋体"/>
        </w:rPr>
      </w:pPr>
      <w:ins w:id="2550" w:author="R4-2120772" w:date="2021-11-15T15:09:00Z">
        <w:r>
          <w:rPr>
            <w:rFonts w:eastAsia="宋体"/>
          </w:rPr>
          <w:t>F</w:t>
        </w:r>
        <w:r>
          <w:rPr>
            <w:rFonts w:eastAsia="宋体" w:hint="eastAsia"/>
          </w:rPr>
          <w:t xml:space="preserve">or NB-IOT, </w:t>
        </w:r>
        <w:r>
          <w:rPr>
            <w:rFonts w:eastAsia="宋体"/>
          </w:rPr>
          <w:t>t</w:t>
        </w:r>
        <w:r>
          <w:rPr>
            <w:rFonts w:eastAsia="宋体" w:hint="eastAsia"/>
          </w:rPr>
          <w:t>he</w:t>
        </w:r>
        <w:r>
          <w:rPr>
            <w:rFonts w:eastAsia="宋体"/>
          </w:rPr>
          <w:t xml:space="preserve"> </w:t>
        </w:r>
        <w:r>
          <w:rPr>
            <w:rFonts w:eastAsia="宋体" w:hint="eastAsia"/>
          </w:rPr>
          <w:t xml:space="preserve">SNR loss should </w:t>
        </w:r>
        <w:r>
          <w:rPr>
            <w:rFonts w:eastAsia="宋体"/>
          </w:rPr>
          <w:t xml:space="preserve">refer </w:t>
        </w:r>
        <w:r>
          <w:rPr>
            <w:rFonts w:eastAsia="宋体" w:hint="eastAsia"/>
          </w:rPr>
          <w:t xml:space="preserve">to </w:t>
        </w:r>
      </w:ins>
      <w:ins w:id="2551" w:author="JIN Yiran" w:date="2021-11-15T16:56:00Z">
        <w:r w:rsidR="00527BA1">
          <w:rPr>
            <w:rFonts w:eastAsia="宋体"/>
          </w:rPr>
          <w:t xml:space="preserve">TR </w:t>
        </w:r>
      </w:ins>
      <w:ins w:id="2552" w:author="R4-2120772" w:date="2021-11-15T15:09:00Z">
        <w:r>
          <w:rPr>
            <w:rFonts w:eastAsia="宋体" w:hint="eastAsia"/>
          </w:rPr>
          <w:t>36.802</w:t>
        </w:r>
      </w:ins>
      <w:ins w:id="2553" w:author="JIN Yiran" w:date="2021-11-15T18:54:00Z">
        <w:r w:rsidR="00B936D7">
          <w:rPr>
            <w:rFonts w:eastAsia="宋体"/>
          </w:rPr>
          <w:t>[14]</w:t>
        </w:r>
      </w:ins>
      <w:ins w:id="2554" w:author="R4-2120772" w:date="2021-11-15T15:09:00Z">
        <w:r>
          <w:rPr>
            <w:rFonts w:eastAsia="宋体" w:hint="eastAsia"/>
          </w:rPr>
          <w:t>.</w:t>
        </w:r>
      </w:ins>
    </w:p>
    <w:p w:rsidR="002B0907" w:rsidRDefault="002B0907" w:rsidP="002B0907">
      <w:pPr>
        <w:spacing w:after="120"/>
        <w:rPr>
          <w:ins w:id="2555" w:author="R4-2120772" w:date="2021-11-15T15:09:00Z"/>
          <w:rFonts w:eastAsia="宋体"/>
        </w:rPr>
      </w:pPr>
      <w:ins w:id="2556" w:author="R4-2120772" w:date="2021-11-15T15:09:00Z">
        <w:r>
          <w:rPr>
            <w:rFonts w:eastAsia="宋体"/>
          </w:rPr>
          <w:t>F</w:t>
        </w:r>
        <w:r>
          <w:rPr>
            <w:rFonts w:eastAsia="宋体" w:hint="eastAsia"/>
          </w:rPr>
          <w:t xml:space="preserve">or NTN, </w:t>
        </w:r>
        <w:r>
          <w:rPr>
            <w:rFonts w:eastAsia="宋体"/>
          </w:rPr>
          <w:t>The average throughput loss and 5%-ile throughput loss should be less than 5%.</w:t>
        </w:r>
      </w:ins>
    </w:p>
    <w:p w:rsidR="002B0907" w:rsidRDefault="002B0907" w:rsidP="002B0907">
      <w:pPr>
        <w:pStyle w:val="3"/>
        <w:ind w:left="0" w:firstLine="0"/>
        <w:rPr>
          <w:ins w:id="2557" w:author="R4-2120772" w:date="2021-11-15T15:09:00Z"/>
        </w:rPr>
      </w:pPr>
      <w:bookmarkStart w:id="2558" w:name="_Toc87889263"/>
      <w:bookmarkStart w:id="2559" w:name="_Toc87952000"/>
      <w:ins w:id="2560" w:author="R4-2120772" w:date="2021-11-15T15:09:00Z">
        <w:r>
          <w:rPr>
            <w:lang w:eastAsia="zh-CN"/>
          </w:rPr>
          <w:t>6.2.9</w:t>
        </w:r>
        <w:r>
          <w:rPr>
            <w:rFonts w:cs="Arial"/>
            <w:lang w:eastAsia="zh-CN"/>
          </w:rPr>
          <w:tab/>
        </w:r>
        <w:r>
          <w:t>Throughput ~ SNR mapping</w:t>
        </w:r>
        <w:bookmarkEnd w:id="2558"/>
        <w:bookmarkEnd w:id="2559"/>
      </w:ins>
    </w:p>
    <w:p w:rsidR="002B0907" w:rsidRDefault="002B0907" w:rsidP="002B0907">
      <w:pPr>
        <w:rPr>
          <w:ins w:id="2561" w:author="R4-2120772" w:date="2021-11-15T15:09:00Z"/>
        </w:rPr>
      </w:pPr>
      <w:ins w:id="2562" w:author="R4-2120772" w:date="2021-11-15T15:09:00Z">
        <w:r>
          <w:t>[To be</w:t>
        </w:r>
        <w:del w:id="2563" w:author="JIN Yiran" w:date="2021-11-15T16:48:00Z">
          <w:r w:rsidDel="00046B9C">
            <w:delText xml:space="preserve"> added</w:delText>
          </w:r>
        </w:del>
      </w:ins>
      <w:ins w:id="2564" w:author="JIN Yiran" w:date="2021-11-15T16:48:00Z">
        <w:r w:rsidR="00046B9C">
          <w:t xml:space="preserve"> </w:t>
        </w:r>
        <w:r w:rsidR="00046B9C">
          <w:rPr>
            <w:rFonts w:hint="eastAsia"/>
            <w:lang w:eastAsia="zh-CN"/>
          </w:rPr>
          <w:t>updated</w:t>
        </w:r>
      </w:ins>
      <w:ins w:id="2565" w:author="R4-2120772" w:date="2021-11-15T15:09:00Z">
        <w:r>
          <w:t>]</w:t>
        </w:r>
      </w:ins>
    </w:p>
    <w:bookmarkEnd w:id="2483"/>
    <w:p w:rsidR="002B0907" w:rsidDel="00046B9C" w:rsidRDefault="002B0907" w:rsidP="002B0907">
      <w:pPr>
        <w:spacing w:after="120"/>
        <w:rPr>
          <w:ins w:id="2566" w:author="R4-2120772" w:date="2021-11-15T15:09:00Z"/>
          <w:del w:id="2567" w:author="JIN Yiran" w:date="2021-11-15T16:48:00Z"/>
          <w:rFonts w:eastAsia="宋体"/>
        </w:rPr>
      </w:pPr>
    </w:p>
    <w:p w:rsidR="002B0907" w:rsidRDefault="002B0907" w:rsidP="002B0907">
      <w:pPr>
        <w:pStyle w:val="2"/>
        <w:ind w:left="432" w:hanging="432"/>
        <w:rPr>
          <w:ins w:id="2568" w:author="R4-2120772" w:date="2021-11-15T15:09:00Z"/>
        </w:rPr>
      </w:pPr>
      <w:bookmarkStart w:id="2569" w:name="_Toc87889264"/>
      <w:bookmarkStart w:id="2570" w:name="_Toc87952001"/>
      <w:ins w:id="2571" w:author="R4-2120772" w:date="2021-11-15T15:09:00Z">
        <w:r>
          <w:t>6.3</w:t>
        </w:r>
        <w:r>
          <w:tab/>
          <w:t xml:space="preserve">Co-existence simulation </w:t>
        </w:r>
        <w:r>
          <w:rPr>
            <w:rFonts w:hint="eastAsia"/>
          </w:rPr>
          <w:t>methodology</w:t>
        </w:r>
        <w:bookmarkEnd w:id="2569"/>
        <w:bookmarkEnd w:id="2570"/>
      </w:ins>
    </w:p>
    <w:p w:rsidR="002B0907" w:rsidRDefault="002B0907" w:rsidP="002B0907">
      <w:pPr>
        <w:spacing w:after="120"/>
        <w:rPr>
          <w:ins w:id="2572" w:author="R4-2120772" w:date="2021-11-15T15:09:00Z"/>
          <w:rFonts w:eastAsia="宋体"/>
        </w:rPr>
      </w:pPr>
      <w:ins w:id="2573" w:author="R4-2120772" w:date="2021-11-15T15:09:00Z">
        <w:r>
          <w:rPr>
            <w:rFonts w:eastAsia="宋体"/>
          </w:rPr>
          <w:t xml:space="preserve">Adopt following simulation steps. </w:t>
        </w:r>
      </w:ins>
    </w:p>
    <w:p w:rsidR="002B0907" w:rsidRDefault="002B0907" w:rsidP="002B0907">
      <w:pPr>
        <w:numPr>
          <w:ilvl w:val="0"/>
          <w:numId w:val="4"/>
        </w:numPr>
        <w:spacing w:after="120" w:line="259" w:lineRule="auto"/>
        <w:ind w:left="567"/>
        <w:rPr>
          <w:ins w:id="2574" w:author="R4-2120772" w:date="2021-11-15T15:09:00Z"/>
          <w:rFonts w:eastAsia="宋体"/>
          <w:szCs w:val="24"/>
        </w:rPr>
      </w:pPr>
      <w:ins w:id="2575" w:author="R4-2120772" w:date="2021-11-15T15:09:00Z">
        <w:r>
          <w:rPr>
            <w:rFonts w:eastAsia="MS Mincho"/>
          </w:rPr>
          <w:t xml:space="preserve">Generate aggressor and victim networks. </w:t>
        </w:r>
      </w:ins>
    </w:p>
    <w:p w:rsidR="002B0907" w:rsidRDefault="002B0907" w:rsidP="002B0907">
      <w:pPr>
        <w:numPr>
          <w:ilvl w:val="0"/>
          <w:numId w:val="5"/>
        </w:numPr>
        <w:spacing w:after="120" w:line="259" w:lineRule="auto"/>
        <w:rPr>
          <w:ins w:id="2576" w:author="R4-2120772" w:date="2021-11-15T15:09:00Z"/>
          <w:rFonts w:eastAsia="宋体"/>
          <w:szCs w:val="24"/>
        </w:rPr>
      </w:pPr>
      <w:ins w:id="2577" w:author="R4-2120772" w:date="2021-11-15T15:09:00Z">
        <w:r>
          <w:rPr>
            <w:rFonts w:eastAsia="MS Mincho"/>
            <w:szCs w:val="24"/>
          </w:rPr>
          <w:t>NTN central beam is at satellite nadir, surrounded with 6 co-frequency beams. NTN FRFs higher than 1 need to be considered. Assume one NTN aggressor as default.</w:t>
        </w:r>
      </w:ins>
    </w:p>
    <w:p w:rsidR="002B0907" w:rsidRDefault="002B0907" w:rsidP="002B0907">
      <w:pPr>
        <w:numPr>
          <w:ilvl w:val="0"/>
          <w:numId w:val="5"/>
        </w:numPr>
        <w:spacing w:after="120" w:line="259" w:lineRule="auto"/>
        <w:rPr>
          <w:ins w:id="2578" w:author="R4-2120772" w:date="2021-11-15T15:09:00Z"/>
          <w:rFonts w:eastAsia="宋体"/>
          <w:szCs w:val="24"/>
        </w:rPr>
      </w:pPr>
      <w:ins w:id="2579" w:author="R4-2120772" w:date="2021-11-15T15:09:00Z">
        <w:r>
          <w:rPr>
            <w:rFonts w:eastAsia="MS Mincho"/>
            <w:szCs w:val="24"/>
          </w:rPr>
          <w:t>Deployment of TN network (19 cells with wraparound) refers to Table 6.2.1.1-1</w:t>
        </w:r>
      </w:ins>
    </w:p>
    <w:p w:rsidR="002B0907" w:rsidRDefault="002B0907" w:rsidP="002B0907">
      <w:pPr>
        <w:numPr>
          <w:ilvl w:val="0"/>
          <w:numId w:val="4"/>
        </w:numPr>
        <w:spacing w:after="120" w:line="259" w:lineRule="auto"/>
        <w:ind w:left="567"/>
        <w:rPr>
          <w:ins w:id="2580" w:author="R4-2120772" w:date="2021-11-15T15:09:00Z"/>
          <w:rFonts w:eastAsia="宋体"/>
          <w:szCs w:val="24"/>
        </w:rPr>
      </w:pPr>
      <w:ins w:id="2581" w:author="R4-2120772" w:date="2021-11-15T15:09:00Z">
        <w:r>
          <w:rPr>
            <w:rFonts w:eastAsia="MS Mincho"/>
          </w:rPr>
          <w:t>UE associations</w:t>
        </w:r>
      </w:ins>
    </w:p>
    <w:p w:rsidR="002B0907" w:rsidRDefault="002B0907" w:rsidP="002B0907">
      <w:pPr>
        <w:numPr>
          <w:ilvl w:val="0"/>
          <w:numId w:val="5"/>
        </w:numPr>
        <w:spacing w:after="120" w:line="259" w:lineRule="auto"/>
        <w:rPr>
          <w:ins w:id="2582" w:author="R4-2120772" w:date="2021-11-15T15:09:00Z"/>
          <w:rFonts w:eastAsia="等线"/>
        </w:rPr>
      </w:pPr>
      <w:ins w:id="2583" w:author="R4-2120772" w:date="2021-11-15T15:09:00Z">
        <w:r>
          <w:rPr>
            <w:rFonts w:eastAsia="MS Mincho"/>
            <w:szCs w:val="24"/>
          </w:rPr>
          <w:t xml:space="preserve">TN UE are generated randomly inside the TN network, make sure enough TN UEs are associated to each TN sectors based on coupling loss. </w:t>
        </w:r>
      </w:ins>
    </w:p>
    <w:p w:rsidR="002B0907" w:rsidRDefault="002B0907" w:rsidP="002B0907">
      <w:pPr>
        <w:numPr>
          <w:ilvl w:val="0"/>
          <w:numId w:val="5"/>
        </w:numPr>
        <w:spacing w:after="120" w:line="259" w:lineRule="auto"/>
        <w:rPr>
          <w:ins w:id="2584" w:author="R4-2120772" w:date="2021-11-15T15:09:00Z"/>
          <w:rFonts w:eastAsia="等线"/>
        </w:rPr>
      </w:pPr>
      <w:ins w:id="2585" w:author="R4-2120772" w:date="2021-11-15T15:09:00Z">
        <w:r>
          <w:rPr>
            <w:rFonts w:eastAsia="等线"/>
          </w:rPr>
          <w:t xml:space="preserve">Deployment of </w:t>
        </w:r>
        <w:r>
          <w:rPr>
            <w:rFonts w:eastAsia="等线" w:hint="eastAsia"/>
          </w:rPr>
          <w:t>N</w:t>
        </w:r>
        <w:r>
          <w:rPr>
            <w:rFonts w:eastAsia="等线"/>
          </w:rPr>
          <w:t xml:space="preserve">TN UE refers to </w:t>
        </w:r>
        <w:r>
          <w:rPr>
            <w:rFonts w:eastAsia="MS Mincho"/>
            <w:szCs w:val="24"/>
          </w:rPr>
          <w:t>Table 6.2.1.1-1</w:t>
        </w:r>
        <w:r>
          <w:rPr>
            <w:rFonts w:eastAsia="等线"/>
          </w:rPr>
          <w:t>.</w:t>
        </w:r>
      </w:ins>
    </w:p>
    <w:p w:rsidR="002B0907" w:rsidRDefault="002B0907" w:rsidP="002B0907">
      <w:pPr>
        <w:numPr>
          <w:ilvl w:val="0"/>
          <w:numId w:val="4"/>
        </w:numPr>
        <w:spacing w:after="120" w:line="259" w:lineRule="auto"/>
        <w:ind w:left="567"/>
        <w:rPr>
          <w:ins w:id="2586" w:author="R4-2120772" w:date="2021-11-15T15:09:00Z"/>
          <w:rFonts w:eastAsia="宋体"/>
          <w:szCs w:val="24"/>
        </w:rPr>
      </w:pPr>
      <w:ins w:id="2587" w:author="R4-2120772" w:date="2021-11-15T15:09:00Z">
        <w:r>
          <w:rPr>
            <w:rFonts w:eastAsia="MS Mincho"/>
          </w:rPr>
          <w:t>Once association is done, round robin scheduling is used. BF weights are adjusted to point to the LOS direction between BS-UE. This</w:t>
        </w:r>
        <w:r>
          <w:rPr>
            <w:rFonts w:eastAsia="MS Mincho"/>
            <w:lang w:eastAsia="ja-JP"/>
          </w:rPr>
          <w:t xml:space="preserve"> is</w:t>
        </w:r>
        <w:r>
          <w:rPr>
            <w:rFonts w:eastAsia="MS Mincho"/>
          </w:rPr>
          <w:t xml:space="preserve"> done for both victim and aggressor networks.</w:t>
        </w:r>
      </w:ins>
    </w:p>
    <w:p w:rsidR="002B0907" w:rsidRDefault="002B0907" w:rsidP="002B0907">
      <w:pPr>
        <w:numPr>
          <w:ilvl w:val="0"/>
          <w:numId w:val="4"/>
        </w:numPr>
        <w:spacing w:after="120" w:line="259" w:lineRule="auto"/>
        <w:ind w:left="567"/>
        <w:rPr>
          <w:ins w:id="2588" w:author="R4-2120772" w:date="2021-11-15T15:09:00Z"/>
          <w:rFonts w:eastAsia="宋体"/>
          <w:szCs w:val="24"/>
        </w:rPr>
      </w:pPr>
      <w:ins w:id="2589" w:author="R4-2120772" w:date="2021-11-15T15:09:00Z">
        <w:r>
          <w:rPr>
            <w:rFonts w:eastAsia="MS Mincho"/>
            <w:lang w:eastAsia="ja-JP"/>
          </w:rPr>
          <w:t>T</w:t>
        </w:r>
        <w:r>
          <w:rPr>
            <w:rFonts w:eastAsia="MS Mincho"/>
          </w:rPr>
          <w:t xml:space="preserve">hroughput </w:t>
        </w:r>
        <w:r>
          <w:rPr>
            <w:rFonts w:eastAsia="MS Mincho"/>
            <w:lang w:eastAsia="ja-JP"/>
          </w:rPr>
          <w:t xml:space="preserve">is computed </w:t>
        </w:r>
        <w:r>
          <w:rPr>
            <w:rFonts w:eastAsia="MS Mincho"/>
          </w:rPr>
          <w:t>in the victim systems without considering ACI</w:t>
        </w:r>
        <w:r>
          <w:rPr>
            <w:rFonts w:eastAsia="MS Mincho"/>
            <w:lang w:eastAsia="ja-JP"/>
          </w:rPr>
          <w:t xml:space="preserve"> as below:</w:t>
        </w:r>
      </w:ins>
    </w:p>
    <w:p w:rsidR="002B0907" w:rsidRDefault="002B0907" w:rsidP="002B0907">
      <w:pPr>
        <w:spacing w:after="120"/>
        <w:ind w:left="567"/>
        <w:rPr>
          <w:ins w:id="2590" w:author="R4-2120772" w:date="2021-11-15T15:09:00Z"/>
          <w:rFonts w:eastAsia="MS Mincho"/>
        </w:rPr>
      </w:pPr>
      <w:ins w:id="2591" w:author="R4-2120772" w:date="2021-11-15T15:09:00Z">
        <w:r>
          <w:rPr>
            <w:rFonts w:eastAsia="宋体" w:hint="eastAsia"/>
          </w:rPr>
          <w:lastRenderedPageBreak/>
          <w:t>-</w:t>
        </w:r>
        <w:r>
          <w:rPr>
            <w:rFonts w:eastAsia="宋体"/>
          </w:rPr>
          <w:t xml:space="preserve"> </w:t>
        </w:r>
        <m:oMath>
          <m:sSub>
            <m:sSubPr>
              <m:ctrlPr>
                <w:rPr>
                  <w:rFonts w:ascii="Cambria Math" w:eastAsia="MS Mincho" w:hAnsi="Cambria Math"/>
                  <w:i/>
                  <w:iCs/>
                </w:rPr>
              </m:ctrlPr>
            </m:sSubPr>
            <m:e>
              <m:r>
                <w:rPr>
                  <w:rFonts w:ascii="Cambria Math" w:eastAsia="MS Mincho" w:hAnsi="Cambria Math"/>
                </w:rPr>
                <m:t>Thput</m:t>
              </m:r>
            </m:e>
            <m:sub>
              <m:r>
                <m:rPr>
                  <m:sty m:val="p"/>
                </m:rPr>
                <w:rPr>
                  <w:rFonts w:ascii="Cambria Math" w:eastAsia="MS Mincho" w:hAnsi="Cambria Math"/>
                </w:rPr>
                <m:t>NO ACI</m:t>
              </m:r>
            </m:sub>
          </m:sSub>
          <m:d>
            <m:dPr>
              <m:begChr m:val="["/>
              <m:endChr m:val="]"/>
              <m:ctrlPr>
                <w:rPr>
                  <w:rFonts w:ascii="Cambria Math" w:eastAsia="MS Mincho" w:hAnsi="Cambria Math"/>
                  <w:i/>
                  <w:iCs/>
                </w:rPr>
              </m:ctrlPr>
            </m:dPr>
            <m:e>
              <m:r>
                <w:rPr>
                  <w:rFonts w:ascii="Cambria Math" w:eastAsia="MS Mincho" w:hAnsi="Cambria Math"/>
                </w:rPr>
                <m:t>bpshz</m:t>
              </m:r>
            </m:e>
          </m:d>
          <m:r>
            <w:rPr>
              <w:rFonts w:ascii="Cambria Math" w:eastAsia="MS Mincho" w:hAnsi="Cambria Math"/>
            </w:rPr>
            <m:t>=f</m:t>
          </m:r>
          <m:d>
            <m:dPr>
              <m:ctrlPr>
                <w:rPr>
                  <w:rFonts w:ascii="Cambria Math" w:eastAsia="MS Mincho" w:hAnsi="Cambria Math"/>
                  <w:i/>
                  <w:iCs/>
                </w:rPr>
              </m:ctrlPr>
            </m:dPr>
            <m:e>
              <m:sSub>
                <m:sSubPr>
                  <m:ctrlPr>
                    <w:rPr>
                      <w:rFonts w:ascii="Cambria Math" w:eastAsia="MS Mincho" w:hAnsi="Cambria Math"/>
                      <w:i/>
                      <w:iCs/>
                    </w:rPr>
                  </m:ctrlPr>
                </m:sSubPr>
                <m:e>
                  <m:r>
                    <w:rPr>
                      <w:rFonts w:ascii="Cambria Math" w:eastAsia="MS Mincho" w:hAnsi="Cambria Math"/>
                    </w:rPr>
                    <m:t>SINR</m:t>
                  </m:r>
                </m:e>
                <m:sub>
                  <m:r>
                    <w:rPr>
                      <w:rFonts w:ascii="Cambria Math" w:eastAsia="MS Mincho" w:hAnsi="Cambria Math"/>
                    </w:rPr>
                    <m:t>ICI</m:t>
                  </m:r>
                </m:sub>
              </m:sSub>
            </m:e>
          </m:d>
          <m:r>
            <m:rPr>
              <m:sty m:val="p"/>
            </m:rPr>
            <w:rPr>
              <w:rFonts w:ascii="Cambria Math" w:eastAsia="MS Mincho" w:hAnsi="Cambria Math"/>
            </w:rPr>
            <m:t>=</m:t>
          </m:r>
          <m:r>
            <w:rPr>
              <w:rFonts w:ascii="Cambria Math" w:eastAsia="MS Mincho" w:hAnsi="Cambria Math"/>
            </w:rPr>
            <m:t>f</m:t>
          </m:r>
          <m:d>
            <m:dPr>
              <m:ctrlPr>
                <w:rPr>
                  <w:rFonts w:ascii="Cambria Math" w:eastAsia="MS Mincho" w:hAnsi="Cambria Math"/>
                  <w:i/>
                  <w:iCs/>
                </w:rPr>
              </m:ctrlPr>
            </m:dPr>
            <m:e>
              <m:f>
                <m:fPr>
                  <m:ctrlPr>
                    <w:rPr>
                      <w:rFonts w:ascii="Cambria Math" w:eastAsia="MS Mincho" w:hAnsi="Cambria Math"/>
                      <w:i/>
                      <w:iCs/>
                    </w:rPr>
                  </m:ctrlPr>
                </m:fPr>
                <m:num>
                  <m:r>
                    <w:rPr>
                      <w:rFonts w:ascii="Cambria Math" w:eastAsia="MS Mincho" w:hAnsi="Cambria Math"/>
                    </w:rPr>
                    <m:t>S</m:t>
                  </m:r>
                </m:num>
                <m:den>
                  <m:r>
                    <w:rPr>
                      <w:rFonts w:ascii="Cambria Math" w:eastAsia="MS Mincho" w:hAnsi="Cambria Math"/>
                    </w:rPr>
                    <m:t>N+</m:t>
                  </m:r>
                  <m:sSub>
                    <m:sSubPr>
                      <m:ctrlPr>
                        <w:rPr>
                          <w:rFonts w:ascii="Cambria Math" w:eastAsia="MS Mincho" w:hAnsi="Cambria Math"/>
                          <w:i/>
                          <w:iCs/>
                        </w:rPr>
                      </m:ctrlPr>
                    </m:sSubPr>
                    <m:e>
                      <m:r>
                        <w:rPr>
                          <w:rFonts w:ascii="Cambria Math" w:eastAsia="MS Mincho" w:hAnsi="Cambria Math"/>
                        </w:rPr>
                        <m:t>I</m:t>
                      </m:r>
                    </m:e>
                    <m:sub>
                      <m:r>
                        <w:rPr>
                          <w:rFonts w:ascii="Cambria Math" w:eastAsia="MS Mincho" w:hAnsi="Cambria Math"/>
                        </w:rPr>
                        <m:t>ICI</m:t>
                      </m:r>
                    </m:sub>
                  </m:sSub>
                </m:den>
              </m:f>
            </m:e>
          </m:d>
        </m:oMath>
        <w:r>
          <w:rPr>
            <w:rFonts w:eastAsia="MS Mincho"/>
          </w:rPr>
          <w:t xml:space="preserve">, where </w:t>
        </w:r>
        <m:oMath>
          <m:sSub>
            <m:sSubPr>
              <m:ctrlPr>
                <w:rPr>
                  <w:rFonts w:ascii="Cambria Math" w:eastAsia="MS Mincho" w:hAnsi="Cambria Math"/>
                  <w:i/>
                  <w:iCs/>
                </w:rPr>
              </m:ctrlPr>
            </m:sSubPr>
            <m:e>
              <m:r>
                <w:rPr>
                  <w:rFonts w:ascii="Cambria Math" w:eastAsia="MS Mincho" w:hAnsi="Cambria Math"/>
                </w:rPr>
                <m:t>I</m:t>
              </m:r>
            </m:e>
            <m:sub>
              <m:r>
                <w:rPr>
                  <w:rFonts w:ascii="Cambria Math" w:eastAsia="MS Mincho" w:hAnsi="Cambria Math"/>
                </w:rPr>
                <m:t>ICI</m:t>
              </m:r>
            </m:sub>
          </m:sSub>
        </m:oMath>
        <w:r>
          <w:rPr>
            <w:rFonts w:eastAsia="MS Mincho"/>
          </w:rPr>
          <w:t xml:space="preserve"> is the inter-cell interference.</w:t>
        </w:r>
      </w:ins>
    </w:p>
    <w:p w:rsidR="002B0907" w:rsidRDefault="002B0907" w:rsidP="002B0907">
      <w:pPr>
        <w:overflowPunct w:val="0"/>
        <w:autoSpaceDE w:val="0"/>
        <w:autoSpaceDN w:val="0"/>
        <w:adjustRightInd w:val="0"/>
        <w:spacing w:after="120"/>
        <w:ind w:left="567"/>
        <w:textAlignment w:val="baseline"/>
        <w:rPr>
          <w:ins w:id="2592" w:author="R4-2120772" w:date="2021-11-15T15:09:00Z"/>
          <w:rFonts w:eastAsia="MS Mincho"/>
          <w:highlight w:val="yellow"/>
        </w:rPr>
      </w:pPr>
      <w:ins w:id="2593" w:author="R4-2120772" w:date="2021-11-15T15:09:00Z">
        <w:r>
          <w:rPr>
            <w:rFonts w:eastAsia="MS Mincho"/>
          </w:rPr>
          <w:t>For TN-NTN SINR calculation, the satellite receiver off angle should be considered in the satellite receiver gain calculation when calculating SINR. Note that such angle is not considered in TR 38.821 section 6.1.3 equations. Thus those equations should be used for SINR calculation.</w:t>
        </w:r>
      </w:ins>
    </w:p>
    <w:p w:rsidR="002B0907" w:rsidRDefault="002B0907" w:rsidP="002B0907">
      <w:pPr>
        <w:numPr>
          <w:ilvl w:val="0"/>
          <w:numId w:val="4"/>
        </w:numPr>
        <w:spacing w:after="120" w:line="259" w:lineRule="auto"/>
        <w:ind w:left="567"/>
        <w:rPr>
          <w:ins w:id="2594" w:author="R4-2120772" w:date="2021-11-15T15:09:00Z"/>
          <w:rFonts w:eastAsia="MS Mincho"/>
        </w:rPr>
      </w:pPr>
      <w:ins w:id="2595" w:author="R4-2120772" w:date="2021-11-15T15:09:00Z">
        <w:r>
          <w:rPr>
            <w:rFonts w:eastAsia="MS Mincho"/>
            <w:lang w:eastAsia="ja-JP"/>
          </w:rPr>
          <w:t>T</w:t>
        </w:r>
        <w:r>
          <w:rPr>
            <w:rFonts w:eastAsia="MS Mincho"/>
          </w:rPr>
          <w:t>hroughput</w:t>
        </w:r>
        <w:r>
          <w:rPr>
            <w:rFonts w:eastAsia="MS Mincho"/>
            <w:lang w:eastAsia="ja-JP"/>
          </w:rPr>
          <w:t xml:space="preserve"> is</w:t>
        </w:r>
        <w:r>
          <w:rPr>
            <w:rFonts w:eastAsia="MS Mincho"/>
          </w:rPr>
          <w:t xml:space="preserve"> computed considering ACI</w:t>
        </w:r>
        <w:r>
          <w:rPr>
            <w:rFonts w:eastAsia="MS Mincho"/>
            <w:lang w:eastAsia="ja-JP"/>
          </w:rPr>
          <w:t xml:space="preserve"> as below</w:t>
        </w:r>
        <w:r>
          <w:rPr>
            <w:rFonts w:eastAsia="MS Mincho"/>
          </w:rPr>
          <w:t>:</w:t>
        </w:r>
      </w:ins>
    </w:p>
    <w:p w:rsidR="002B0907" w:rsidRDefault="002B0907" w:rsidP="002B0907">
      <w:pPr>
        <w:spacing w:after="120"/>
        <w:ind w:left="567"/>
        <w:rPr>
          <w:ins w:id="2596" w:author="R4-2120772" w:date="2021-11-15T15:09:00Z"/>
          <w:rFonts w:eastAsia="MS Mincho"/>
        </w:rPr>
      </w:pPr>
      <w:ins w:id="2597" w:author="R4-2120772" w:date="2021-11-15T15:09:00Z">
        <w:r>
          <w:rPr>
            <w:rFonts w:eastAsia="MS Mincho"/>
            <w:lang w:eastAsia="ja-JP"/>
          </w:rPr>
          <w:t>-</w:t>
        </w:r>
        <w:r>
          <w:rPr>
            <w:rFonts w:eastAsia="MS Mincho"/>
            <w:lang w:eastAsia="ja-JP"/>
          </w:rPr>
          <w:tab/>
        </w:r>
        <m:oMath>
          <m:sSub>
            <m:sSubPr>
              <m:ctrlPr>
                <w:rPr>
                  <w:rFonts w:ascii="Cambria Math" w:eastAsia="MS Mincho" w:hAnsi="Cambria Math"/>
                  <w:i/>
                  <w:iCs/>
                </w:rPr>
              </m:ctrlPr>
            </m:sSubPr>
            <m:e>
              <m:r>
                <m:rPr>
                  <m:sty m:val="p"/>
                </m:rPr>
                <w:rPr>
                  <w:rFonts w:ascii="Cambria Math" w:eastAsia="MS Mincho" w:hAnsi="Cambria Math"/>
                </w:rPr>
                <m:t>Thput</m:t>
              </m:r>
            </m:e>
            <m:sub>
              <m:r>
                <m:rPr>
                  <m:sty m:val="p"/>
                </m:rPr>
                <w:rPr>
                  <w:rFonts w:ascii="Cambria Math" w:eastAsia="MS Mincho" w:hAnsi="Cambria Math"/>
                </w:rPr>
                <m:t>ACI</m:t>
              </m:r>
            </m:sub>
          </m:sSub>
          <m:d>
            <m:dPr>
              <m:begChr m:val="["/>
              <m:endChr m:val="]"/>
              <m:ctrlPr>
                <w:rPr>
                  <w:rFonts w:ascii="Cambria Math" w:eastAsia="MS Mincho" w:hAnsi="Cambria Math"/>
                  <w:i/>
                  <w:iCs/>
                </w:rPr>
              </m:ctrlPr>
            </m:dPr>
            <m:e>
              <m:r>
                <m:rPr>
                  <m:sty m:val="p"/>
                </m:rPr>
                <w:rPr>
                  <w:rFonts w:ascii="Cambria Math" w:eastAsia="MS Mincho" w:hAnsi="Cambria Math"/>
                </w:rPr>
                <m:t>bpshz</m:t>
              </m:r>
            </m:e>
          </m:d>
          <m:r>
            <m:rPr>
              <m:sty m:val="p"/>
            </m:rPr>
            <w:rPr>
              <w:rFonts w:ascii="Cambria Math" w:eastAsia="MS Mincho" w:hAnsi="Cambria Math"/>
            </w:rPr>
            <m:t>=f</m:t>
          </m:r>
          <m:d>
            <m:dPr>
              <m:ctrlPr>
                <w:rPr>
                  <w:rFonts w:ascii="Cambria Math" w:eastAsia="MS Mincho" w:hAnsi="Cambria Math"/>
                  <w:i/>
                  <w:iCs/>
                </w:rPr>
              </m:ctrlPr>
            </m:dPr>
            <m:e>
              <m:sSub>
                <m:sSubPr>
                  <m:ctrlPr>
                    <w:rPr>
                      <w:rFonts w:ascii="Cambria Math" w:eastAsia="MS Mincho" w:hAnsi="Cambria Math"/>
                      <w:i/>
                      <w:iCs/>
                    </w:rPr>
                  </m:ctrlPr>
                </m:sSubPr>
                <m:e>
                  <m:r>
                    <m:rPr>
                      <m:sty m:val="p"/>
                    </m:rPr>
                    <w:rPr>
                      <w:rFonts w:ascii="Cambria Math" w:eastAsia="MS Mincho" w:hAnsi="Cambria Math"/>
                    </w:rPr>
                    <m:t>SINR</m:t>
                  </m:r>
                </m:e>
                <m:sub>
                  <m:r>
                    <m:rPr>
                      <m:sty m:val="p"/>
                    </m:rPr>
                    <w:rPr>
                      <w:rFonts w:ascii="Cambria Math" w:eastAsia="MS Mincho" w:hAnsi="Cambria Math"/>
                    </w:rPr>
                    <m:t>ICI+ACI</m:t>
                  </m:r>
                </m:sub>
              </m:sSub>
            </m:e>
          </m:d>
          <m:r>
            <m:rPr>
              <m:sty m:val="p"/>
            </m:rPr>
            <w:rPr>
              <w:rFonts w:ascii="Cambria Math" w:eastAsia="MS Mincho" w:hAnsi="Cambria Math"/>
            </w:rPr>
            <m:t>=f</m:t>
          </m:r>
          <m:d>
            <m:dPr>
              <m:ctrlPr>
                <w:rPr>
                  <w:rFonts w:ascii="Cambria Math" w:eastAsia="MS Mincho" w:hAnsi="Cambria Math"/>
                  <w:i/>
                  <w:iCs/>
                </w:rPr>
              </m:ctrlPr>
            </m:dPr>
            <m:e>
              <m:f>
                <m:fPr>
                  <m:ctrlPr>
                    <w:rPr>
                      <w:rFonts w:ascii="Cambria Math" w:eastAsia="MS Mincho" w:hAnsi="Cambria Math"/>
                      <w:i/>
                      <w:iCs/>
                    </w:rPr>
                  </m:ctrlPr>
                </m:fPr>
                <m:num>
                  <m:r>
                    <m:rPr>
                      <m:sty m:val="p"/>
                    </m:rPr>
                    <w:rPr>
                      <w:rFonts w:ascii="Cambria Math" w:eastAsia="MS Mincho" w:hAnsi="Cambria Math"/>
                    </w:rPr>
                    <m:t>S</m:t>
                  </m:r>
                </m:num>
                <m:den>
                  <m:r>
                    <m:rPr>
                      <m:sty m:val="p"/>
                    </m:rPr>
                    <w:rPr>
                      <w:rFonts w:ascii="Cambria Math" w:eastAsia="MS Mincho" w:hAnsi="Cambria Math"/>
                    </w:rPr>
                    <m:t>N+</m:t>
                  </m:r>
                  <m:sSub>
                    <m:sSubPr>
                      <m:ctrlPr>
                        <w:rPr>
                          <w:rFonts w:ascii="Cambria Math" w:eastAsia="MS Mincho" w:hAnsi="Cambria Math"/>
                          <w:i/>
                          <w:iCs/>
                        </w:rPr>
                      </m:ctrlPr>
                    </m:sSubPr>
                    <m:e>
                      <m:r>
                        <m:rPr>
                          <m:sty m:val="p"/>
                        </m:rPr>
                        <w:rPr>
                          <w:rFonts w:ascii="Cambria Math" w:eastAsia="MS Mincho" w:hAnsi="Cambria Math"/>
                        </w:rPr>
                        <m:t>I</m:t>
                      </m:r>
                    </m:e>
                    <m:sub>
                      <m:r>
                        <m:rPr>
                          <m:sty m:val="p"/>
                        </m:rPr>
                        <w:rPr>
                          <w:rFonts w:ascii="Cambria Math" w:eastAsia="MS Mincho" w:hAnsi="Cambria Math"/>
                        </w:rPr>
                        <m:t>ICI</m:t>
                      </m:r>
                    </m:sub>
                  </m:sSub>
                  <m:r>
                    <m:rPr>
                      <m:sty m:val="p"/>
                    </m:rPr>
                    <w:rPr>
                      <w:rFonts w:ascii="Cambria Math" w:eastAsia="MS Mincho" w:hAnsi="Cambria Math"/>
                    </w:rPr>
                    <m:t>+</m:t>
                  </m:r>
                  <m:sSub>
                    <m:sSubPr>
                      <m:ctrlPr>
                        <w:rPr>
                          <w:rFonts w:ascii="Cambria Math" w:eastAsia="MS Mincho" w:hAnsi="Cambria Math"/>
                          <w:i/>
                          <w:iCs/>
                        </w:rPr>
                      </m:ctrlPr>
                    </m:sSubPr>
                    <m:e>
                      <m:r>
                        <m:rPr>
                          <m:sty m:val="p"/>
                        </m:rPr>
                        <w:rPr>
                          <w:rFonts w:ascii="Cambria Math" w:eastAsia="MS Mincho" w:hAnsi="Cambria Math"/>
                        </w:rPr>
                        <m:t>I</m:t>
                      </m:r>
                    </m:e>
                    <m:sub>
                      <m:r>
                        <m:rPr>
                          <m:sty m:val="p"/>
                        </m:rPr>
                        <w:rPr>
                          <w:rFonts w:ascii="Cambria Math" w:eastAsia="MS Mincho" w:hAnsi="Cambria Math"/>
                        </w:rPr>
                        <m:t>ACI</m:t>
                      </m:r>
                    </m:sub>
                  </m:sSub>
                </m:den>
              </m:f>
            </m:e>
          </m:d>
        </m:oMath>
        <w:r>
          <w:rPr>
            <w:rFonts w:eastAsia="MS Mincho"/>
          </w:rPr>
          <w:t xml:space="preserve">, where </w:t>
        </w:r>
        <m:oMath>
          <m:sSub>
            <m:sSubPr>
              <m:ctrlPr>
                <w:rPr>
                  <w:rFonts w:ascii="Cambria Math" w:eastAsia="MS Mincho" w:hAnsi="Cambria Math"/>
                  <w:i/>
                  <w:iCs/>
                </w:rPr>
              </m:ctrlPr>
            </m:sSubPr>
            <m:e>
              <m:r>
                <w:rPr>
                  <w:rFonts w:ascii="Cambria Math" w:eastAsia="MS Mincho" w:hAnsi="Cambria Math"/>
                </w:rPr>
                <m:t>I</m:t>
              </m:r>
            </m:e>
            <m:sub>
              <m:r>
                <w:rPr>
                  <w:rFonts w:ascii="Cambria Math" w:eastAsia="MS Mincho" w:hAnsi="Cambria Math"/>
                </w:rPr>
                <m:t>ACI</m:t>
              </m:r>
            </m:sub>
          </m:sSub>
        </m:oMath>
        <w:r>
          <w:rPr>
            <w:rFonts w:eastAsia="MS Mincho"/>
          </w:rPr>
          <w:t xml:space="preserve"> is the adjacent channel interference.</w:t>
        </w:r>
      </w:ins>
    </w:p>
    <w:p w:rsidR="002B0907" w:rsidRDefault="002B0907" w:rsidP="002B0907">
      <w:pPr>
        <w:numPr>
          <w:ilvl w:val="0"/>
          <w:numId w:val="4"/>
        </w:numPr>
        <w:spacing w:after="120" w:line="259" w:lineRule="auto"/>
        <w:ind w:left="567"/>
        <w:rPr>
          <w:ins w:id="2598" w:author="R4-2120772" w:date="2021-11-15T15:09:00Z"/>
          <w:rFonts w:eastAsia="MS Mincho"/>
        </w:rPr>
      </w:pPr>
      <w:ins w:id="2599" w:author="R4-2120772" w:date="2021-11-15T15:09:00Z">
        <w:r>
          <w:rPr>
            <w:rFonts w:eastAsia="MS Mincho"/>
            <w:lang w:eastAsia="ja-JP"/>
          </w:rPr>
          <w:t>RF</w:t>
        </w:r>
        <w:r>
          <w:rPr>
            <w:rFonts w:eastAsia="MS Mincho"/>
          </w:rPr>
          <w:t xml:space="preserve"> parameters are determined based </w:t>
        </w:r>
        <w:r>
          <w:rPr>
            <w:rFonts w:eastAsia="MS Mincho"/>
            <w:lang w:eastAsia="ja-JP"/>
          </w:rPr>
          <w:t xml:space="preserve">on the </w:t>
        </w:r>
        <w:r>
          <w:rPr>
            <w:rFonts w:eastAsia="MS Mincho"/>
          </w:rPr>
          <w:t>degradation cause by ACI</w:t>
        </w:r>
        <w:r>
          <w:rPr>
            <w:rFonts w:eastAsia="MS Mincho"/>
            <w:lang w:eastAsia="ja-JP"/>
          </w:rPr>
          <w:t xml:space="preserve"> as below</w:t>
        </w:r>
        <w:r>
          <w:rPr>
            <w:rFonts w:eastAsia="MS Mincho"/>
          </w:rPr>
          <w:t>:</w:t>
        </w:r>
      </w:ins>
    </w:p>
    <w:p w:rsidR="002B0907" w:rsidRDefault="002B0907" w:rsidP="002B0907">
      <w:pPr>
        <w:spacing w:after="120"/>
        <w:ind w:left="567"/>
        <w:rPr>
          <w:ins w:id="2600" w:author="R4-2120772" w:date="2021-11-15T15:09:00Z"/>
          <w:rFonts w:eastAsia="MS Mincho"/>
          <w:iCs/>
        </w:rPr>
      </w:pPr>
      <w:ins w:id="2601" w:author="R4-2120772" w:date="2021-11-15T15:09:00Z">
        <w:r>
          <w:rPr>
            <w:rFonts w:eastAsia="MS Mincho"/>
            <w:lang w:eastAsia="ja-JP"/>
          </w:rPr>
          <w:t>-</w:t>
        </w:r>
        <w:r>
          <w:rPr>
            <w:rFonts w:eastAsia="MS Mincho"/>
            <w:lang w:eastAsia="ja-JP"/>
          </w:rPr>
          <w:tab/>
        </w:r>
        <m:oMath>
          <m:r>
            <w:rPr>
              <w:rFonts w:ascii="Cambria Math" w:eastAsia="MS Mincho" w:hAnsi="Cambria Math"/>
            </w:rPr>
            <m:t>Los</m:t>
          </m:r>
          <m:sSub>
            <m:sSubPr>
              <m:ctrlPr>
                <w:rPr>
                  <w:rFonts w:ascii="Cambria Math" w:eastAsia="MS Mincho" w:hAnsi="Cambria Math"/>
                  <w:i/>
                  <w:iCs/>
                </w:rPr>
              </m:ctrlPr>
            </m:sSubPr>
            <m:e>
              <m:r>
                <w:rPr>
                  <w:rFonts w:ascii="Cambria Math" w:eastAsia="MS Mincho" w:hAnsi="Cambria Math"/>
                </w:rPr>
                <m:t>s</m:t>
              </m:r>
            </m:e>
            <m:sub>
              <m:r>
                <w:rPr>
                  <w:rFonts w:ascii="Cambria Math" w:eastAsia="MS Mincho" w:hAnsi="Cambria Math"/>
                </w:rPr>
                <m:t>ACI</m:t>
              </m:r>
            </m:sub>
          </m:sSub>
          <m:r>
            <w:rPr>
              <w:rFonts w:ascii="Cambria Math" w:eastAsia="MS Mincho" w:hAnsi="Cambria Math"/>
            </w:rPr>
            <m:t>=1-</m:t>
          </m:r>
          <m:f>
            <m:fPr>
              <m:ctrlPr>
                <w:rPr>
                  <w:rFonts w:ascii="Cambria Math" w:eastAsia="MS Mincho" w:hAnsi="Cambria Math"/>
                  <w:i/>
                  <w:iCs/>
                </w:rPr>
              </m:ctrlPr>
            </m:fPr>
            <m:num>
              <m:sSub>
                <m:sSubPr>
                  <m:ctrlPr>
                    <w:rPr>
                      <w:rFonts w:ascii="Cambria Math" w:eastAsia="MS Mincho" w:hAnsi="Cambria Math"/>
                      <w:i/>
                      <w:iCs/>
                    </w:rPr>
                  </m:ctrlPr>
                </m:sSubPr>
                <m:e>
                  <m:r>
                    <m:rPr>
                      <m:sty m:val="p"/>
                    </m:rPr>
                    <w:rPr>
                      <w:rFonts w:ascii="Cambria Math" w:eastAsia="MS Mincho" w:hAnsi="Cambria Math"/>
                    </w:rPr>
                    <m:t>Thput</m:t>
                  </m:r>
                </m:e>
                <m:sub>
                  <m:r>
                    <m:rPr>
                      <m:sty m:val="p"/>
                    </m:rPr>
                    <w:rPr>
                      <w:rFonts w:ascii="Cambria Math" w:eastAsia="MS Mincho" w:hAnsi="Cambria Math"/>
                    </w:rPr>
                    <m:t>ACI</m:t>
                  </m:r>
                </m:sub>
              </m:sSub>
            </m:num>
            <m:den>
              <m:sSub>
                <m:sSubPr>
                  <m:ctrlPr>
                    <w:rPr>
                      <w:rFonts w:ascii="Cambria Math" w:eastAsia="MS Mincho" w:hAnsi="Cambria Math"/>
                      <w:i/>
                      <w:iCs/>
                    </w:rPr>
                  </m:ctrlPr>
                </m:sSubPr>
                <m:e>
                  <m:r>
                    <m:rPr>
                      <m:sty m:val="p"/>
                    </m:rPr>
                    <w:rPr>
                      <w:rFonts w:ascii="Cambria Math" w:eastAsia="MS Mincho" w:hAnsi="Cambria Math"/>
                    </w:rPr>
                    <m:t>Thput</m:t>
                  </m:r>
                </m:e>
                <m:sub>
                  <m:r>
                    <m:rPr>
                      <m:sty m:val="p"/>
                    </m:rPr>
                    <w:rPr>
                      <w:rFonts w:ascii="Cambria Math" w:eastAsia="MS Mincho" w:hAnsi="Cambria Math"/>
                    </w:rPr>
                    <m:t>SINGLE</m:t>
                  </m:r>
                </m:sub>
              </m:sSub>
            </m:den>
          </m:f>
        </m:oMath>
      </w:ins>
    </w:p>
    <w:p w:rsidR="002B0907" w:rsidRDefault="002B0907" w:rsidP="002B0907">
      <w:pPr>
        <w:pStyle w:val="2"/>
        <w:ind w:left="432" w:hanging="432"/>
        <w:rPr>
          <w:ins w:id="2602" w:author="R4-2120772" w:date="2021-11-15T15:09:00Z"/>
        </w:rPr>
      </w:pPr>
      <w:bookmarkStart w:id="2603" w:name="_Toc87889265"/>
      <w:bookmarkStart w:id="2604" w:name="_Toc87952002"/>
      <w:ins w:id="2605" w:author="R4-2120772" w:date="2021-11-15T15:09:00Z">
        <w:r>
          <w:t>6.4</w:t>
        </w:r>
        <w:r>
          <w:tab/>
          <w:t>Co-existence simulation results</w:t>
        </w:r>
        <w:bookmarkEnd w:id="2603"/>
        <w:bookmarkEnd w:id="2604"/>
      </w:ins>
    </w:p>
    <w:p w:rsidR="002B0907" w:rsidRDefault="002B0907" w:rsidP="002B0907">
      <w:pPr>
        <w:rPr>
          <w:ins w:id="2606" w:author="R4-2120772" w:date="2021-11-15T15:09:00Z"/>
        </w:rPr>
      </w:pPr>
      <w:ins w:id="2607" w:author="R4-2120772" w:date="2021-11-15T15:09:00Z">
        <w:r>
          <w:t xml:space="preserve">[To be </w:t>
        </w:r>
      </w:ins>
      <w:ins w:id="2608" w:author="JIN Yiran" w:date="2021-11-15T16:48:00Z">
        <w:r w:rsidR="00046B9C">
          <w:rPr>
            <w:rFonts w:hint="eastAsia"/>
            <w:lang w:eastAsia="zh-CN"/>
          </w:rPr>
          <w:t>updated</w:t>
        </w:r>
      </w:ins>
      <w:ins w:id="2609" w:author="R4-2120772" w:date="2021-11-15T15:09:00Z">
        <w:del w:id="2610" w:author="JIN Yiran" w:date="2021-11-15T16:48:00Z">
          <w:r w:rsidDel="00046B9C">
            <w:delText>added</w:delText>
          </w:r>
        </w:del>
        <w:r>
          <w:t>]</w:t>
        </w:r>
      </w:ins>
    </w:p>
    <w:p w:rsidR="002B0907" w:rsidRDefault="002B0907" w:rsidP="002B0907">
      <w:pPr>
        <w:pStyle w:val="2"/>
        <w:ind w:left="432" w:hanging="432"/>
        <w:rPr>
          <w:ins w:id="2611" w:author="R4-2120772" w:date="2021-11-15T15:09:00Z"/>
        </w:rPr>
      </w:pPr>
      <w:bookmarkStart w:id="2612" w:name="_Toc87889266"/>
      <w:bookmarkStart w:id="2613" w:name="_Toc87952003"/>
      <w:ins w:id="2614" w:author="R4-2120772" w:date="2021-11-15T15:09:00Z">
        <w:r>
          <w:t>6.5</w:t>
        </w:r>
        <w:r>
          <w:tab/>
          <w:t>Summary of co-existence study</w:t>
        </w:r>
        <w:bookmarkEnd w:id="2612"/>
        <w:bookmarkEnd w:id="2613"/>
      </w:ins>
    </w:p>
    <w:p w:rsidR="002B0907" w:rsidRDefault="002B0907" w:rsidP="002B0907">
      <w:pPr>
        <w:rPr>
          <w:ins w:id="2615" w:author="R4-2120772" w:date="2021-11-15T15:09:00Z"/>
        </w:rPr>
      </w:pPr>
      <w:ins w:id="2616" w:author="R4-2120772" w:date="2021-11-15T15:09:00Z">
        <w:r>
          <w:t xml:space="preserve">[To be </w:t>
        </w:r>
      </w:ins>
      <w:ins w:id="2617" w:author="JIN Yiran" w:date="2021-11-15T16:48:00Z">
        <w:r w:rsidR="00046B9C">
          <w:rPr>
            <w:rFonts w:hint="eastAsia"/>
            <w:lang w:eastAsia="zh-CN"/>
          </w:rPr>
          <w:t>updated</w:t>
        </w:r>
      </w:ins>
      <w:ins w:id="2618" w:author="R4-2120772" w:date="2021-11-15T15:09:00Z">
        <w:del w:id="2619" w:author="JIN Yiran" w:date="2021-11-15T16:48:00Z">
          <w:r w:rsidDel="00046B9C">
            <w:delText>added</w:delText>
          </w:r>
        </w:del>
        <w:r>
          <w:t>]</w:t>
        </w:r>
      </w:ins>
    </w:p>
    <w:p w:rsidR="002B0907" w:rsidRDefault="002B0907" w:rsidP="002B0907">
      <w:pPr>
        <w:pStyle w:val="1"/>
        <w:ind w:leftChars="-2" w:left="428" w:hangingChars="120" w:hanging="432"/>
        <w:rPr>
          <w:ins w:id="2620" w:author="R4-2120772" w:date="2021-11-15T15:09:00Z"/>
        </w:rPr>
      </w:pPr>
      <w:bookmarkStart w:id="2621" w:name="_Toc87889267"/>
      <w:bookmarkStart w:id="2622" w:name="_Toc87952004"/>
      <w:ins w:id="2623" w:author="R4-2120772" w:date="2021-11-15T15:09:00Z">
        <w:r>
          <w:t>7</w:t>
        </w:r>
        <w:r>
          <w:tab/>
          <w:t>RF requirements</w:t>
        </w:r>
        <w:bookmarkEnd w:id="2621"/>
        <w:bookmarkEnd w:id="2622"/>
      </w:ins>
    </w:p>
    <w:p w:rsidR="002B0907" w:rsidRDefault="002B0907" w:rsidP="002B0907">
      <w:pPr>
        <w:pStyle w:val="2"/>
        <w:ind w:left="432" w:hanging="432"/>
        <w:rPr>
          <w:ins w:id="2624" w:author="R4-2120772" w:date="2021-11-15T15:09:00Z"/>
        </w:rPr>
      </w:pPr>
      <w:bookmarkStart w:id="2625" w:name="_Toc87889268"/>
      <w:bookmarkStart w:id="2626" w:name="_Toc87952005"/>
      <w:ins w:id="2627" w:author="R4-2120772" w:date="2021-11-15T15:09:00Z">
        <w:r>
          <w:t>7.1</w:t>
        </w:r>
        <w:r>
          <w:tab/>
          <w:t>Reference points for RF requirements</w:t>
        </w:r>
        <w:bookmarkEnd w:id="2625"/>
        <w:bookmarkEnd w:id="2626"/>
      </w:ins>
    </w:p>
    <w:p w:rsidR="002B0907" w:rsidRDefault="002B0907" w:rsidP="002B0907">
      <w:pPr>
        <w:rPr>
          <w:ins w:id="2628" w:author="R4-2120772" w:date="2021-11-15T15:09:00Z"/>
        </w:rPr>
      </w:pPr>
      <w:ins w:id="2629" w:author="R4-2120772" w:date="2021-11-15T15:09:00Z">
        <w:r>
          <w:t xml:space="preserve">[To be </w:t>
        </w:r>
      </w:ins>
      <w:ins w:id="2630" w:author="JIN Yiran" w:date="2021-11-15T16:49:00Z">
        <w:r w:rsidR="00046B9C">
          <w:rPr>
            <w:rFonts w:hint="eastAsia"/>
            <w:lang w:eastAsia="zh-CN"/>
          </w:rPr>
          <w:t>updated</w:t>
        </w:r>
      </w:ins>
      <w:ins w:id="2631" w:author="R4-2120772" w:date="2021-11-15T15:09:00Z">
        <w:del w:id="2632" w:author="JIN Yiran" w:date="2021-11-15T16:49:00Z">
          <w:r w:rsidDel="00046B9C">
            <w:delText>added</w:delText>
          </w:r>
        </w:del>
        <w:r>
          <w:t>]</w:t>
        </w:r>
      </w:ins>
    </w:p>
    <w:p w:rsidR="002B0907" w:rsidRDefault="002B0907" w:rsidP="002B0907">
      <w:pPr>
        <w:pStyle w:val="2"/>
        <w:ind w:left="432" w:hanging="432"/>
        <w:rPr>
          <w:ins w:id="2633" w:author="R4-2120772" w:date="2021-11-15T15:09:00Z"/>
        </w:rPr>
      </w:pPr>
      <w:bookmarkStart w:id="2634" w:name="_Toc87889269"/>
      <w:bookmarkStart w:id="2635" w:name="_Toc87952006"/>
      <w:ins w:id="2636" w:author="R4-2120772" w:date="2021-11-15T15:09:00Z">
        <w:r>
          <w:t>7.2</w:t>
        </w:r>
        <w:r>
          <w:tab/>
          <w:t>Common issues for satellite access node and NTN UE</w:t>
        </w:r>
        <w:bookmarkEnd w:id="2634"/>
        <w:bookmarkEnd w:id="2635"/>
      </w:ins>
    </w:p>
    <w:p w:rsidR="002B0907" w:rsidRDefault="002B0907" w:rsidP="002B0907">
      <w:pPr>
        <w:pStyle w:val="3"/>
        <w:ind w:left="0" w:firstLine="0"/>
        <w:rPr>
          <w:ins w:id="2637" w:author="R4-2120772" w:date="2021-11-15T15:09:00Z"/>
        </w:rPr>
      </w:pPr>
      <w:bookmarkStart w:id="2638" w:name="_Toc87889270"/>
      <w:bookmarkStart w:id="2639" w:name="_Toc87952007"/>
      <w:ins w:id="2640" w:author="R4-2120772" w:date="2021-11-15T15:09:00Z">
        <w:r>
          <w:rPr>
            <w:lang w:eastAsia="zh-CN"/>
          </w:rPr>
          <w:t>7.2.1</w:t>
        </w:r>
        <w:r>
          <w:rPr>
            <w:rFonts w:cs="Arial"/>
            <w:lang w:eastAsia="zh-CN"/>
          </w:rPr>
          <w:tab/>
        </w:r>
        <w:r>
          <w:t xml:space="preserve">Operating bands </w:t>
        </w:r>
        <w:del w:id="2641" w:author="R4-2120759" w:date="2021-11-15T15:52:00Z">
          <w:r w:rsidDel="002F38DB">
            <w:delText>and channel arrangements</w:delText>
          </w:r>
        </w:del>
        <w:bookmarkEnd w:id="2638"/>
        <w:bookmarkEnd w:id="2639"/>
      </w:ins>
    </w:p>
    <w:p w:rsidR="002F38DB" w:rsidRDefault="002B0907" w:rsidP="002B0907">
      <w:pPr>
        <w:rPr>
          <w:ins w:id="2642" w:author="R4-2120759" w:date="2021-11-15T15:53:00Z"/>
          <w:rFonts w:asciiTheme="minorBidi" w:hAnsiTheme="minorBidi"/>
          <w:lang w:eastAsia="ko-KR"/>
        </w:rPr>
      </w:pPr>
      <w:ins w:id="2643" w:author="R4-2120772" w:date="2021-11-15T15:09:00Z">
        <w:del w:id="2644" w:author="R4-2120759" w:date="2021-11-15T15:53:00Z">
          <w:r w:rsidDel="002F38DB">
            <w:delText>[To be added]</w:delText>
          </w:r>
        </w:del>
      </w:ins>
      <w:ins w:id="2645" w:author="R4-2120759" w:date="2021-11-15T15:53:00Z">
        <w:r w:rsidR="002F38DB">
          <w:rPr>
            <w:rFonts w:asciiTheme="minorBidi" w:hAnsiTheme="minorBidi"/>
            <w:lang w:eastAsia="fr-FR"/>
          </w:rPr>
          <w:t xml:space="preserve">The following bands </w:t>
        </w:r>
        <w:r w:rsidR="002F38DB">
          <w:rPr>
            <w:rFonts w:asciiTheme="minorBidi" w:hAnsiTheme="minorBidi" w:hint="eastAsia"/>
          </w:rPr>
          <w:t xml:space="preserve">in Table </w:t>
        </w:r>
        <w:r w:rsidR="002F38DB">
          <w:rPr>
            <w:rFonts w:asciiTheme="minorBidi" w:hAnsiTheme="minorBidi"/>
          </w:rPr>
          <w:t>7</w:t>
        </w:r>
        <w:r w:rsidR="002F38DB">
          <w:rPr>
            <w:rFonts w:asciiTheme="minorBidi" w:hAnsiTheme="minorBidi" w:hint="eastAsia"/>
          </w:rPr>
          <w:t>.</w:t>
        </w:r>
        <w:r w:rsidR="002F38DB">
          <w:rPr>
            <w:rFonts w:asciiTheme="minorBidi" w:hAnsiTheme="minorBidi"/>
          </w:rPr>
          <w:t>2.1-1</w:t>
        </w:r>
        <w:r w:rsidR="002F38DB">
          <w:rPr>
            <w:rFonts w:asciiTheme="minorBidi" w:hAnsiTheme="minorBidi" w:hint="eastAsia"/>
          </w:rPr>
          <w:t xml:space="preserve"> </w:t>
        </w:r>
        <w:r w:rsidR="002F38DB">
          <w:rPr>
            <w:rFonts w:asciiTheme="minorBidi" w:hAnsiTheme="minorBidi"/>
            <w:lang w:eastAsia="fr-FR"/>
          </w:rPr>
          <w:t xml:space="preserve">are </w:t>
        </w:r>
        <w:r w:rsidR="002F38DB">
          <w:rPr>
            <w:rFonts w:asciiTheme="minorBidi" w:hAnsiTheme="minorBidi" w:hint="eastAsia"/>
          </w:rPr>
          <w:t>agreed</w:t>
        </w:r>
        <w:r w:rsidR="002F38DB">
          <w:rPr>
            <w:rFonts w:asciiTheme="minorBidi" w:hAnsiTheme="minorBidi"/>
            <w:lang w:eastAsia="fr-FR"/>
          </w:rPr>
          <w:t xml:space="preserve"> as exemplary </w:t>
        </w:r>
        <w:r w:rsidR="002F38DB">
          <w:rPr>
            <w:rFonts w:asciiTheme="minorBidi" w:hAnsiTheme="minorBidi" w:hint="eastAsia"/>
          </w:rPr>
          <w:t xml:space="preserve">NTN </w:t>
        </w:r>
        <w:r w:rsidR="002F38DB">
          <w:rPr>
            <w:rFonts w:asciiTheme="minorBidi" w:hAnsiTheme="minorBidi"/>
            <w:lang w:eastAsia="fr-FR"/>
          </w:rPr>
          <w:t xml:space="preserve">bands </w:t>
        </w:r>
        <w:r w:rsidR="002F38DB">
          <w:rPr>
            <w:rFonts w:asciiTheme="minorBidi" w:hAnsiTheme="minorBidi" w:hint="eastAsia"/>
          </w:rPr>
          <w:t>in Rel-17.</w:t>
        </w:r>
        <w:r w:rsidR="002F38DB">
          <w:rPr>
            <w:rFonts w:asciiTheme="minorBidi" w:hAnsiTheme="minorBidi" w:hint="eastAsia"/>
            <w:lang w:val="en-US" w:eastAsia="zh-CN"/>
          </w:rPr>
          <w:t xml:space="preserve"> </w:t>
        </w:r>
        <w:r w:rsidR="002F38DB">
          <w:rPr>
            <w:rFonts w:asciiTheme="minorBidi" w:hAnsiTheme="minorBidi" w:hint="eastAsia"/>
          </w:rPr>
          <w:t>Regarding the band numbering for NTN bands, it is agreed to start</w:t>
        </w:r>
        <w:r w:rsidR="002F38DB">
          <w:rPr>
            <w:rFonts w:asciiTheme="minorBidi" w:hAnsiTheme="minorBidi"/>
            <w:lang w:eastAsia="ko-KR"/>
          </w:rPr>
          <w:t xml:space="preserve"> from the largest band number in FR1 range for NTN bands which fully within FR1 frequency ranges</w:t>
        </w:r>
        <w:r w:rsidR="002F38DB">
          <w:rPr>
            <w:rFonts w:asciiTheme="minorBidi" w:hAnsiTheme="minorBidi" w:hint="eastAsia"/>
          </w:rPr>
          <w:t xml:space="preserve"> to better differentiate NTN band and TN bands and </w:t>
        </w:r>
        <w:r w:rsidR="002F38DB">
          <w:rPr>
            <w:rFonts w:asciiTheme="minorBidi" w:hAnsiTheme="minorBidi" w:hint="eastAsia"/>
            <w:lang w:eastAsia="fr-FR"/>
          </w:rPr>
          <w:t>ensure contiguous</w:t>
        </w:r>
        <w:r w:rsidR="002F38DB">
          <w:rPr>
            <w:rFonts w:asciiTheme="minorBidi" w:hAnsiTheme="minorBidi" w:hint="eastAsia"/>
          </w:rPr>
          <w:t xml:space="preserve"> band number allocation</w:t>
        </w:r>
        <w:r w:rsidR="002F38DB">
          <w:rPr>
            <w:rFonts w:asciiTheme="minorBidi" w:hAnsiTheme="minorBidi" w:hint="eastAsia"/>
            <w:lang w:eastAsia="fr-FR"/>
          </w:rPr>
          <w:t xml:space="preserve"> </w:t>
        </w:r>
        <w:r w:rsidR="002F38DB">
          <w:rPr>
            <w:rFonts w:asciiTheme="minorBidi" w:hAnsiTheme="minorBidi" w:hint="eastAsia"/>
          </w:rPr>
          <w:t xml:space="preserve">for </w:t>
        </w:r>
        <w:r w:rsidR="002F38DB">
          <w:rPr>
            <w:rFonts w:asciiTheme="minorBidi" w:hAnsiTheme="minorBidi" w:hint="eastAsia"/>
            <w:lang w:eastAsia="fr-FR"/>
          </w:rPr>
          <w:t>NTN bands</w:t>
        </w:r>
        <w:r w:rsidR="002F38DB">
          <w:rPr>
            <w:rFonts w:asciiTheme="minorBidi" w:hAnsiTheme="minorBidi"/>
            <w:lang w:eastAsia="ko-KR"/>
          </w:rPr>
          <w:t>, the number can be taken in a decreased order with first come, first service.</w:t>
        </w:r>
      </w:ins>
    </w:p>
    <w:p w:rsidR="002F38DB" w:rsidRDefault="002F38DB" w:rsidP="002F38DB">
      <w:pPr>
        <w:pStyle w:val="TH"/>
        <w:rPr>
          <w:ins w:id="2646" w:author="R4-2120759" w:date="2021-11-15T15:53:00Z"/>
          <w:lang w:eastAsia="ja-JP"/>
        </w:rPr>
      </w:pPr>
      <w:ins w:id="2647" w:author="R4-2120759" w:date="2021-11-15T15:53:00Z">
        <w:r>
          <w:t xml:space="preserve">Table </w:t>
        </w:r>
      </w:ins>
      <w:ins w:id="2648" w:author="R4-2120759" w:date="2021-11-15T15:54:00Z">
        <w:r>
          <w:rPr>
            <w:lang w:val="en-US"/>
          </w:rPr>
          <w:t>7</w:t>
        </w:r>
      </w:ins>
      <w:ins w:id="2649" w:author="R4-2120759" w:date="2021-11-15T15:53:00Z">
        <w:r>
          <w:t>.</w:t>
        </w:r>
      </w:ins>
      <w:ins w:id="2650" w:author="R4-2120759" w:date="2021-11-15T15:54:00Z">
        <w:r>
          <w:t>2</w:t>
        </w:r>
      </w:ins>
      <w:ins w:id="2651" w:author="R4-2120759" w:date="2021-11-15T15:53:00Z">
        <w:r>
          <w:rPr>
            <w:rFonts w:hint="eastAsia"/>
            <w:lang w:val="en-US"/>
          </w:rPr>
          <w:t>.1</w:t>
        </w:r>
        <w:r>
          <w:t>-</w:t>
        </w:r>
        <w:r>
          <w:rPr>
            <w:rFonts w:hint="eastAsia"/>
            <w:lang w:val="en-US"/>
          </w:rPr>
          <w:t>1</w:t>
        </w:r>
        <w:r>
          <w:t xml:space="preserve">: </w:t>
        </w:r>
        <w:r>
          <w:rPr>
            <w:rFonts w:hint="eastAsia"/>
            <w:lang w:val="en-US"/>
          </w:rPr>
          <w:t>NTN</w:t>
        </w:r>
        <w:r>
          <w:t xml:space="preserve"> bands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2524"/>
        <w:gridCol w:w="2803"/>
        <w:gridCol w:w="2900"/>
      </w:tblGrid>
      <w:tr w:rsidR="002F38DB" w:rsidTr="00CD275F">
        <w:trPr>
          <w:jc w:val="center"/>
          <w:ins w:id="2652" w:author="R4-2120759" w:date="2021-11-15T15:53:00Z"/>
        </w:trPr>
        <w:tc>
          <w:tcPr>
            <w:tcW w:w="1413" w:type="dxa"/>
            <w:shd w:val="clear" w:color="auto" w:fill="auto"/>
          </w:tcPr>
          <w:p w:rsidR="002F38DB" w:rsidRDefault="002F38DB" w:rsidP="00CD275F">
            <w:pPr>
              <w:keepNext/>
              <w:keepLines/>
              <w:overflowPunct w:val="0"/>
              <w:autoSpaceDE w:val="0"/>
              <w:autoSpaceDN w:val="0"/>
              <w:adjustRightInd w:val="0"/>
              <w:spacing w:after="0"/>
              <w:jc w:val="center"/>
              <w:textAlignment w:val="baseline"/>
              <w:rPr>
                <w:ins w:id="2653" w:author="R4-2120759" w:date="2021-11-15T15:53:00Z"/>
                <w:rFonts w:ascii="Arial" w:hAnsi="Arial"/>
                <w:b/>
                <w:sz w:val="18"/>
              </w:rPr>
            </w:pPr>
            <w:ins w:id="2654" w:author="R4-2120759" w:date="2021-11-15T15:53:00Z">
              <w:r>
                <w:rPr>
                  <w:b/>
                </w:rPr>
                <w:t>NTN satellite</w:t>
              </w:r>
              <w:r>
                <w:rPr>
                  <w:b/>
                  <w:i/>
                  <w:strike/>
                </w:rPr>
                <w:t xml:space="preserve"> </w:t>
              </w:r>
              <w:r>
                <w:rPr>
                  <w:b/>
                  <w:i/>
                </w:rPr>
                <w:t>band #</w:t>
              </w:r>
            </w:ins>
          </w:p>
        </w:tc>
        <w:tc>
          <w:tcPr>
            <w:tcW w:w="2551" w:type="dxa"/>
            <w:shd w:val="clear" w:color="auto" w:fill="auto"/>
          </w:tcPr>
          <w:p w:rsidR="002F38DB" w:rsidRDefault="002F38DB" w:rsidP="00CD275F">
            <w:pPr>
              <w:pStyle w:val="TAH"/>
              <w:rPr>
                <w:ins w:id="2655" w:author="R4-2120759" w:date="2021-11-15T15:53:00Z"/>
                <w:lang w:val="en-US"/>
              </w:rPr>
            </w:pPr>
            <w:ins w:id="2656" w:author="R4-2120759" w:date="2021-11-15T15:53:00Z">
              <w:r>
                <w:rPr>
                  <w:lang w:val="en-US"/>
                </w:rPr>
                <w:t xml:space="preserve">Uplink (UL) </w:t>
              </w:r>
              <w:r>
                <w:rPr>
                  <w:i/>
                  <w:lang w:val="en-US"/>
                </w:rPr>
                <w:t>operating band</w:t>
              </w:r>
              <w:r>
                <w:rPr>
                  <w:lang w:val="en-US"/>
                </w:rPr>
                <w:br/>
                <w:t>Satellite Access Node receive / UE transmit</w:t>
              </w:r>
            </w:ins>
          </w:p>
          <w:p w:rsidR="002F38DB" w:rsidRDefault="002F38DB" w:rsidP="00CD275F">
            <w:pPr>
              <w:keepNext/>
              <w:keepLines/>
              <w:overflowPunct w:val="0"/>
              <w:autoSpaceDE w:val="0"/>
              <w:autoSpaceDN w:val="0"/>
              <w:adjustRightInd w:val="0"/>
              <w:spacing w:after="0"/>
              <w:jc w:val="center"/>
              <w:textAlignment w:val="baseline"/>
              <w:rPr>
                <w:ins w:id="2657" w:author="R4-2120759" w:date="2021-11-15T15:53:00Z"/>
                <w:rFonts w:ascii="Arial" w:hAnsi="Arial"/>
                <w:b/>
                <w:sz w:val="18"/>
              </w:rPr>
            </w:pPr>
            <w:ins w:id="2658" w:author="R4-2120759" w:date="2021-11-15T15:53:00Z">
              <w:r>
                <w:rPr>
                  <w:b/>
                </w:rPr>
                <w:t>F</w:t>
              </w:r>
              <w:r>
                <w:rPr>
                  <w:b/>
                  <w:vertAlign w:val="subscript"/>
                </w:rPr>
                <w:t>UL,low</w:t>
              </w:r>
              <w:r>
                <w:rPr>
                  <w:b/>
                </w:rPr>
                <w:t xml:space="preserve">   –  F</w:t>
              </w:r>
              <w:r>
                <w:rPr>
                  <w:b/>
                  <w:vertAlign w:val="subscript"/>
                </w:rPr>
                <w:t>UL,high</w:t>
              </w:r>
            </w:ins>
          </w:p>
        </w:tc>
        <w:tc>
          <w:tcPr>
            <w:tcW w:w="2835" w:type="dxa"/>
          </w:tcPr>
          <w:p w:rsidR="002F38DB" w:rsidRDefault="002F38DB" w:rsidP="00CD275F">
            <w:pPr>
              <w:pStyle w:val="TAH"/>
              <w:rPr>
                <w:ins w:id="2659" w:author="R4-2120759" w:date="2021-11-15T15:53:00Z"/>
                <w:lang w:val="en-US"/>
              </w:rPr>
            </w:pPr>
            <w:ins w:id="2660" w:author="R4-2120759" w:date="2021-11-15T15:53:00Z">
              <w:r>
                <w:rPr>
                  <w:lang w:val="en-US"/>
                </w:rPr>
                <w:t xml:space="preserve">Downlink (DL) </w:t>
              </w:r>
              <w:r>
                <w:rPr>
                  <w:i/>
                  <w:lang w:val="en-US"/>
                </w:rPr>
                <w:t>operating band</w:t>
              </w:r>
              <w:r>
                <w:rPr>
                  <w:lang w:val="en-US"/>
                </w:rPr>
                <w:br/>
                <w:t>Satellite Access Node transmit / UE receive</w:t>
              </w:r>
            </w:ins>
          </w:p>
          <w:p w:rsidR="002F38DB" w:rsidRDefault="002F38DB" w:rsidP="00CD275F">
            <w:pPr>
              <w:keepNext/>
              <w:keepLines/>
              <w:overflowPunct w:val="0"/>
              <w:autoSpaceDE w:val="0"/>
              <w:autoSpaceDN w:val="0"/>
              <w:adjustRightInd w:val="0"/>
              <w:spacing w:after="0"/>
              <w:jc w:val="center"/>
              <w:textAlignment w:val="baseline"/>
              <w:rPr>
                <w:ins w:id="2661" w:author="R4-2120759" w:date="2021-11-15T15:53:00Z"/>
                <w:rFonts w:ascii="Arial" w:hAnsi="Arial"/>
                <w:b/>
                <w:sz w:val="18"/>
              </w:rPr>
            </w:pPr>
            <w:ins w:id="2662" w:author="R4-2120759" w:date="2021-11-15T15:53:00Z">
              <w:r>
                <w:rPr>
                  <w:b/>
                </w:rPr>
                <w:t>F</w:t>
              </w:r>
              <w:r>
                <w:rPr>
                  <w:b/>
                  <w:vertAlign w:val="subscript"/>
                </w:rPr>
                <w:t>DL,low</w:t>
              </w:r>
              <w:r>
                <w:rPr>
                  <w:b/>
                </w:rPr>
                <w:t xml:space="preserve">   –  F</w:t>
              </w:r>
              <w:r>
                <w:rPr>
                  <w:b/>
                  <w:vertAlign w:val="subscript"/>
                </w:rPr>
                <w:t>DL,high</w:t>
              </w:r>
              <w:r>
                <w:rPr>
                  <w:rFonts w:ascii="Arial" w:hAnsi="Arial"/>
                  <w:b/>
                  <w:bCs/>
                  <w:sz w:val="18"/>
                </w:rPr>
                <w:t xml:space="preserve"> </w:t>
              </w:r>
            </w:ins>
          </w:p>
        </w:tc>
        <w:tc>
          <w:tcPr>
            <w:tcW w:w="2937" w:type="dxa"/>
          </w:tcPr>
          <w:p w:rsidR="002F38DB" w:rsidRDefault="002F38DB" w:rsidP="00CD275F">
            <w:pPr>
              <w:keepNext/>
              <w:keepLines/>
              <w:overflowPunct w:val="0"/>
              <w:autoSpaceDE w:val="0"/>
              <w:autoSpaceDN w:val="0"/>
              <w:adjustRightInd w:val="0"/>
              <w:spacing w:after="0"/>
              <w:jc w:val="center"/>
              <w:textAlignment w:val="baseline"/>
              <w:rPr>
                <w:ins w:id="2663" w:author="R4-2120759" w:date="2021-11-15T15:53:00Z"/>
                <w:rFonts w:ascii="Arial" w:hAnsi="Arial"/>
                <w:b/>
                <w:sz w:val="18"/>
              </w:rPr>
            </w:pPr>
            <w:ins w:id="2664" w:author="R4-2120759" w:date="2021-11-15T15:53:00Z">
              <w:r>
                <w:rPr>
                  <w:b/>
                </w:rPr>
                <w:t>Duplex mode</w:t>
              </w:r>
            </w:ins>
          </w:p>
        </w:tc>
      </w:tr>
      <w:tr w:rsidR="002F38DB" w:rsidTr="00CD275F">
        <w:trPr>
          <w:jc w:val="center"/>
          <w:ins w:id="2665" w:author="R4-2120759" w:date="2021-11-15T15:53:00Z"/>
        </w:trPr>
        <w:tc>
          <w:tcPr>
            <w:tcW w:w="1413" w:type="dxa"/>
            <w:shd w:val="clear" w:color="auto" w:fill="auto"/>
          </w:tcPr>
          <w:p w:rsidR="002F38DB" w:rsidRDefault="002F38DB" w:rsidP="00CD275F">
            <w:pPr>
              <w:keepNext/>
              <w:keepLines/>
              <w:overflowPunct w:val="0"/>
              <w:autoSpaceDE w:val="0"/>
              <w:autoSpaceDN w:val="0"/>
              <w:adjustRightInd w:val="0"/>
              <w:spacing w:after="0"/>
              <w:jc w:val="center"/>
              <w:textAlignment w:val="baseline"/>
              <w:rPr>
                <w:ins w:id="2666" w:author="R4-2120759" w:date="2021-11-15T15:53:00Z"/>
                <w:rFonts w:ascii="Arial" w:hAnsi="Arial"/>
                <w:sz w:val="18"/>
              </w:rPr>
            </w:pPr>
            <w:ins w:id="2667" w:author="R4-2120759" w:date="2021-11-15T15:53:00Z">
              <w:r>
                <w:rPr>
                  <w:rFonts w:ascii="Arial" w:hAnsi="Arial" w:hint="eastAsia"/>
                  <w:sz w:val="18"/>
                </w:rPr>
                <w:t>n255</w:t>
              </w:r>
            </w:ins>
          </w:p>
        </w:tc>
        <w:tc>
          <w:tcPr>
            <w:tcW w:w="2551" w:type="dxa"/>
            <w:shd w:val="clear" w:color="auto" w:fill="auto"/>
          </w:tcPr>
          <w:p w:rsidR="002F38DB" w:rsidRDefault="002F38DB" w:rsidP="00CD275F">
            <w:pPr>
              <w:keepNext/>
              <w:keepLines/>
              <w:overflowPunct w:val="0"/>
              <w:autoSpaceDE w:val="0"/>
              <w:autoSpaceDN w:val="0"/>
              <w:adjustRightInd w:val="0"/>
              <w:spacing w:after="0"/>
              <w:jc w:val="center"/>
              <w:textAlignment w:val="baseline"/>
              <w:rPr>
                <w:ins w:id="2668" w:author="R4-2120759" w:date="2021-11-15T15:53:00Z"/>
                <w:rFonts w:ascii="Arial" w:hAnsi="Arial"/>
                <w:sz w:val="18"/>
              </w:rPr>
            </w:pPr>
            <w:ins w:id="2669" w:author="R4-2120759" w:date="2021-11-15T15:53:00Z">
              <w:r>
                <w:rPr>
                  <w:rFonts w:ascii="Arial" w:hAnsi="Arial"/>
                  <w:sz w:val="18"/>
                </w:rPr>
                <w:t>1626.5 MHz – 1660.5 MHz</w:t>
              </w:r>
            </w:ins>
          </w:p>
        </w:tc>
        <w:tc>
          <w:tcPr>
            <w:tcW w:w="2835" w:type="dxa"/>
          </w:tcPr>
          <w:p w:rsidR="002F38DB" w:rsidRDefault="002F38DB" w:rsidP="00CD275F">
            <w:pPr>
              <w:keepNext/>
              <w:keepLines/>
              <w:overflowPunct w:val="0"/>
              <w:autoSpaceDE w:val="0"/>
              <w:autoSpaceDN w:val="0"/>
              <w:adjustRightInd w:val="0"/>
              <w:spacing w:after="0"/>
              <w:jc w:val="center"/>
              <w:textAlignment w:val="baseline"/>
              <w:rPr>
                <w:ins w:id="2670" w:author="R4-2120759" w:date="2021-11-15T15:53:00Z"/>
                <w:rFonts w:ascii="Arial" w:hAnsi="Arial"/>
                <w:sz w:val="18"/>
              </w:rPr>
            </w:pPr>
            <w:ins w:id="2671" w:author="R4-2120759" w:date="2021-11-15T15:53:00Z">
              <w:r>
                <w:rPr>
                  <w:rFonts w:ascii="Arial" w:hAnsi="Arial"/>
                  <w:sz w:val="18"/>
                </w:rPr>
                <w:t>1525 MHz – 1559</w:t>
              </w:r>
              <w:r>
                <w:rPr>
                  <w:rFonts w:ascii="Arial" w:hAnsi="Arial" w:hint="eastAsia"/>
                  <w:sz w:val="18"/>
                </w:rPr>
                <w:t xml:space="preserve"> </w:t>
              </w:r>
              <w:r>
                <w:rPr>
                  <w:rFonts w:ascii="Arial" w:hAnsi="Arial"/>
                  <w:sz w:val="18"/>
                </w:rPr>
                <w:t>MHz</w:t>
              </w:r>
            </w:ins>
          </w:p>
        </w:tc>
        <w:tc>
          <w:tcPr>
            <w:tcW w:w="2937" w:type="dxa"/>
          </w:tcPr>
          <w:p w:rsidR="002F38DB" w:rsidRDefault="002F38DB" w:rsidP="00CD275F">
            <w:pPr>
              <w:keepNext/>
              <w:keepLines/>
              <w:overflowPunct w:val="0"/>
              <w:autoSpaceDE w:val="0"/>
              <w:autoSpaceDN w:val="0"/>
              <w:adjustRightInd w:val="0"/>
              <w:spacing w:after="0"/>
              <w:jc w:val="center"/>
              <w:textAlignment w:val="baseline"/>
              <w:rPr>
                <w:ins w:id="2672" w:author="R4-2120759" w:date="2021-11-15T15:53:00Z"/>
                <w:rFonts w:ascii="Arial" w:hAnsi="Arial"/>
                <w:sz w:val="18"/>
              </w:rPr>
            </w:pPr>
            <w:ins w:id="2673" w:author="R4-2120759" w:date="2021-11-15T15:53:00Z">
              <w:r>
                <w:rPr>
                  <w:rFonts w:ascii="Arial" w:hAnsi="Arial"/>
                  <w:sz w:val="18"/>
                </w:rPr>
                <w:t>FDD</w:t>
              </w:r>
            </w:ins>
          </w:p>
        </w:tc>
      </w:tr>
      <w:tr w:rsidR="002F38DB" w:rsidTr="00CD275F">
        <w:trPr>
          <w:jc w:val="center"/>
          <w:ins w:id="2674" w:author="R4-2120759" w:date="2021-11-15T15:53:00Z"/>
        </w:trPr>
        <w:tc>
          <w:tcPr>
            <w:tcW w:w="1413" w:type="dxa"/>
            <w:shd w:val="clear" w:color="auto" w:fill="auto"/>
          </w:tcPr>
          <w:p w:rsidR="002F38DB" w:rsidRDefault="002F38DB" w:rsidP="00CD275F">
            <w:pPr>
              <w:keepNext/>
              <w:keepLines/>
              <w:overflowPunct w:val="0"/>
              <w:autoSpaceDE w:val="0"/>
              <w:autoSpaceDN w:val="0"/>
              <w:adjustRightInd w:val="0"/>
              <w:spacing w:after="0"/>
              <w:jc w:val="center"/>
              <w:textAlignment w:val="baseline"/>
              <w:rPr>
                <w:ins w:id="2675" w:author="R4-2120759" w:date="2021-11-15T15:53:00Z"/>
                <w:rFonts w:ascii="Arial" w:hAnsi="Arial"/>
                <w:sz w:val="18"/>
              </w:rPr>
            </w:pPr>
            <w:ins w:id="2676" w:author="R4-2120759" w:date="2021-11-15T15:53:00Z">
              <w:r>
                <w:rPr>
                  <w:rFonts w:ascii="Arial" w:hAnsi="Arial" w:hint="eastAsia"/>
                  <w:sz w:val="18"/>
                </w:rPr>
                <w:t>n256</w:t>
              </w:r>
            </w:ins>
          </w:p>
        </w:tc>
        <w:tc>
          <w:tcPr>
            <w:tcW w:w="2551" w:type="dxa"/>
            <w:shd w:val="clear" w:color="auto" w:fill="auto"/>
          </w:tcPr>
          <w:p w:rsidR="002F38DB" w:rsidRDefault="002F38DB" w:rsidP="00CD275F">
            <w:pPr>
              <w:keepNext/>
              <w:keepLines/>
              <w:overflowPunct w:val="0"/>
              <w:autoSpaceDE w:val="0"/>
              <w:autoSpaceDN w:val="0"/>
              <w:adjustRightInd w:val="0"/>
              <w:spacing w:after="0"/>
              <w:jc w:val="center"/>
              <w:textAlignment w:val="baseline"/>
              <w:rPr>
                <w:ins w:id="2677" w:author="R4-2120759" w:date="2021-11-15T15:53:00Z"/>
                <w:rFonts w:ascii="Arial" w:hAnsi="Arial"/>
                <w:sz w:val="18"/>
              </w:rPr>
            </w:pPr>
            <w:ins w:id="2678" w:author="R4-2120759" w:date="2021-11-15T15:53:00Z">
              <w:r>
                <w:rPr>
                  <w:rFonts w:ascii="Arial" w:hAnsi="Arial"/>
                  <w:sz w:val="18"/>
                </w:rPr>
                <w:t>1980</w:t>
              </w:r>
              <w:r>
                <w:rPr>
                  <w:rFonts w:ascii="Arial" w:hAnsi="Arial" w:hint="eastAsia"/>
                  <w:sz w:val="18"/>
                  <w:lang w:val="en-US" w:eastAsia="zh-CN"/>
                </w:rPr>
                <w:t>MHz</w:t>
              </w:r>
              <w:r>
                <w:rPr>
                  <w:rFonts w:ascii="Arial" w:hAnsi="Arial"/>
                  <w:sz w:val="18"/>
                </w:rPr>
                <w:t xml:space="preserve"> – 2010 MHz</w:t>
              </w:r>
            </w:ins>
          </w:p>
        </w:tc>
        <w:tc>
          <w:tcPr>
            <w:tcW w:w="2835" w:type="dxa"/>
          </w:tcPr>
          <w:p w:rsidR="002F38DB" w:rsidRDefault="002F38DB" w:rsidP="00CD275F">
            <w:pPr>
              <w:keepNext/>
              <w:keepLines/>
              <w:overflowPunct w:val="0"/>
              <w:autoSpaceDE w:val="0"/>
              <w:autoSpaceDN w:val="0"/>
              <w:adjustRightInd w:val="0"/>
              <w:spacing w:after="0"/>
              <w:jc w:val="center"/>
              <w:textAlignment w:val="baseline"/>
              <w:rPr>
                <w:ins w:id="2679" w:author="R4-2120759" w:date="2021-11-15T15:53:00Z"/>
                <w:rFonts w:ascii="Arial" w:hAnsi="Arial"/>
                <w:sz w:val="18"/>
              </w:rPr>
            </w:pPr>
            <w:ins w:id="2680" w:author="R4-2120759" w:date="2021-11-15T15:53:00Z">
              <w:r>
                <w:rPr>
                  <w:rFonts w:ascii="Arial" w:hAnsi="Arial"/>
                  <w:sz w:val="18"/>
                </w:rPr>
                <w:t>2170 MHz</w:t>
              </w:r>
              <w:r>
                <w:rPr>
                  <w:rFonts w:ascii="Arial" w:hAnsi="Arial" w:hint="eastAsia"/>
                  <w:sz w:val="18"/>
                  <w:lang w:val="en-US" w:eastAsia="zh-CN"/>
                </w:rPr>
                <w:t xml:space="preserve"> </w:t>
              </w:r>
              <w:r>
                <w:rPr>
                  <w:rFonts w:ascii="Arial" w:hAnsi="Arial"/>
                  <w:sz w:val="18"/>
                </w:rPr>
                <w:t>–</w:t>
              </w:r>
              <w:r>
                <w:rPr>
                  <w:rFonts w:ascii="Arial" w:hAnsi="Arial" w:hint="eastAsia"/>
                  <w:sz w:val="18"/>
                  <w:lang w:val="en-US" w:eastAsia="zh-CN"/>
                </w:rPr>
                <w:t xml:space="preserve"> </w:t>
              </w:r>
              <w:r>
                <w:rPr>
                  <w:rFonts w:ascii="Arial" w:hAnsi="Arial"/>
                  <w:sz w:val="18"/>
                </w:rPr>
                <w:t>2200 MHz</w:t>
              </w:r>
            </w:ins>
          </w:p>
        </w:tc>
        <w:tc>
          <w:tcPr>
            <w:tcW w:w="2937" w:type="dxa"/>
          </w:tcPr>
          <w:p w:rsidR="002F38DB" w:rsidRDefault="002F38DB" w:rsidP="00CD275F">
            <w:pPr>
              <w:keepNext/>
              <w:keepLines/>
              <w:overflowPunct w:val="0"/>
              <w:autoSpaceDE w:val="0"/>
              <w:autoSpaceDN w:val="0"/>
              <w:adjustRightInd w:val="0"/>
              <w:spacing w:after="0"/>
              <w:jc w:val="center"/>
              <w:textAlignment w:val="baseline"/>
              <w:rPr>
                <w:ins w:id="2681" w:author="R4-2120759" w:date="2021-11-15T15:53:00Z"/>
                <w:rFonts w:ascii="Arial" w:hAnsi="Arial"/>
                <w:sz w:val="18"/>
              </w:rPr>
            </w:pPr>
            <w:ins w:id="2682" w:author="R4-2120759" w:date="2021-11-15T15:53:00Z">
              <w:r>
                <w:rPr>
                  <w:rFonts w:ascii="Arial" w:hAnsi="Arial"/>
                  <w:sz w:val="18"/>
                </w:rPr>
                <w:t>FDD</w:t>
              </w:r>
            </w:ins>
          </w:p>
        </w:tc>
      </w:tr>
    </w:tbl>
    <w:p w:rsidR="002F38DB" w:rsidDel="002F38DB" w:rsidRDefault="002F38DB" w:rsidP="002B0907">
      <w:pPr>
        <w:rPr>
          <w:ins w:id="2683" w:author="R4-2120772" w:date="2021-11-15T15:09:00Z"/>
          <w:del w:id="2684" w:author="R4-2120759" w:date="2021-11-15T15:54:00Z"/>
        </w:rPr>
      </w:pPr>
    </w:p>
    <w:p w:rsidR="002B0907" w:rsidRDefault="002B0907" w:rsidP="002B0907">
      <w:pPr>
        <w:pStyle w:val="3"/>
        <w:ind w:left="0" w:firstLine="0"/>
        <w:rPr>
          <w:ins w:id="2685" w:author="R4-2120772" w:date="2021-11-15T15:09:00Z"/>
        </w:rPr>
      </w:pPr>
      <w:bookmarkStart w:id="2686" w:name="_Toc87889271"/>
      <w:bookmarkStart w:id="2687" w:name="_Toc87952008"/>
      <w:ins w:id="2688" w:author="R4-2120772" w:date="2021-11-15T15:09:00Z">
        <w:r>
          <w:rPr>
            <w:lang w:eastAsia="zh-CN"/>
          </w:rPr>
          <w:t>7.2.2</w:t>
        </w:r>
        <w:r>
          <w:rPr>
            <w:rFonts w:cs="Arial"/>
            <w:lang w:eastAsia="zh-CN"/>
          </w:rPr>
          <w:tab/>
        </w:r>
        <w:r>
          <w:t>Channel bandwidth, SCS and spectral utilization</w:t>
        </w:r>
        <w:bookmarkEnd w:id="2686"/>
        <w:bookmarkEnd w:id="2687"/>
      </w:ins>
    </w:p>
    <w:p w:rsidR="002F38DB" w:rsidRDefault="002B0907" w:rsidP="002F38DB">
      <w:pPr>
        <w:rPr>
          <w:ins w:id="2689" w:author="R4-2120759" w:date="2021-11-15T15:54:00Z"/>
          <w:rFonts w:asciiTheme="minorBidi" w:hAnsiTheme="minorBidi"/>
        </w:rPr>
      </w:pPr>
      <w:ins w:id="2690" w:author="R4-2120772" w:date="2021-11-15T15:09:00Z">
        <w:del w:id="2691" w:author="R4-2120759" w:date="2021-11-15T15:54:00Z">
          <w:r w:rsidDel="002F38DB">
            <w:delText>[To be added]</w:delText>
          </w:r>
        </w:del>
      </w:ins>
      <w:ins w:id="2692" w:author="R4-2120759" w:date="2021-11-15T15:54:00Z">
        <w:r w:rsidR="002F38DB">
          <w:rPr>
            <w:rFonts w:asciiTheme="minorBidi" w:hAnsiTheme="minorBidi" w:hint="eastAsia"/>
          </w:rPr>
          <w:t xml:space="preserve">[The common definition for channel bandwidth, transmission bandwidth configuration, minimum guard band, and RB alignment in </w:t>
        </w:r>
      </w:ins>
      <w:ins w:id="2693" w:author="JIN Yiran" w:date="2021-11-15T17:15:00Z">
        <w:r w:rsidR="00711A6D">
          <w:rPr>
            <w:rFonts w:asciiTheme="minorBidi" w:hAnsiTheme="minorBidi"/>
          </w:rPr>
          <w:t>T</w:t>
        </w:r>
      </w:ins>
      <w:ins w:id="2694" w:author="JIN Yiran" w:date="2021-11-15T17:16:00Z">
        <w:r w:rsidR="00711A6D">
          <w:rPr>
            <w:rFonts w:asciiTheme="minorBidi" w:hAnsiTheme="minorBidi"/>
          </w:rPr>
          <w:t>S</w:t>
        </w:r>
      </w:ins>
      <w:ins w:id="2695" w:author="JIN Yiran" w:date="2021-11-15T17:15:00Z">
        <w:r w:rsidR="00711A6D">
          <w:rPr>
            <w:rFonts w:asciiTheme="minorBidi" w:hAnsiTheme="minorBidi"/>
          </w:rPr>
          <w:t xml:space="preserve"> </w:t>
        </w:r>
      </w:ins>
      <w:ins w:id="2696" w:author="R4-2120759" w:date="2021-11-15T15:54:00Z">
        <w:r w:rsidR="002F38DB">
          <w:rPr>
            <w:rFonts w:asciiTheme="minorBidi" w:hAnsiTheme="minorBidi" w:hint="eastAsia"/>
          </w:rPr>
          <w:t>38.104</w:t>
        </w:r>
      </w:ins>
      <w:ins w:id="2697" w:author="JIN Yiran" w:date="2021-11-15T17:15:00Z">
        <w:r w:rsidR="00711A6D">
          <w:rPr>
            <w:rFonts w:asciiTheme="minorBidi" w:hAnsiTheme="minorBidi"/>
          </w:rPr>
          <w:t>[1</w:t>
        </w:r>
      </w:ins>
      <w:ins w:id="2698" w:author="JIN Yiran" w:date="2021-11-15T18:57:00Z">
        <w:r w:rsidR="00B936D7">
          <w:rPr>
            <w:rFonts w:asciiTheme="minorBidi" w:hAnsiTheme="minorBidi"/>
          </w:rPr>
          <w:t>5</w:t>
        </w:r>
      </w:ins>
      <w:ins w:id="2699" w:author="JIN Yiran" w:date="2021-11-15T17:15:00Z">
        <w:r w:rsidR="00711A6D">
          <w:rPr>
            <w:rFonts w:asciiTheme="minorBidi" w:hAnsiTheme="minorBidi"/>
          </w:rPr>
          <w:t>]</w:t>
        </w:r>
      </w:ins>
      <w:ins w:id="2700" w:author="R4-2120759" w:date="2021-11-15T15:54:00Z">
        <w:r w:rsidR="002F38DB">
          <w:rPr>
            <w:rFonts w:asciiTheme="minorBidi" w:hAnsiTheme="minorBidi" w:hint="eastAsia"/>
          </w:rPr>
          <w:t xml:space="preserve"> and </w:t>
        </w:r>
      </w:ins>
      <w:ins w:id="2701" w:author="JIN Yiran" w:date="2021-11-15T17:16:00Z">
        <w:r w:rsidR="00711A6D">
          <w:rPr>
            <w:rFonts w:asciiTheme="minorBidi" w:hAnsiTheme="minorBidi"/>
          </w:rPr>
          <w:t xml:space="preserve">TS </w:t>
        </w:r>
      </w:ins>
      <w:ins w:id="2702" w:author="R4-2120759" w:date="2021-11-15T15:54:00Z">
        <w:r w:rsidR="002F38DB">
          <w:rPr>
            <w:rFonts w:asciiTheme="minorBidi" w:hAnsiTheme="minorBidi" w:hint="eastAsia"/>
          </w:rPr>
          <w:t>38.101-1</w:t>
        </w:r>
      </w:ins>
      <w:ins w:id="2703" w:author="JIN Yiran" w:date="2021-11-15T17:15:00Z">
        <w:r w:rsidR="00711A6D">
          <w:rPr>
            <w:rFonts w:asciiTheme="minorBidi" w:hAnsiTheme="minorBidi"/>
          </w:rPr>
          <w:t>[1</w:t>
        </w:r>
      </w:ins>
      <w:ins w:id="2704" w:author="JIN Yiran" w:date="2021-11-15T18:57:00Z">
        <w:r w:rsidR="00B936D7">
          <w:rPr>
            <w:rFonts w:asciiTheme="minorBidi" w:hAnsiTheme="minorBidi"/>
          </w:rPr>
          <w:t>6</w:t>
        </w:r>
      </w:ins>
      <w:ins w:id="2705" w:author="JIN Yiran" w:date="2021-11-15T17:15:00Z">
        <w:r w:rsidR="00711A6D">
          <w:rPr>
            <w:rFonts w:asciiTheme="minorBidi" w:hAnsiTheme="minorBidi"/>
          </w:rPr>
          <w:t>]</w:t>
        </w:r>
      </w:ins>
      <w:ins w:id="2706" w:author="R4-2120759" w:date="2021-11-15T15:54:00Z">
        <w:r w:rsidR="002F38DB">
          <w:rPr>
            <w:rFonts w:asciiTheme="minorBidi" w:hAnsiTheme="minorBidi" w:hint="eastAsia"/>
          </w:rPr>
          <w:t xml:space="preserve"> can be reused for NTN system].</w:t>
        </w:r>
      </w:ins>
    </w:p>
    <w:p w:rsidR="002F38DB" w:rsidRDefault="002F38DB" w:rsidP="002F38DB">
      <w:pPr>
        <w:rPr>
          <w:ins w:id="2707" w:author="R4-2120759" w:date="2021-11-15T15:54:00Z"/>
          <w:rFonts w:asciiTheme="minorBidi" w:hAnsiTheme="minorBidi"/>
        </w:rPr>
      </w:pPr>
      <w:ins w:id="2708" w:author="R4-2120759" w:date="2021-11-15T15:54:00Z">
        <w:r>
          <w:rPr>
            <w:rFonts w:asciiTheme="minorBidi" w:hAnsiTheme="minorBidi" w:hint="eastAsia"/>
          </w:rPr>
          <w:t xml:space="preserve">The supported channel bandwidth per operating band should be defined based on NTN operator input. The details could be found in the Table </w:t>
        </w:r>
      </w:ins>
      <w:ins w:id="2709" w:author="R4-2120759" w:date="2021-11-15T15:55:00Z">
        <w:r>
          <w:rPr>
            <w:rFonts w:asciiTheme="minorBidi" w:hAnsiTheme="minorBidi"/>
          </w:rPr>
          <w:t>7</w:t>
        </w:r>
      </w:ins>
      <w:ins w:id="2710" w:author="R4-2120759" w:date="2021-11-15T15:54:00Z">
        <w:r>
          <w:rPr>
            <w:rFonts w:asciiTheme="minorBidi" w:hAnsiTheme="minorBidi" w:hint="eastAsia"/>
          </w:rPr>
          <w:t>.</w:t>
        </w:r>
      </w:ins>
      <w:ins w:id="2711" w:author="R4-2120759" w:date="2021-11-15T15:55:00Z">
        <w:r>
          <w:rPr>
            <w:rFonts w:asciiTheme="minorBidi" w:hAnsiTheme="minorBidi"/>
          </w:rPr>
          <w:t>2</w:t>
        </w:r>
      </w:ins>
      <w:ins w:id="2712" w:author="R4-2120759" w:date="2021-11-15T15:54:00Z">
        <w:r>
          <w:rPr>
            <w:rFonts w:asciiTheme="minorBidi" w:hAnsiTheme="minorBidi" w:hint="eastAsia"/>
          </w:rPr>
          <w:t>.2-1.</w:t>
        </w:r>
      </w:ins>
    </w:p>
    <w:p w:rsidR="002F38DB" w:rsidRDefault="002F38DB" w:rsidP="002F38DB">
      <w:pPr>
        <w:pStyle w:val="TH"/>
        <w:rPr>
          <w:ins w:id="2713" w:author="R4-2120759" w:date="2021-11-15T15:54:00Z"/>
          <w:rFonts w:asciiTheme="minorBidi" w:hAnsiTheme="minorBidi"/>
          <w:sz w:val="21"/>
          <w:szCs w:val="22"/>
        </w:rPr>
      </w:pPr>
      <w:ins w:id="2714" w:author="R4-2120759" w:date="2021-11-15T15:54:00Z">
        <w:r>
          <w:lastRenderedPageBreak/>
          <w:t xml:space="preserve">Table </w:t>
        </w:r>
      </w:ins>
      <w:ins w:id="2715" w:author="R4-2120759" w:date="2021-11-15T15:55:00Z">
        <w:r>
          <w:rPr>
            <w:lang w:val="en-US"/>
          </w:rPr>
          <w:t>7</w:t>
        </w:r>
      </w:ins>
      <w:ins w:id="2716" w:author="R4-2120759" w:date="2021-11-15T15:54:00Z">
        <w:r>
          <w:t>.</w:t>
        </w:r>
      </w:ins>
      <w:ins w:id="2717" w:author="R4-2120759" w:date="2021-11-15T15:55:00Z">
        <w:r>
          <w:t>2</w:t>
        </w:r>
      </w:ins>
      <w:ins w:id="2718" w:author="R4-2120759" w:date="2021-11-15T15:54:00Z">
        <w:r>
          <w:rPr>
            <w:rFonts w:hint="eastAsia"/>
            <w:lang w:val="en-US"/>
          </w:rPr>
          <w:t>.2</w:t>
        </w:r>
        <w:r>
          <w:t>-</w:t>
        </w:r>
        <w:r>
          <w:rPr>
            <w:rFonts w:hint="eastAsia"/>
            <w:lang w:val="en-US"/>
          </w:rPr>
          <w:t>1</w:t>
        </w:r>
        <w:r>
          <w:t xml:space="preserve">:  </w:t>
        </w:r>
        <w:r>
          <w:rPr>
            <w:rFonts w:hint="eastAsia"/>
            <w:lang w:val="en-US" w:eastAsia="zh-CN"/>
          </w:rPr>
          <w:t>C</w:t>
        </w:r>
        <w:r>
          <w:rPr>
            <w:i/>
          </w:rPr>
          <w:t>hannel bandwidths</w:t>
        </w:r>
        <w:r>
          <w:t xml:space="preserve"> and SCS per </w:t>
        </w:r>
        <w:r>
          <w:rPr>
            <w:rFonts w:hint="eastAsia"/>
            <w:lang w:val="en-US"/>
          </w:rPr>
          <w:t xml:space="preserve">NTN </w:t>
        </w:r>
        <w:r>
          <w:t>operating band in FR1</w:t>
        </w:r>
      </w:ins>
    </w:p>
    <w:tbl>
      <w:tblPr>
        <w:tblStyle w:val="a8"/>
        <w:tblW w:w="7155" w:type="dxa"/>
        <w:jc w:val="center"/>
        <w:tblLayout w:type="fixed"/>
        <w:tblLook w:val="04A0" w:firstRow="1" w:lastRow="0" w:firstColumn="1" w:lastColumn="0" w:noHBand="0" w:noVBand="1"/>
      </w:tblPr>
      <w:tblGrid>
        <w:gridCol w:w="1493"/>
        <w:gridCol w:w="1132"/>
        <w:gridCol w:w="1132"/>
        <w:gridCol w:w="1132"/>
        <w:gridCol w:w="1133"/>
        <w:gridCol w:w="1133"/>
      </w:tblGrid>
      <w:tr w:rsidR="002F38DB" w:rsidTr="00CD275F">
        <w:trPr>
          <w:cantSplit/>
          <w:tblHeader/>
          <w:jc w:val="center"/>
          <w:ins w:id="2719" w:author="R4-2120759" w:date="2021-11-15T15:54:00Z"/>
        </w:trPr>
        <w:tc>
          <w:tcPr>
            <w:tcW w:w="1493" w:type="dxa"/>
            <w:tcBorders>
              <w:bottom w:val="single" w:sz="4" w:space="0" w:color="000000" w:themeColor="text1"/>
            </w:tcBorders>
            <w:vAlign w:val="center"/>
          </w:tcPr>
          <w:p w:rsidR="002F38DB" w:rsidRDefault="002F38DB" w:rsidP="00CD275F">
            <w:pPr>
              <w:pStyle w:val="TAH"/>
              <w:rPr>
                <w:ins w:id="2720" w:author="R4-2120759" w:date="2021-11-15T15:54:00Z"/>
                <w:rFonts w:eastAsia="游明朝"/>
              </w:rPr>
            </w:pPr>
            <w:ins w:id="2721" w:author="R4-2120759" w:date="2021-11-15T15:54:00Z">
              <w:r>
                <w:t>NTN satellite band #</w:t>
              </w:r>
            </w:ins>
          </w:p>
        </w:tc>
        <w:tc>
          <w:tcPr>
            <w:tcW w:w="1132" w:type="dxa"/>
            <w:vAlign w:val="center"/>
          </w:tcPr>
          <w:p w:rsidR="002F38DB" w:rsidRDefault="002F38DB" w:rsidP="00CD275F">
            <w:pPr>
              <w:pStyle w:val="TAH"/>
              <w:rPr>
                <w:ins w:id="2722" w:author="R4-2120759" w:date="2021-11-15T15:54:00Z"/>
              </w:rPr>
            </w:pPr>
            <w:ins w:id="2723" w:author="R4-2120759" w:date="2021-11-15T15:54:00Z">
              <w:r>
                <w:t>SCS</w:t>
              </w:r>
            </w:ins>
          </w:p>
          <w:p w:rsidR="002F38DB" w:rsidRDefault="002F38DB" w:rsidP="00CD275F">
            <w:pPr>
              <w:pStyle w:val="TAH"/>
              <w:rPr>
                <w:ins w:id="2724" w:author="R4-2120759" w:date="2021-11-15T15:54:00Z"/>
                <w:rFonts w:eastAsia="游明朝"/>
              </w:rPr>
            </w:pPr>
            <w:ins w:id="2725" w:author="R4-2120759" w:date="2021-11-15T15:54:00Z">
              <w:r>
                <w:t>kHz</w:t>
              </w:r>
            </w:ins>
          </w:p>
        </w:tc>
        <w:tc>
          <w:tcPr>
            <w:tcW w:w="1132" w:type="dxa"/>
            <w:vAlign w:val="center"/>
          </w:tcPr>
          <w:p w:rsidR="002F38DB" w:rsidRDefault="002F38DB" w:rsidP="00CD275F">
            <w:pPr>
              <w:pStyle w:val="TAH"/>
              <w:rPr>
                <w:ins w:id="2726" w:author="R4-2120759" w:date="2021-11-15T15:54:00Z"/>
                <w:rFonts w:eastAsia="游明朝"/>
              </w:rPr>
            </w:pPr>
            <w:ins w:id="2727" w:author="R4-2120759" w:date="2021-11-15T15:54:00Z">
              <w:r>
                <w:t>5 MHz</w:t>
              </w:r>
            </w:ins>
          </w:p>
        </w:tc>
        <w:tc>
          <w:tcPr>
            <w:tcW w:w="1132" w:type="dxa"/>
            <w:vAlign w:val="center"/>
          </w:tcPr>
          <w:p w:rsidR="002F38DB" w:rsidRDefault="002F38DB" w:rsidP="00CD275F">
            <w:pPr>
              <w:pStyle w:val="TAH"/>
              <w:rPr>
                <w:ins w:id="2728" w:author="R4-2120759" w:date="2021-11-15T15:54:00Z"/>
                <w:rFonts w:eastAsia="游明朝"/>
              </w:rPr>
            </w:pPr>
            <w:ins w:id="2729" w:author="R4-2120759" w:date="2021-11-15T15:54:00Z">
              <w:r>
                <w:t>10 MHz</w:t>
              </w:r>
            </w:ins>
          </w:p>
        </w:tc>
        <w:tc>
          <w:tcPr>
            <w:tcW w:w="1133" w:type="dxa"/>
            <w:vAlign w:val="center"/>
          </w:tcPr>
          <w:p w:rsidR="002F38DB" w:rsidRDefault="002F38DB" w:rsidP="00CD275F">
            <w:pPr>
              <w:pStyle w:val="TAH"/>
              <w:rPr>
                <w:ins w:id="2730" w:author="R4-2120759" w:date="2021-11-15T15:54:00Z"/>
                <w:rFonts w:eastAsia="游明朝"/>
              </w:rPr>
            </w:pPr>
            <w:ins w:id="2731" w:author="R4-2120759" w:date="2021-11-15T15:54:00Z">
              <w:r>
                <w:t>15 MHz</w:t>
              </w:r>
            </w:ins>
          </w:p>
        </w:tc>
        <w:tc>
          <w:tcPr>
            <w:tcW w:w="1133" w:type="dxa"/>
            <w:vAlign w:val="center"/>
          </w:tcPr>
          <w:p w:rsidR="002F38DB" w:rsidRDefault="002F38DB" w:rsidP="00CD275F">
            <w:pPr>
              <w:pStyle w:val="TAH"/>
              <w:rPr>
                <w:ins w:id="2732" w:author="R4-2120759" w:date="2021-11-15T15:54:00Z"/>
                <w:rFonts w:eastAsia="游明朝"/>
              </w:rPr>
            </w:pPr>
            <w:ins w:id="2733" w:author="R4-2120759" w:date="2021-11-15T15:54:00Z">
              <w:r>
                <w:t>20 MHz</w:t>
              </w:r>
            </w:ins>
          </w:p>
        </w:tc>
      </w:tr>
      <w:tr w:rsidR="002F38DB" w:rsidTr="00CD275F">
        <w:trPr>
          <w:cantSplit/>
          <w:jc w:val="center"/>
          <w:ins w:id="2734" w:author="R4-2120759" w:date="2021-11-15T15:54:00Z"/>
        </w:trPr>
        <w:tc>
          <w:tcPr>
            <w:tcW w:w="1493"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rsidR="002F38DB" w:rsidRDefault="002F38DB" w:rsidP="00CD275F">
            <w:pPr>
              <w:pStyle w:val="TAC"/>
              <w:rPr>
                <w:ins w:id="2735" w:author="R4-2120759" w:date="2021-11-15T15:54:00Z"/>
                <w:rFonts w:eastAsia="游明朝"/>
              </w:rPr>
            </w:pPr>
          </w:p>
        </w:tc>
        <w:tc>
          <w:tcPr>
            <w:tcW w:w="1132" w:type="dxa"/>
            <w:tcBorders>
              <w:left w:val="single" w:sz="4" w:space="0" w:color="000000" w:themeColor="text1"/>
            </w:tcBorders>
            <w:vAlign w:val="center"/>
          </w:tcPr>
          <w:p w:rsidR="002F38DB" w:rsidRDefault="002F38DB" w:rsidP="00CD275F">
            <w:pPr>
              <w:pStyle w:val="TAC"/>
              <w:rPr>
                <w:ins w:id="2736" w:author="R4-2120759" w:date="2021-11-15T15:54:00Z"/>
                <w:rFonts w:eastAsia="游明朝"/>
              </w:rPr>
            </w:pPr>
            <w:ins w:id="2737" w:author="R4-2120759" w:date="2021-11-15T15:54:00Z">
              <w:r>
                <w:t>15</w:t>
              </w:r>
            </w:ins>
          </w:p>
        </w:tc>
        <w:tc>
          <w:tcPr>
            <w:tcW w:w="1132" w:type="dxa"/>
          </w:tcPr>
          <w:p w:rsidR="002F38DB" w:rsidRDefault="002F38DB" w:rsidP="00CD275F">
            <w:pPr>
              <w:pStyle w:val="TAC"/>
              <w:rPr>
                <w:ins w:id="2738" w:author="R4-2120759" w:date="2021-11-15T15:54:00Z"/>
                <w:rFonts w:eastAsia="游明朝"/>
              </w:rPr>
            </w:pPr>
            <w:ins w:id="2739" w:author="R4-2120759" w:date="2021-11-15T15:54:00Z">
              <w:r>
                <w:t>Yes</w:t>
              </w:r>
            </w:ins>
          </w:p>
        </w:tc>
        <w:tc>
          <w:tcPr>
            <w:tcW w:w="1132" w:type="dxa"/>
            <w:vAlign w:val="center"/>
          </w:tcPr>
          <w:p w:rsidR="002F38DB" w:rsidRDefault="002F38DB" w:rsidP="00CD275F">
            <w:pPr>
              <w:pStyle w:val="TAC"/>
              <w:rPr>
                <w:ins w:id="2740" w:author="R4-2120759" w:date="2021-11-15T15:54:00Z"/>
                <w:rFonts w:eastAsia="游明朝"/>
              </w:rPr>
            </w:pPr>
            <w:ins w:id="2741" w:author="R4-2120759" w:date="2021-11-15T15:54:00Z">
              <w:r>
                <w:t>Yes</w:t>
              </w:r>
            </w:ins>
          </w:p>
        </w:tc>
        <w:tc>
          <w:tcPr>
            <w:tcW w:w="1133" w:type="dxa"/>
            <w:vAlign w:val="center"/>
          </w:tcPr>
          <w:p w:rsidR="002F38DB" w:rsidRDefault="002F38DB" w:rsidP="00CD275F">
            <w:pPr>
              <w:pStyle w:val="TAC"/>
              <w:rPr>
                <w:ins w:id="2742" w:author="R4-2120759" w:date="2021-11-15T15:54:00Z"/>
                <w:rFonts w:eastAsia="游明朝"/>
              </w:rPr>
            </w:pPr>
            <w:ins w:id="2743" w:author="R4-2120759" w:date="2021-11-15T15:54:00Z">
              <w:r>
                <w:t>Yes</w:t>
              </w:r>
            </w:ins>
          </w:p>
        </w:tc>
        <w:tc>
          <w:tcPr>
            <w:tcW w:w="1133" w:type="dxa"/>
            <w:vAlign w:val="center"/>
          </w:tcPr>
          <w:p w:rsidR="002F38DB" w:rsidRDefault="002F38DB" w:rsidP="00CD275F">
            <w:pPr>
              <w:pStyle w:val="TAC"/>
              <w:rPr>
                <w:ins w:id="2744" w:author="R4-2120759" w:date="2021-11-15T15:54:00Z"/>
                <w:rFonts w:eastAsia="游明朝"/>
              </w:rPr>
            </w:pPr>
            <w:ins w:id="2745" w:author="R4-2120759" w:date="2021-11-15T15:54:00Z">
              <w:r>
                <w:t>Yes</w:t>
              </w:r>
            </w:ins>
          </w:p>
        </w:tc>
      </w:tr>
      <w:tr w:rsidR="002F38DB" w:rsidTr="00CD275F">
        <w:trPr>
          <w:cantSplit/>
          <w:jc w:val="center"/>
          <w:ins w:id="2746" w:author="R4-2120759" w:date="2021-11-15T15:54:00Z"/>
        </w:trPr>
        <w:tc>
          <w:tcPr>
            <w:tcW w:w="1493"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vAlign w:val="center"/>
          </w:tcPr>
          <w:p w:rsidR="002F38DB" w:rsidRDefault="002F38DB" w:rsidP="00CD275F">
            <w:pPr>
              <w:pStyle w:val="TAC"/>
              <w:rPr>
                <w:ins w:id="2747" w:author="R4-2120759" w:date="2021-11-15T15:54:00Z"/>
                <w:rFonts w:eastAsia="游明朝"/>
              </w:rPr>
            </w:pPr>
            <w:ins w:id="2748" w:author="R4-2120759" w:date="2021-11-15T15:54:00Z">
              <w:r>
                <w:rPr>
                  <w:rFonts w:hint="eastAsia"/>
                  <w:lang w:val="en-US" w:eastAsia="zh-CN"/>
                </w:rPr>
                <w:t>n25</w:t>
              </w:r>
              <w:r>
                <w:rPr>
                  <w:lang w:val="en-US" w:eastAsia="zh-CN"/>
                </w:rPr>
                <w:t>5</w:t>
              </w:r>
            </w:ins>
          </w:p>
        </w:tc>
        <w:tc>
          <w:tcPr>
            <w:tcW w:w="1132" w:type="dxa"/>
            <w:tcBorders>
              <w:left w:val="single" w:sz="4" w:space="0" w:color="000000" w:themeColor="text1"/>
            </w:tcBorders>
            <w:vAlign w:val="center"/>
          </w:tcPr>
          <w:p w:rsidR="002F38DB" w:rsidRDefault="002F38DB" w:rsidP="00CD275F">
            <w:pPr>
              <w:pStyle w:val="TAC"/>
              <w:rPr>
                <w:ins w:id="2749" w:author="R4-2120759" w:date="2021-11-15T15:54:00Z"/>
                <w:rFonts w:eastAsia="游明朝"/>
              </w:rPr>
            </w:pPr>
            <w:ins w:id="2750" w:author="R4-2120759" w:date="2021-11-15T15:54:00Z">
              <w:r>
                <w:t>30</w:t>
              </w:r>
            </w:ins>
          </w:p>
        </w:tc>
        <w:tc>
          <w:tcPr>
            <w:tcW w:w="1132" w:type="dxa"/>
          </w:tcPr>
          <w:p w:rsidR="002F38DB" w:rsidRDefault="002F38DB" w:rsidP="00CD275F">
            <w:pPr>
              <w:pStyle w:val="TAC"/>
              <w:rPr>
                <w:ins w:id="2751" w:author="R4-2120759" w:date="2021-11-15T15:54:00Z"/>
                <w:rFonts w:eastAsia="游明朝"/>
              </w:rPr>
            </w:pPr>
          </w:p>
        </w:tc>
        <w:tc>
          <w:tcPr>
            <w:tcW w:w="1132" w:type="dxa"/>
          </w:tcPr>
          <w:p w:rsidR="002F38DB" w:rsidRDefault="002F38DB" w:rsidP="00CD275F">
            <w:pPr>
              <w:pStyle w:val="TAC"/>
              <w:rPr>
                <w:ins w:id="2752" w:author="R4-2120759" w:date="2021-11-15T15:54:00Z"/>
                <w:rFonts w:eastAsia="游明朝"/>
              </w:rPr>
            </w:pPr>
            <w:ins w:id="2753" w:author="R4-2120759" w:date="2021-11-15T15:54:00Z">
              <w:r>
                <w:t>Yes</w:t>
              </w:r>
            </w:ins>
          </w:p>
        </w:tc>
        <w:tc>
          <w:tcPr>
            <w:tcW w:w="1133" w:type="dxa"/>
            <w:vAlign w:val="center"/>
          </w:tcPr>
          <w:p w:rsidR="002F38DB" w:rsidRDefault="002F38DB" w:rsidP="00CD275F">
            <w:pPr>
              <w:pStyle w:val="TAC"/>
              <w:rPr>
                <w:ins w:id="2754" w:author="R4-2120759" w:date="2021-11-15T15:54:00Z"/>
                <w:rFonts w:eastAsia="游明朝"/>
              </w:rPr>
            </w:pPr>
            <w:ins w:id="2755" w:author="R4-2120759" w:date="2021-11-15T15:54:00Z">
              <w:r>
                <w:t>Yes</w:t>
              </w:r>
            </w:ins>
          </w:p>
        </w:tc>
        <w:tc>
          <w:tcPr>
            <w:tcW w:w="1133" w:type="dxa"/>
            <w:vAlign w:val="center"/>
          </w:tcPr>
          <w:p w:rsidR="002F38DB" w:rsidRDefault="002F38DB" w:rsidP="00CD275F">
            <w:pPr>
              <w:pStyle w:val="TAC"/>
              <w:rPr>
                <w:ins w:id="2756" w:author="R4-2120759" w:date="2021-11-15T15:54:00Z"/>
                <w:rFonts w:eastAsia="游明朝"/>
              </w:rPr>
            </w:pPr>
            <w:ins w:id="2757" w:author="R4-2120759" w:date="2021-11-15T15:54:00Z">
              <w:r>
                <w:t>Yes</w:t>
              </w:r>
            </w:ins>
          </w:p>
        </w:tc>
      </w:tr>
      <w:tr w:rsidR="002F38DB" w:rsidTr="00CD275F">
        <w:trPr>
          <w:cantSplit/>
          <w:jc w:val="center"/>
          <w:ins w:id="2758" w:author="R4-2120759" w:date="2021-11-15T15:54:00Z"/>
        </w:trPr>
        <w:tc>
          <w:tcPr>
            <w:tcW w:w="1493"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rsidR="002F38DB" w:rsidRDefault="002F38DB" w:rsidP="00CD275F">
            <w:pPr>
              <w:pStyle w:val="TAC"/>
              <w:rPr>
                <w:ins w:id="2759" w:author="R4-2120759" w:date="2021-11-15T15:54:00Z"/>
              </w:rPr>
            </w:pPr>
          </w:p>
        </w:tc>
        <w:tc>
          <w:tcPr>
            <w:tcW w:w="1132" w:type="dxa"/>
            <w:tcBorders>
              <w:left w:val="single" w:sz="4" w:space="0" w:color="000000" w:themeColor="text1"/>
            </w:tcBorders>
            <w:vAlign w:val="center"/>
          </w:tcPr>
          <w:p w:rsidR="002F38DB" w:rsidRDefault="002F38DB" w:rsidP="00CD275F">
            <w:pPr>
              <w:pStyle w:val="TAC"/>
              <w:rPr>
                <w:ins w:id="2760" w:author="R4-2120759" w:date="2021-11-15T15:54:00Z"/>
              </w:rPr>
            </w:pPr>
            <w:ins w:id="2761" w:author="R4-2120759" w:date="2021-11-15T15:54:00Z">
              <w:r>
                <w:t>60</w:t>
              </w:r>
            </w:ins>
          </w:p>
        </w:tc>
        <w:tc>
          <w:tcPr>
            <w:tcW w:w="1132" w:type="dxa"/>
          </w:tcPr>
          <w:p w:rsidR="002F38DB" w:rsidRDefault="002F38DB" w:rsidP="00CD275F">
            <w:pPr>
              <w:pStyle w:val="TAC"/>
              <w:rPr>
                <w:ins w:id="2762" w:author="R4-2120759" w:date="2021-11-15T15:54:00Z"/>
                <w:rFonts w:eastAsia="游明朝"/>
              </w:rPr>
            </w:pPr>
          </w:p>
        </w:tc>
        <w:tc>
          <w:tcPr>
            <w:tcW w:w="1132" w:type="dxa"/>
            <w:vAlign w:val="center"/>
          </w:tcPr>
          <w:p w:rsidR="002F38DB" w:rsidRDefault="002F38DB" w:rsidP="00CD275F">
            <w:pPr>
              <w:pStyle w:val="TAC"/>
              <w:rPr>
                <w:ins w:id="2763" w:author="R4-2120759" w:date="2021-11-15T15:54:00Z"/>
              </w:rPr>
            </w:pPr>
            <w:ins w:id="2764" w:author="R4-2120759" w:date="2021-11-15T15:54:00Z">
              <w:r>
                <w:t>Yes</w:t>
              </w:r>
            </w:ins>
          </w:p>
        </w:tc>
        <w:tc>
          <w:tcPr>
            <w:tcW w:w="1133" w:type="dxa"/>
            <w:vAlign w:val="center"/>
          </w:tcPr>
          <w:p w:rsidR="002F38DB" w:rsidRDefault="002F38DB" w:rsidP="00CD275F">
            <w:pPr>
              <w:pStyle w:val="TAC"/>
              <w:rPr>
                <w:ins w:id="2765" w:author="R4-2120759" w:date="2021-11-15T15:54:00Z"/>
              </w:rPr>
            </w:pPr>
            <w:ins w:id="2766" w:author="R4-2120759" w:date="2021-11-15T15:54:00Z">
              <w:r>
                <w:t>Yes</w:t>
              </w:r>
            </w:ins>
          </w:p>
        </w:tc>
        <w:tc>
          <w:tcPr>
            <w:tcW w:w="1133" w:type="dxa"/>
            <w:vAlign w:val="center"/>
          </w:tcPr>
          <w:p w:rsidR="002F38DB" w:rsidRDefault="002F38DB" w:rsidP="00CD275F">
            <w:pPr>
              <w:pStyle w:val="TAC"/>
              <w:rPr>
                <w:ins w:id="2767" w:author="R4-2120759" w:date="2021-11-15T15:54:00Z"/>
              </w:rPr>
            </w:pPr>
            <w:ins w:id="2768" w:author="R4-2120759" w:date="2021-11-15T15:54:00Z">
              <w:r>
                <w:t>Yes</w:t>
              </w:r>
            </w:ins>
          </w:p>
        </w:tc>
      </w:tr>
      <w:tr w:rsidR="002F38DB" w:rsidTr="00CD275F">
        <w:trPr>
          <w:cantSplit/>
          <w:jc w:val="center"/>
          <w:ins w:id="2769" w:author="R4-2120759" w:date="2021-11-15T15:54:00Z"/>
        </w:trPr>
        <w:tc>
          <w:tcPr>
            <w:tcW w:w="1493" w:type="dxa"/>
            <w:tcBorders>
              <w:top w:val="single" w:sz="4" w:space="0" w:color="000000" w:themeColor="text1"/>
              <w:bottom w:val="single" w:sz="4" w:space="0" w:color="FFFFFF" w:themeColor="background1"/>
            </w:tcBorders>
            <w:vAlign w:val="center"/>
          </w:tcPr>
          <w:p w:rsidR="002F38DB" w:rsidRDefault="002F38DB" w:rsidP="00CD275F">
            <w:pPr>
              <w:pStyle w:val="TAC"/>
              <w:rPr>
                <w:ins w:id="2770" w:author="R4-2120759" w:date="2021-11-15T15:54:00Z"/>
              </w:rPr>
            </w:pPr>
          </w:p>
        </w:tc>
        <w:tc>
          <w:tcPr>
            <w:tcW w:w="1132" w:type="dxa"/>
            <w:vAlign w:val="center"/>
          </w:tcPr>
          <w:p w:rsidR="002F38DB" w:rsidRDefault="002F38DB" w:rsidP="00CD275F">
            <w:pPr>
              <w:pStyle w:val="TAC"/>
              <w:rPr>
                <w:ins w:id="2771" w:author="R4-2120759" w:date="2021-11-15T15:54:00Z"/>
              </w:rPr>
            </w:pPr>
            <w:ins w:id="2772" w:author="R4-2120759" w:date="2021-11-15T15:54:00Z">
              <w:r>
                <w:t>15</w:t>
              </w:r>
            </w:ins>
          </w:p>
        </w:tc>
        <w:tc>
          <w:tcPr>
            <w:tcW w:w="1132" w:type="dxa"/>
          </w:tcPr>
          <w:p w:rsidR="002F38DB" w:rsidRDefault="002F38DB" w:rsidP="00CD275F">
            <w:pPr>
              <w:pStyle w:val="TAC"/>
              <w:rPr>
                <w:ins w:id="2773" w:author="R4-2120759" w:date="2021-11-15T15:54:00Z"/>
                <w:rFonts w:eastAsia="游明朝"/>
              </w:rPr>
            </w:pPr>
            <w:ins w:id="2774" w:author="R4-2120759" w:date="2021-11-15T15:54:00Z">
              <w:r>
                <w:t>Yes</w:t>
              </w:r>
            </w:ins>
          </w:p>
        </w:tc>
        <w:tc>
          <w:tcPr>
            <w:tcW w:w="1132" w:type="dxa"/>
            <w:vAlign w:val="center"/>
          </w:tcPr>
          <w:p w:rsidR="002F38DB" w:rsidRDefault="002F38DB" w:rsidP="00CD275F">
            <w:pPr>
              <w:pStyle w:val="TAC"/>
              <w:rPr>
                <w:ins w:id="2775" w:author="R4-2120759" w:date="2021-11-15T15:54:00Z"/>
              </w:rPr>
            </w:pPr>
            <w:ins w:id="2776" w:author="R4-2120759" w:date="2021-11-15T15:54:00Z">
              <w:r>
                <w:t>Yes</w:t>
              </w:r>
            </w:ins>
          </w:p>
        </w:tc>
        <w:tc>
          <w:tcPr>
            <w:tcW w:w="1133" w:type="dxa"/>
            <w:vAlign w:val="center"/>
          </w:tcPr>
          <w:p w:rsidR="002F38DB" w:rsidRDefault="002F38DB" w:rsidP="00CD275F">
            <w:pPr>
              <w:pStyle w:val="TAC"/>
              <w:rPr>
                <w:ins w:id="2777" w:author="R4-2120759" w:date="2021-11-15T15:54:00Z"/>
              </w:rPr>
            </w:pPr>
            <w:ins w:id="2778" w:author="R4-2120759" w:date="2021-11-15T15:54:00Z">
              <w:r>
                <w:t>Yes</w:t>
              </w:r>
            </w:ins>
          </w:p>
        </w:tc>
        <w:tc>
          <w:tcPr>
            <w:tcW w:w="1133" w:type="dxa"/>
            <w:vAlign w:val="center"/>
          </w:tcPr>
          <w:p w:rsidR="002F38DB" w:rsidRDefault="002F38DB" w:rsidP="00CD275F">
            <w:pPr>
              <w:pStyle w:val="TAC"/>
              <w:rPr>
                <w:ins w:id="2779" w:author="R4-2120759" w:date="2021-11-15T15:54:00Z"/>
              </w:rPr>
            </w:pPr>
            <w:ins w:id="2780" w:author="R4-2120759" w:date="2021-11-15T15:54:00Z">
              <w:r>
                <w:t>Yes</w:t>
              </w:r>
            </w:ins>
          </w:p>
        </w:tc>
      </w:tr>
      <w:tr w:rsidR="002F38DB" w:rsidTr="00CD275F">
        <w:trPr>
          <w:cantSplit/>
          <w:jc w:val="center"/>
          <w:ins w:id="2781" w:author="R4-2120759" w:date="2021-11-15T15:54:00Z"/>
        </w:trPr>
        <w:tc>
          <w:tcPr>
            <w:tcW w:w="1493" w:type="dxa"/>
            <w:tcBorders>
              <w:top w:val="single" w:sz="4" w:space="0" w:color="FFFFFF" w:themeColor="background1"/>
              <w:bottom w:val="single" w:sz="4" w:space="0" w:color="FFFFFF" w:themeColor="background1"/>
            </w:tcBorders>
            <w:vAlign w:val="center"/>
          </w:tcPr>
          <w:p w:rsidR="002F38DB" w:rsidRDefault="002F38DB" w:rsidP="00CD275F">
            <w:pPr>
              <w:pStyle w:val="TAC"/>
              <w:rPr>
                <w:ins w:id="2782" w:author="R4-2120759" w:date="2021-11-15T15:54:00Z"/>
              </w:rPr>
            </w:pPr>
            <w:ins w:id="2783" w:author="R4-2120759" w:date="2021-11-15T15:54:00Z">
              <w:r>
                <w:rPr>
                  <w:rFonts w:hint="eastAsia"/>
                  <w:lang w:val="en-US" w:eastAsia="zh-CN"/>
                </w:rPr>
                <w:t>n25</w:t>
              </w:r>
              <w:r>
                <w:rPr>
                  <w:lang w:val="en-US" w:eastAsia="zh-CN"/>
                </w:rPr>
                <w:t>6</w:t>
              </w:r>
            </w:ins>
          </w:p>
        </w:tc>
        <w:tc>
          <w:tcPr>
            <w:tcW w:w="1132" w:type="dxa"/>
            <w:vAlign w:val="center"/>
          </w:tcPr>
          <w:p w:rsidR="002F38DB" w:rsidRDefault="002F38DB" w:rsidP="00CD275F">
            <w:pPr>
              <w:pStyle w:val="TAC"/>
              <w:rPr>
                <w:ins w:id="2784" w:author="R4-2120759" w:date="2021-11-15T15:54:00Z"/>
              </w:rPr>
            </w:pPr>
            <w:ins w:id="2785" w:author="R4-2120759" w:date="2021-11-15T15:54:00Z">
              <w:r>
                <w:t>30</w:t>
              </w:r>
            </w:ins>
          </w:p>
        </w:tc>
        <w:tc>
          <w:tcPr>
            <w:tcW w:w="1132" w:type="dxa"/>
          </w:tcPr>
          <w:p w:rsidR="002F38DB" w:rsidRDefault="002F38DB" w:rsidP="00CD275F">
            <w:pPr>
              <w:pStyle w:val="TAC"/>
              <w:rPr>
                <w:ins w:id="2786" w:author="R4-2120759" w:date="2021-11-15T15:54:00Z"/>
              </w:rPr>
            </w:pPr>
          </w:p>
        </w:tc>
        <w:tc>
          <w:tcPr>
            <w:tcW w:w="1132" w:type="dxa"/>
          </w:tcPr>
          <w:p w:rsidR="002F38DB" w:rsidRDefault="002F38DB" w:rsidP="00CD275F">
            <w:pPr>
              <w:pStyle w:val="TAC"/>
              <w:rPr>
                <w:ins w:id="2787" w:author="R4-2120759" w:date="2021-11-15T15:54:00Z"/>
              </w:rPr>
            </w:pPr>
            <w:ins w:id="2788" w:author="R4-2120759" w:date="2021-11-15T15:54:00Z">
              <w:r>
                <w:t>Yes</w:t>
              </w:r>
            </w:ins>
          </w:p>
        </w:tc>
        <w:tc>
          <w:tcPr>
            <w:tcW w:w="1133" w:type="dxa"/>
            <w:vAlign w:val="center"/>
          </w:tcPr>
          <w:p w:rsidR="002F38DB" w:rsidRDefault="002F38DB" w:rsidP="00CD275F">
            <w:pPr>
              <w:pStyle w:val="TAC"/>
              <w:rPr>
                <w:ins w:id="2789" w:author="R4-2120759" w:date="2021-11-15T15:54:00Z"/>
              </w:rPr>
            </w:pPr>
            <w:ins w:id="2790" w:author="R4-2120759" w:date="2021-11-15T15:54:00Z">
              <w:r>
                <w:t>Yes</w:t>
              </w:r>
            </w:ins>
          </w:p>
        </w:tc>
        <w:tc>
          <w:tcPr>
            <w:tcW w:w="1133" w:type="dxa"/>
            <w:vAlign w:val="center"/>
          </w:tcPr>
          <w:p w:rsidR="002F38DB" w:rsidRDefault="002F38DB" w:rsidP="00CD275F">
            <w:pPr>
              <w:pStyle w:val="TAC"/>
              <w:rPr>
                <w:ins w:id="2791" w:author="R4-2120759" w:date="2021-11-15T15:54:00Z"/>
              </w:rPr>
            </w:pPr>
            <w:ins w:id="2792" w:author="R4-2120759" w:date="2021-11-15T15:54:00Z">
              <w:r>
                <w:t>Yes</w:t>
              </w:r>
            </w:ins>
          </w:p>
        </w:tc>
      </w:tr>
      <w:tr w:rsidR="002F38DB" w:rsidTr="00CD275F">
        <w:trPr>
          <w:cantSplit/>
          <w:jc w:val="center"/>
          <w:ins w:id="2793" w:author="R4-2120759" w:date="2021-11-15T15:54:00Z"/>
        </w:trPr>
        <w:tc>
          <w:tcPr>
            <w:tcW w:w="1493" w:type="dxa"/>
            <w:tcBorders>
              <w:top w:val="single" w:sz="4" w:space="0" w:color="FFFFFF" w:themeColor="background1"/>
            </w:tcBorders>
            <w:vAlign w:val="center"/>
          </w:tcPr>
          <w:p w:rsidR="002F38DB" w:rsidRDefault="002F38DB" w:rsidP="00CD275F">
            <w:pPr>
              <w:pStyle w:val="TAC"/>
              <w:rPr>
                <w:ins w:id="2794" w:author="R4-2120759" w:date="2021-11-15T15:54:00Z"/>
              </w:rPr>
            </w:pPr>
          </w:p>
        </w:tc>
        <w:tc>
          <w:tcPr>
            <w:tcW w:w="1132" w:type="dxa"/>
            <w:vAlign w:val="center"/>
          </w:tcPr>
          <w:p w:rsidR="002F38DB" w:rsidRDefault="002F38DB" w:rsidP="00CD275F">
            <w:pPr>
              <w:pStyle w:val="TAC"/>
              <w:rPr>
                <w:ins w:id="2795" w:author="R4-2120759" w:date="2021-11-15T15:54:00Z"/>
              </w:rPr>
            </w:pPr>
            <w:ins w:id="2796" w:author="R4-2120759" w:date="2021-11-15T15:54:00Z">
              <w:r>
                <w:t>60</w:t>
              </w:r>
            </w:ins>
          </w:p>
        </w:tc>
        <w:tc>
          <w:tcPr>
            <w:tcW w:w="1132" w:type="dxa"/>
          </w:tcPr>
          <w:p w:rsidR="002F38DB" w:rsidRDefault="002F38DB" w:rsidP="00CD275F">
            <w:pPr>
              <w:pStyle w:val="TAC"/>
              <w:rPr>
                <w:ins w:id="2797" w:author="R4-2120759" w:date="2021-11-15T15:54:00Z"/>
              </w:rPr>
            </w:pPr>
          </w:p>
        </w:tc>
        <w:tc>
          <w:tcPr>
            <w:tcW w:w="1132" w:type="dxa"/>
            <w:vAlign w:val="center"/>
          </w:tcPr>
          <w:p w:rsidR="002F38DB" w:rsidRDefault="002F38DB" w:rsidP="00CD275F">
            <w:pPr>
              <w:pStyle w:val="TAC"/>
              <w:rPr>
                <w:ins w:id="2798" w:author="R4-2120759" w:date="2021-11-15T15:54:00Z"/>
              </w:rPr>
            </w:pPr>
            <w:ins w:id="2799" w:author="R4-2120759" w:date="2021-11-15T15:54:00Z">
              <w:r>
                <w:t>Yes</w:t>
              </w:r>
            </w:ins>
          </w:p>
        </w:tc>
        <w:tc>
          <w:tcPr>
            <w:tcW w:w="1133" w:type="dxa"/>
            <w:vAlign w:val="center"/>
          </w:tcPr>
          <w:p w:rsidR="002F38DB" w:rsidRDefault="002F38DB" w:rsidP="00CD275F">
            <w:pPr>
              <w:pStyle w:val="TAC"/>
              <w:rPr>
                <w:ins w:id="2800" w:author="R4-2120759" w:date="2021-11-15T15:54:00Z"/>
              </w:rPr>
            </w:pPr>
            <w:ins w:id="2801" w:author="R4-2120759" w:date="2021-11-15T15:54:00Z">
              <w:r>
                <w:t>Yes</w:t>
              </w:r>
            </w:ins>
          </w:p>
        </w:tc>
        <w:tc>
          <w:tcPr>
            <w:tcW w:w="1133" w:type="dxa"/>
            <w:vAlign w:val="center"/>
          </w:tcPr>
          <w:p w:rsidR="002F38DB" w:rsidRDefault="002F38DB" w:rsidP="00CD275F">
            <w:pPr>
              <w:pStyle w:val="TAC"/>
              <w:rPr>
                <w:ins w:id="2802" w:author="R4-2120759" w:date="2021-11-15T15:54:00Z"/>
              </w:rPr>
            </w:pPr>
            <w:ins w:id="2803" w:author="R4-2120759" w:date="2021-11-15T15:54:00Z">
              <w:r>
                <w:t>Yes</w:t>
              </w:r>
            </w:ins>
          </w:p>
        </w:tc>
      </w:tr>
    </w:tbl>
    <w:p w:rsidR="002B0907" w:rsidDel="002F38DB" w:rsidRDefault="002B0907" w:rsidP="002B0907">
      <w:pPr>
        <w:rPr>
          <w:ins w:id="2804" w:author="R4-2120772" w:date="2021-11-15T15:09:00Z"/>
          <w:del w:id="2805" w:author="R4-2120759" w:date="2021-11-15T15:55:00Z"/>
        </w:rPr>
      </w:pPr>
    </w:p>
    <w:p w:rsidR="002B0907" w:rsidRDefault="002B0907" w:rsidP="002B0907">
      <w:pPr>
        <w:pStyle w:val="3"/>
        <w:ind w:left="0" w:firstLine="0"/>
        <w:rPr>
          <w:ins w:id="2806" w:author="R4-2120772" w:date="2021-11-15T15:09:00Z"/>
        </w:rPr>
      </w:pPr>
      <w:bookmarkStart w:id="2807" w:name="_Toc87889272"/>
      <w:bookmarkStart w:id="2808" w:name="_Toc87952009"/>
      <w:ins w:id="2809" w:author="R4-2120772" w:date="2021-11-15T15:09:00Z">
        <w:r>
          <w:rPr>
            <w:lang w:eastAsia="zh-CN"/>
          </w:rPr>
          <w:t>7.2.3</w:t>
        </w:r>
        <w:r>
          <w:rPr>
            <w:rFonts w:cs="Arial"/>
            <w:lang w:eastAsia="zh-CN"/>
          </w:rPr>
          <w:tab/>
        </w:r>
        <w:r>
          <w:t>Channel raster and sync raster</w:t>
        </w:r>
        <w:bookmarkEnd w:id="2807"/>
        <w:bookmarkEnd w:id="2808"/>
      </w:ins>
    </w:p>
    <w:p w:rsidR="00CB7E64" w:rsidRDefault="002B0907" w:rsidP="006B6F8B">
      <w:pPr>
        <w:pStyle w:val="4"/>
        <w:rPr>
          <w:ins w:id="2810" w:author="R4-2120760" w:date="2021-11-15T16:07:00Z"/>
          <w:lang w:eastAsia="zh-CN"/>
        </w:rPr>
      </w:pPr>
      <w:bookmarkStart w:id="2811" w:name="_Toc87889273"/>
      <w:bookmarkStart w:id="2812" w:name="_Toc87952010"/>
      <w:ins w:id="2813" w:author="R4-2120772" w:date="2021-11-15T15:09:00Z">
        <w:del w:id="2814" w:author="R4-2120760" w:date="2021-11-15T16:07:00Z">
          <w:r w:rsidDel="00C31564">
            <w:delText>[To be added]</w:delText>
          </w:r>
        </w:del>
      </w:ins>
      <w:ins w:id="2815" w:author="R4-2120760" w:date="2021-11-15T16:07:00Z">
        <w:r w:rsidR="00C31564" w:rsidRPr="006B6F8B">
          <w:t>7.2.3.1</w:t>
        </w:r>
      </w:ins>
      <w:ins w:id="2816" w:author="R4-2120760" w:date="2021-11-15T16:08:00Z">
        <w:r w:rsidR="00C31564" w:rsidRPr="006B6F8B">
          <w:tab/>
        </w:r>
      </w:ins>
      <w:ins w:id="2817" w:author="R4-2120760" w:date="2021-11-15T16:07:00Z">
        <w:r w:rsidR="00C31564" w:rsidRPr="006B6F8B">
          <w:t>Analysis</w:t>
        </w:r>
        <w:bookmarkEnd w:id="2811"/>
        <w:bookmarkEnd w:id="2812"/>
      </w:ins>
    </w:p>
    <w:p w:rsidR="00C31564" w:rsidRPr="00093177" w:rsidRDefault="00C31564" w:rsidP="002B0907">
      <w:pPr>
        <w:rPr>
          <w:ins w:id="2818" w:author="R4-2120772" w:date="2021-11-15T15:09:00Z"/>
        </w:rPr>
      </w:pPr>
      <w:ins w:id="2819" w:author="R4-2120760" w:date="2021-11-15T16:07:00Z">
        <w:r>
          <w:rPr>
            <w:rFonts w:hint="eastAsia"/>
            <w:lang w:eastAsia="zh-CN"/>
          </w:rPr>
          <w:t>I</w:t>
        </w:r>
        <w:r>
          <w:rPr>
            <w:lang w:eastAsia="zh-CN"/>
          </w:rPr>
          <w:t>n order to be compatible with current design of sync raster below 3 GHz, 100 kHz was chosen as the channel raster for NR NTN bands below 3 GHz.</w:t>
        </w:r>
      </w:ins>
    </w:p>
    <w:p w:rsidR="002B0907" w:rsidRDefault="002B0907" w:rsidP="002B0907">
      <w:pPr>
        <w:pStyle w:val="2"/>
        <w:ind w:left="432" w:hanging="432"/>
        <w:rPr>
          <w:ins w:id="2820" w:author="R4-2120772" w:date="2021-11-15T15:09:00Z"/>
        </w:rPr>
      </w:pPr>
      <w:bookmarkStart w:id="2821" w:name="_Toc87889274"/>
      <w:bookmarkStart w:id="2822" w:name="_Toc87952011"/>
      <w:ins w:id="2823" w:author="R4-2120772" w:date="2021-11-15T15:09:00Z">
        <w:r>
          <w:t>7.3</w:t>
        </w:r>
        <w:r>
          <w:tab/>
          <w:t>Satellite access node requirements</w:t>
        </w:r>
        <w:bookmarkEnd w:id="2821"/>
        <w:bookmarkEnd w:id="2822"/>
      </w:ins>
    </w:p>
    <w:p w:rsidR="002B0907" w:rsidRDefault="002B0907" w:rsidP="002B0907">
      <w:pPr>
        <w:rPr>
          <w:ins w:id="2824" w:author="R4-2120772" w:date="2021-11-15T15:09:00Z"/>
        </w:rPr>
      </w:pPr>
      <w:ins w:id="2825" w:author="R4-2120772" w:date="2021-11-15T15:09:00Z">
        <w:r>
          <w:t>[Note: Titles of Section 7.3, 7.3.1.1 need to be aligned with the name to be discussed and determined in TS 38.181 and 38.08]</w:t>
        </w:r>
      </w:ins>
    </w:p>
    <w:p w:rsidR="002B0907" w:rsidRDefault="002B0907" w:rsidP="002B0907">
      <w:pPr>
        <w:pStyle w:val="3"/>
        <w:ind w:left="0" w:firstLine="0"/>
        <w:rPr>
          <w:ins w:id="2826" w:author="R4-2120762" w:date="2021-11-15T16:17:00Z"/>
          <w:rFonts w:cs="Arial"/>
          <w:lang w:eastAsia="zh-CN"/>
        </w:rPr>
      </w:pPr>
      <w:bookmarkStart w:id="2827" w:name="_Toc87889275"/>
      <w:bookmarkStart w:id="2828" w:name="_Toc87952012"/>
      <w:ins w:id="2829" w:author="R4-2120772" w:date="2021-11-15T15:09:00Z">
        <w:r>
          <w:rPr>
            <w:lang w:eastAsia="zh-CN"/>
          </w:rPr>
          <w:t>7.3.1</w:t>
        </w:r>
        <w:r>
          <w:rPr>
            <w:rFonts w:cs="Arial"/>
            <w:lang w:eastAsia="zh-CN"/>
          </w:rPr>
          <w:tab/>
          <w:t>General</w:t>
        </w:r>
      </w:ins>
      <w:bookmarkEnd w:id="2827"/>
      <w:bookmarkEnd w:id="2828"/>
    </w:p>
    <w:p w:rsidR="00CD275F" w:rsidRPr="00CD275F" w:rsidRDefault="00CD275F" w:rsidP="006B6F8B">
      <w:pPr>
        <w:rPr>
          <w:ins w:id="2830" w:author="R4-2120772" w:date="2021-11-15T15:09:00Z"/>
          <w:lang w:eastAsia="zh-CN"/>
        </w:rPr>
      </w:pPr>
      <w:ins w:id="2831" w:author="R4-2120762" w:date="2021-11-15T16:17:00Z">
        <w:r>
          <w:rPr>
            <w:lang w:eastAsia="zh-CN"/>
          </w:rPr>
          <w:t>NTN products are assumed to use AAS BS architecture, with both 1-H and 1-O being included in Rel-17 WI. Therefore, both conducted, as well as radiated requirements are required to be considered.</w:t>
        </w:r>
      </w:ins>
    </w:p>
    <w:p w:rsidR="002B0907" w:rsidRDefault="002B0907" w:rsidP="002B0907">
      <w:pPr>
        <w:pStyle w:val="4"/>
        <w:rPr>
          <w:ins w:id="2832" w:author="R4-2120772" w:date="2021-11-15T15:09:00Z"/>
          <w:rFonts w:cs="Arial"/>
          <w:b/>
        </w:rPr>
      </w:pPr>
      <w:bookmarkStart w:id="2833" w:name="_Toc87889276"/>
      <w:bookmarkStart w:id="2834" w:name="_Toc87952013"/>
      <w:ins w:id="2835" w:author="R4-2120772" w:date="2021-11-15T15:09:00Z">
        <w:r>
          <w:rPr>
            <w:rFonts w:cs="Arial"/>
          </w:rPr>
          <w:t>7.3.1.1</w:t>
        </w:r>
        <w:r>
          <w:rPr>
            <w:rFonts w:cs="Arial"/>
          </w:rPr>
          <w:tab/>
          <w:t xml:space="preserve">Satellite </w:t>
        </w:r>
        <w:r>
          <w:rPr>
            <w:rFonts w:cs="Arial" w:hint="eastAsia"/>
          </w:rPr>
          <w:t>access</w:t>
        </w:r>
        <w:r>
          <w:rPr>
            <w:rFonts w:cs="Arial"/>
          </w:rPr>
          <w:t xml:space="preserve"> node class</w:t>
        </w:r>
        <w:bookmarkEnd w:id="2833"/>
        <w:bookmarkEnd w:id="2834"/>
      </w:ins>
    </w:p>
    <w:p w:rsidR="002B0907" w:rsidRDefault="002B0907" w:rsidP="002B0907">
      <w:pPr>
        <w:rPr>
          <w:ins w:id="2836" w:author="R4-2120772" w:date="2021-11-15T15:09:00Z"/>
        </w:rPr>
      </w:pPr>
      <w:ins w:id="2837" w:author="R4-2120772" w:date="2021-11-15T15:09:00Z">
        <w:r>
          <w:t xml:space="preserve">[To be </w:t>
        </w:r>
      </w:ins>
      <w:ins w:id="2838" w:author="JIN Yiran" w:date="2021-11-15T16:49:00Z">
        <w:r w:rsidR="00046B9C">
          <w:rPr>
            <w:rFonts w:hint="eastAsia"/>
            <w:lang w:eastAsia="zh-CN"/>
          </w:rPr>
          <w:t>updated</w:t>
        </w:r>
      </w:ins>
      <w:ins w:id="2839" w:author="R4-2120772" w:date="2021-11-15T15:09:00Z">
        <w:del w:id="2840" w:author="JIN Yiran" w:date="2021-11-15T16:49:00Z">
          <w:r w:rsidDel="00046B9C">
            <w:delText>added</w:delText>
          </w:r>
        </w:del>
        <w:r>
          <w:t>]</w:t>
        </w:r>
      </w:ins>
    </w:p>
    <w:p w:rsidR="002B0907" w:rsidRDefault="002B0907" w:rsidP="002B0907">
      <w:pPr>
        <w:pStyle w:val="3"/>
        <w:ind w:left="0" w:firstLine="0"/>
        <w:rPr>
          <w:ins w:id="2841" w:author="R4-2120772" w:date="2021-11-15T15:09:00Z"/>
          <w:rFonts w:cs="Arial"/>
          <w:lang w:eastAsia="zh-CN"/>
        </w:rPr>
      </w:pPr>
      <w:bookmarkStart w:id="2842" w:name="_Toc87889277"/>
      <w:bookmarkStart w:id="2843" w:name="_Toc87952014"/>
      <w:ins w:id="2844" w:author="R4-2120772" w:date="2021-11-15T15:09:00Z">
        <w:r>
          <w:rPr>
            <w:lang w:eastAsia="zh-CN"/>
          </w:rPr>
          <w:t>7.3.2</w:t>
        </w:r>
        <w:r>
          <w:rPr>
            <w:rFonts w:cs="Arial"/>
            <w:lang w:eastAsia="zh-CN"/>
          </w:rPr>
          <w:tab/>
          <w:t>Transmission characteristics</w:t>
        </w:r>
        <w:bookmarkEnd w:id="2842"/>
        <w:bookmarkEnd w:id="2843"/>
      </w:ins>
    </w:p>
    <w:p w:rsidR="002B0907" w:rsidRDefault="002B0907" w:rsidP="002B0907">
      <w:pPr>
        <w:rPr>
          <w:ins w:id="2845" w:author="R4-2120772" w:date="2021-11-15T15:09:00Z"/>
        </w:rPr>
      </w:pPr>
      <w:ins w:id="2846" w:author="R4-2120772" w:date="2021-11-15T15:09:00Z">
        <w:r>
          <w:t xml:space="preserve">[To be </w:t>
        </w:r>
      </w:ins>
      <w:ins w:id="2847" w:author="JIN Yiran" w:date="2021-11-15T16:49:00Z">
        <w:r w:rsidR="00046B9C">
          <w:rPr>
            <w:rFonts w:hint="eastAsia"/>
            <w:lang w:eastAsia="zh-CN"/>
          </w:rPr>
          <w:t>updated</w:t>
        </w:r>
      </w:ins>
      <w:ins w:id="2848" w:author="R4-2120772" w:date="2021-11-15T15:09:00Z">
        <w:del w:id="2849" w:author="JIN Yiran" w:date="2021-11-15T16:49:00Z">
          <w:r w:rsidDel="00046B9C">
            <w:delText>added</w:delText>
          </w:r>
        </w:del>
        <w:r>
          <w:t>]</w:t>
        </w:r>
      </w:ins>
    </w:p>
    <w:p w:rsidR="002B0907" w:rsidRDefault="002B0907" w:rsidP="002B0907">
      <w:pPr>
        <w:pStyle w:val="3"/>
        <w:ind w:left="0" w:firstLine="0"/>
        <w:rPr>
          <w:ins w:id="2850" w:author="R4-2120772" w:date="2021-11-15T15:09:00Z"/>
          <w:rFonts w:cs="Arial"/>
          <w:lang w:eastAsia="zh-CN"/>
        </w:rPr>
      </w:pPr>
      <w:bookmarkStart w:id="2851" w:name="_Toc87889278"/>
      <w:bookmarkStart w:id="2852" w:name="_Toc87952015"/>
      <w:ins w:id="2853" w:author="R4-2120772" w:date="2021-11-15T15:09:00Z">
        <w:r>
          <w:rPr>
            <w:lang w:eastAsia="zh-CN"/>
          </w:rPr>
          <w:t>7.3.3</w:t>
        </w:r>
        <w:r>
          <w:rPr>
            <w:rFonts w:cs="Arial"/>
            <w:lang w:eastAsia="zh-CN"/>
          </w:rPr>
          <w:tab/>
          <w:t>Receiver characteristics</w:t>
        </w:r>
        <w:bookmarkEnd w:id="2851"/>
        <w:bookmarkEnd w:id="2852"/>
      </w:ins>
    </w:p>
    <w:p w:rsidR="002B0907" w:rsidRDefault="002B0907" w:rsidP="002B0907">
      <w:pPr>
        <w:rPr>
          <w:ins w:id="2854" w:author="R4-2120762" w:date="2021-11-15T16:18:00Z"/>
          <w:rStyle w:val="4Char"/>
        </w:rPr>
      </w:pPr>
      <w:ins w:id="2855" w:author="R4-2120772" w:date="2021-11-15T15:09:00Z">
        <w:del w:id="2856" w:author="R4-2120762" w:date="2021-11-15T16:17:00Z">
          <w:r w:rsidDel="00CD275F">
            <w:delText>[To be added]</w:delText>
          </w:r>
        </w:del>
      </w:ins>
      <w:ins w:id="2857" w:author="R4-2120762" w:date="2021-11-15T16:18:00Z">
        <w:r w:rsidR="00CD275F" w:rsidRPr="00CD275F">
          <w:rPr>
            <w:rStyle w:val="4Char"/>
          </w:rPr>
          <w:t>7.3.3.1</w:t>
        </w:r>
        <w:r w:rsidR="00CD275F">
          <w:rPr>
            <w:rStyle w:val="4Char"/>
          </w:rPr>
          <w:tab/>
        </w:r>
        <w:r w:rsidR="00CD275F" w:rsidRPr="00CD275F">
          <w:rPr>
            <w:rStyle w:val="4Char"/>
          </w:rPr>
          <w:t>General</w:t>
        </w:r>
      </w:ins>
    </w:p>
    <w:p w:rsidR="00CD275F" w:rsidRDefault="00CD275F" w:rsidP="00CD275F">
      <w:pPr>
        <w:rPr>
          <w:ins w:id="2858" w:author="R4-2120762" w:date="2021-11-15T16:19:00Z"/>
          <w:lang w:eastAsia="zh-CN"/>
        </w:rPr>
      </w:pPr>
      <w:ins w:id="2859" w:author="R4-2120762" w:date="2021-11-15T16:19:00Z">
        <w:r w:rsidRPr="004A0F02">
          <w:rPr>
            <w:lang w:val="en-US" w:eastAsia="zh-CN"/>
          </w:rPr>
          <w:t>F</w:t>
        </w:r>
        <w:r w:rsidRPr="004A0F02">
          <w:rPr>
            <w:lang w:eastAsia="zh-CN"/>
          </w:rPr>
          <w:t>or Rx requirements, the TAB connector is located in the satellite payload, while the throughput measurement is done</w:t>
        </w:r>
        <w:r>
          <w:rPr>
            <w:lang w:eastAsia="zh-CN"/>
          </w:rPr>
          <w:t xml:space="preserve"> </w:t>
        </w:r>
        <w:del w:id="2860" w:author="R4-2120763" w:date="2021-11-15T16:40:00Z">
          <w:r w:rsidRPr="004A0F02" w:rsidDel="005B5C01">
            <w:rPr>
              <w:lang w:eastAsia="zh-CN"/>
            </w:rPr>
            <w:delText xml:space="preserve"> </w:delText>
          </w:r>
        </w:del>
        <w:r w:rsidRPr="004A0F02">
          <w:rPr>
            <w:lang w:eastAsia="zh-CN"/>
          </w:rPr>
          <w:t>in the “non-NTN infrastructure gNB”</w:t>
        </w:r>
        <w:r>
          <w:rPr>
            <w:lang w:eastAsia="zh-CN"/>
          </w:rPr>
          <w:t>, a</w:t>
        </w:r>
        <w:r w:rsidRPr="004A0F02">
          <w:rPr>
            <w:lang w:eastAsia="zh-CN"/>
          </w:rPr>
          <w:t xml:space="preserve">s shown in the </w:t>
        </w:r>
      </w:ins>
      <w:ins w:id="2861" w:author="R4-2120762" w:date="2021-11-15T16:21:00Z">
        <w:r>
          <w:rPr>
            <w:lang w:eastAsia="zh-CN"/>
          </w:rPr>
          <w:t>F</w:t>
        </w:r>
      </w:ins>
      <w:ins w:id="2862" w:author="R4-2120762" w:date="2021-11-15T16:19:00Z">
        <w:r w:rsidRPr="004A0F02">
          <w:rPr>
            <w:lang w:eastAsia="zh-CN"/>
          </w:rPr>
          <w:t xml:space="preserve">igure </w:t>
        </w:r>
      </w:ins>
      <w:ins w:id="2863" w:author="R4-2120762" w:date="2021-11-15T16:21:00Z">
        <w:r>
          <w:rPr>
            <w:lang w:eastAsia="zh-CN"/>
          </w:rPr>
          <w:t>7</w:t>
        </w:r>
      </w:ins>
      <w:ins w:id="2864" w:author="R4-2120762" w:date="2021-11-15T16:19:00Z">
        <w:r>
          <w:rPr>
            <w:lang w:eastAsia="zh-CN"/>
          </w:rPr>
          <w:t>.</w:t>
        </w:r>
      </w:ins>
      <w:ins w:id="2865" w:author="R4-2120762" w:date="2021-11-15T16:21:00Z">
        <w:r>
          <w:rPr>
            <w:lang w:eastAsia="zh-CN"/>
          </w:rPr>
          <w:t>3</w:t>
        </w:r>
      </w:ins>
      <w:ins w:id="2866" w:author="R4-2120762" w:date="2021-11-15T16:19:00Z">
        <w:r>
          <w:rPr>
            <w:lang w:eastAsia="zh-CN"/>
          </w:rPr>
          <w:t xml:space="preserve">.3.1-1 </w:t>
        </w:r>
        <w:r w:rsidRPr="004A0F02">
          <w:rPr>
            <w:lang w:eastAsia="zh-CN"/>
          </w:rPr>
          <w:t>for reference sensitivity requirement.</w:t>
        </w:r>
      </w:ins>
      <w:ins w:id="2867" w:author="JIN Yiran" w:date="2021-11-16T18:40:00Z">
        <w:r w:rsidR="00D718B9" w:rsidRPr="002D7506">
          <w:rPr>
            <w:highlight w:val="yellow"/>
            <w:lang w:eastAsia="zh-CN"/>
            <w:rPrChange w:id="2868" w:author="JIN Yiran" w:date="2021-11-16T18:49:00Z">
              <w:rPr>
                <w:lang w:eastAsia="zh-CN"/>
              </w:rPr>
            </w:rPrChange>
          </w:rPr>
          <w:t>[1</w:t>
        </w:r>
      </w:ins>
      <w:ins w:id="2869" w:author="JIN Yiran" w:date="2021-11-16T18:45:00Z">
        <w:r w:rsidR="00D718B9" w:rsidRPr="002D7506">
          <w:rPr>
            <w:highlight w:val="yellow"/>
            <w:lang w:eastAsia="zh-CN"/>
            <w:rPrChange w:id="2870" w:author="JIN Yiran" w:date="2021-11-16T18:49:00Z">
              <w:rPr>
                <w:lang w:eastAsia="zh-CN"/>
              </w:rPr>
            </w:rPrChange>
          </w:rPr>
          <w:t>7</w:t>
        </w:r>
      </w:ins>
      <w:ins w:id="2871" w:author="JIN Yiran" w:date="2021-11-16T18:40:00Z">
        <w:r w:rsidR="00D718B9" w:rsidRPr="002D7506">
          <w:rPr>
            <w:highlight w:val="yellow"/>
            <w:lang w:eastAsia="zh-CN"/>
            <w:rPrChange w:id="2872" w:author="JIN Yiran" w:date="2021-11-16T18:49:00Z">
              <w:rPr>
                <w:lang w:eastAsia="zh-CN"/>
              </w:rPr>
            </w:rPrChange>
          </w:rPr>
          <w:t>][</w:t>
        </w:r>
      </w:ins>
      <w:ins w:id="2873" w:author="JIN Yiran" w:date="2021-11-16T18:41:00Z">
        <w:r w:rsidR="00D718B9" w:rsidRPr="002D7506">
          <w:rPr>
            <w:highlight w:val="yellow"/>
            <w:lang w:eastAsia="zh-CN"/>
            <w:rPrChange w:id="2874" w:author="JIN Yiran" w:date="2021-11-16T18:49:00Z">
              <w:rPr>
                <w:lang w:eastAsia="zh-CN"/>
              </w:rPr>
            </w:rPrChange>
          </w:rPr>
          <w:t>1</w:t>
        </w:r>
      </w:ins>
      <w:ins w:id="2875" w:author="JIN Yiran" w:date="2021-11-16T18:45:00Z">
        <w:r w:rsidR="00D718B9" w:rsidRPr="002D7506">
          <w:rPr>
            <w:highlight w:val="yellow"/>
            <w:lang w:eastAsia="zh-CN"/>
            <w:rPrChange w:id="2876" w:author="JIN Yiran" w:date="2021-11-16T18:49:00Z">
              <w:rPr>
                <w:lang w:eastAsia="zh-CN"/>
              </w:rPr>
            </w:rPrChange>
          </w:rPr>
          <w:t>8</w:t>
        </w:r>
      </w:ins>
      <w:ins w:id="2877" w:author="JIN Yiran" w:date="2021-11-16T18:40:00Z">
        <w:r w:rsidR="00D718B9" w:rsidRPr="002D7506">
          <w:rPr>
            <w:highlight w:val="yellow"/>
            <w:lang w:eastAsia="zh-CN"/>
            <w:rPrChange w:id="2878" w:author="JIN Yiran" w:date="2021-11-16T18:49:00Z">
              <w:rPr>
                <w:lang w:eastAsia="zh-CN"/>
              </w:rPr>
            </w:rPrChange>
          </w:rPr>
          <w:t>]</w:t>
        </w:r>
      </w:ins>
    </w:p>
    <w:p w:rsidR="00CD275F" w:rsidRDefault="00CD275F" w:rsidP="00CD275F">
      <w:pPr>
        <w:rPr>
          <w:ins w:id="2879" w:author="R4-2120762" w:date="2021-11-15T16:19:00Z"/>
          <w:lang w:eastAsia="zh-CN"/>
        </w:rPr>
      </w:pPr>
    </w:p>
    <w:p w:rsidR="00CD275F" w:rsidRPr="007B444D" w:rsidRDefault="00CD275F" w:rsidP="00CD275F">
      <w:pPr>
        <w:rPr>
          <w:ins w:id="2880" w:author="R4-2120762" w:date="2021-11-15T16:19:00Z"/>
          <w:lang w:val="en-US" w:eastAsia="zh-CN"/>
        </w:rPr>
      </w:pPr>
      <w:ins w:id="2881" w:author="R4-2120762" w:date="2021-11-15T16:19:00Z">
        <w:r w:rsidRPr="004A0F02">
          <w:rPr>
            <w:noProof/>
            <w:lang w:val="en-US" w:eastAsia="zh-CN"/>
          </w:rPr>
          <w:drawing>
            <wp:inline distT="0" distB="0" distL="0" distR="0" wp14:anchorId="51B2744F" wp14:editId="4624D0A4">
              <wp:extent cx="6122035" cy="1767205"/>
              <wp:effectExtent l="0" t="0" r="0" b="4445"/>
              <wp:docPr id="3" name="Image 6"/>
              <wp:cNvGraphicFramePr/>
              <a:graphic xmlns:a="http://schemas.openxmlformats.org/drawingml/2006/main">
                <a:graphicData uri="http://schemas.openxmlformats.org/drawingml/2006/picture">
                  <pic:pic xmlns:pic="http://schemas.openxmlformats.org/drawingml/2006/picture">
                    <pic:nvPicPr>
                      <pic:cNvPr id="8" name="Image 6"/>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6122035" cy="1767205"/>
                      </a:xfrm>
                      <a:prstGeom prst="rect">
                        <a:avLst/>
                      </a:prstGeom>
                      <a:noFill/>
                    </pic:spPr>
                  </pic:pic>
                </a:graphicData>
              </a:graphic>
            </wp:inline>
          </w:drawing>
        </w:r>
      </w:ins>
    </w:p>
    <w:p w:rsidR="00CD275F" w:rsidRDefault="00CD275F" w:rsidP="00CD275F">
      <w:pPr>
        <w:pStyle w:val="TF"/>
        <w:rPr>
          <w:ins w:id="2882" w:author="R4-2120762" w:date="2021-11-15T16:19:00Z"/>
          <w:bCs/>
          <w:lang w:val="en-US" w:eastAsia="zh-CN"/>
        </w:rPr>
      </w:pPr>
      <w:ins w:id="2883" w:author="R4-2120762" w:date="2021-11-15T16:19:00Z">
        <w:r>
          <w:rPr>
            <w:lang w:eastAsia="zh-CN"/>
          </w:rPr>
          <w:lastRenderedPageBreak/>
          <w:t>Figure 7.3.3.1-1: Reference points for m</w:t>
        </w:r>
        <w:r w:rsidRPr="004A0F02">
          <w:rPr>
            <w:bCs/>
            <w:lang w:val="en-US" w:eastAsia="zh-CN"/>
          </w:rPr>
          <w:t xml:space="preserve">easurement </w:t>
        </w:r>
        <w:r>
          <w:rPr>
            <w:bCs/>
            <w:lang w:val="en-US" w:eastAsia="zh-CN"/>
          </w:rPr>
          <w:t xml:space="preserve">of </w:t>
        </w:r>
        <w:r w:rsidRPr="004A0F02">
          <w:rPr>
            <w:bCs/>
            <w:lang w:val="en-US" w:eastAsia="zh-CN"/>
          </w:rPr>
          <w:t>Rx requirement</w:t>
        </w:r>
        <w:r>
          <w:rPr>
            <w:bCs/>
            <w:lang w:val="en-US" w:eastAsia="zh-CN"/>
          </w:rPr>
          <w:t>s</w:t>
        </w:r>
      </w:ins>
    </w:p>
    <w:p w:rsidR="00CD275F" w:rsidRDefault="00CD275F" w:rsidP="00CD275F">
      <w:pPr>
        <w:rPr>
          <w:ins w:id="2884" w:author="R4-2120762" w:date="2021-11-15T16:19:00Z"/>
          <w:lang w:eastAsia="zh-CN"/>
        </w:rPr>
      </w:pPr>
      <w:ins w:id="2885" w:author="R4-2120762" w:date="2021-11-15T16:19:00Z">
        <w:r w:rsidRPr="007B444D">
          <w:rPr>
            <w:lang w:eastAsia="zh-CN"/>
          </w:rPr>
          <w:t>The FRCs specified in TS 38.104</w:t>
        </w:r>
        <w:del w:id="2886" w:author="JIN Yiran" w:date="2021-11-16T18:51:00Z">
          <w:r w:rsidRPr="007B444D" w:rsidDel="00CF276F">
            <w:rPr>
              <w:lang w:eastAsia="zh-CN"/>
            </w:rPr>
            <w:delText xml:space="preserve"> </w:delText>
          </w:r>
        </w:del>
        <w:del w:id="2887" w:author="JIN Yiran" w:date="2021-11-16T18:45:00Z">
          <w:r w:rsidDel="00D718B9">
            <w:rPr>
              <w:lang w:eastAsia="zh-CN"/>
            </w:rPr>
            <w:delText>[</w:delText>
          </w:r>
        </w:del>
        <w:del w:id="2888" w:author="JIN Yiran" w:date="2021-11-15T17:16:00Z">
          <w:r w:rsidDel="00711A6D">
            <w:rPr>
              <w:lang w:eastAsia="zh-CN"/>
            </w:rPr>
            <w:delText>4</w:delText>
          </w:r>
        </w:del>
        <w:del w:id="2889" w:author="JIN Yiran" w:date="2021-11-16T18:45:00Z">
          <w:r w:rsidDel="00D718B9">
            <w:rPr>
              <w:lang w:eastAsia="zh-CN"/>
            </w:rPr>
            <w:delText>]</w:delText>
          </w:r>
        </w:del>
        <w:r>
          <w:rPr>
            <w:lang w:eastAsia="zh-CN"/>
          </w:rPr>
          <w:t xml:space="preserve"> </w:t>
        </w:r>
        <w:r w:rsidRPr="007B444D">
          <w:rPr>
            <w:lang w:eastAsia="zh-CN"/>
          </w:rPr>
          <w:t xml:space="preserve">shall be re-used to specify the satellite </w:t>
        </w:r>
        <w:r>
          <w:rPr>
            <w:lang w:eastAsia="zh-CN"/>
          </w:rPr>
          <w:t xml:space="preserve">access </w:t>
        </w:r>
        <w:r w:rsidRPr="007B444D">
          <w:rPr>
            <w:lang w:eastAsia="zh-CN"/>
          </w:rPr>
          <w:t xml:space="preserve">node Rx requirements. Further revisit is not precluded if the </w:t>
        </w:r>
        <w:r>
          <w:rPr>
            <w:lang w:eastAsia="zh-CN"/>
          </w:rPr>
          <w:t>spectrum utilization (</w:t>
        </w:r>
        <w:r w:rsidRPr="007B444D">
          <w:rPr>
            <w:lang w:eastAsia="zh-CN"/>
          </w:rPr>
          <w:t>SU</w:t>
        </w:r>
        <w:r>
          <w:rPr>
            <w:lang w:eastAsia="zh-CN"/>
          </w:rPr>
          <w:t>)</w:t>
        </w:r>
        <w:r w:rsidRPr="007B444D">
          <w:rPr>
            <w:lang w:eastAsia="zh-CN"/>
          </w:rPr>
          <w:t xml:space="preserve"> </w:t>
        </w:r>
        <w:r>
          <w:rPr>
            <w:lang w:eastAsia="zh-CN"/>
          </w:rPr>
          <w:t xml:space="preserve">would be </w:t>
        </w:r>
        <w:r w:rsidRPr="007B444D">
          <w:rPr>
            <w:lang w:eastAsia="zh-CN"/>
          </w:rPr>
          <w:t>different.</w:t>
        </w:r>
      </w:ins>
    </w:p>
    <w:p w:rsidR="00CD275F" w:rsidRDefault="00CD275F" w:rsidP="00CD275F">
      <w:pPr>
        <w:pStyle w:val="4"/>
        <w:rPr>
          <w:ins w:id="2890" w:author="R4-2120762" w:date="2021-11-15T16:19:00Z"/>
          <w:lang w:eastAsia="zh-CN"/>
        </w:rPr>
      </w:pPr>
      <w:bookmarkStart w:id="2891" w:name="_Toc87889279"/>
      <w:bookmarkStart w:id="2892" w:name="_Toc87952016"/>
      <w:ins w:id="2893" w:author="R4-2120762" w:date="2021-11-15T16:22:00Z">
        <w:r>
          <w:rPr>
            <w:lang w:eastAsia="zh-CN"/>
          </w:rPr>
          <w:t>7</w:t>
        </w:r>
      </w:ins>
      <w:ins w:id="2894" w:author="R4-2120762" w:date="2021-11-15T16:21:00Z">
        <w:r w:rsidRPr="00CD275F">
          <w:rPr>
            <w:lang w:eastAsia="zh-CN"/>
          </w:rPr>
          <w:t>.</w:t>
        </w:r>
      </w:ins>
      <w:ins w:id="2895" w:author="R4-2120762" w:date="2021-11-15T16:22:00Z">
        <w:r>
          <w:rPr>
            <w:lang w:eastAsia="zh-CN"/>
          </w:rPr>
          <w:t>3</w:t>
        </w:r>
      </w:ins>
      <w:ins w:id="2896" w:author="R4-2120762" w:date="2021-11-15T16:21:00Z">
        <w:r w:rsidRPr="00CD275F">
          <w:rPr>
            <w:lang w:eastAsia="zh-CN"/>
          </w:rPr>
          <w:t>.3.2</w:t>
        </w:r>
        <w:r w:rsidRPr="00CD275F">
          <w:rPr>
            <w:lang w:eastAsia="zh-CN"/>
          </w:rPr>
          <w:tab/>
          <w:t>Conducted receiver characteristics</w:t>
        </w:r>
      </w:ins>
      <w:bookmarkEnd w:id="2891"/>
      <w:bookmarkEnd w:id="2892"/>
    </w:p>
    <w:p w:rsidR="00CD275F" w:rsidRDefault="00CD275F" w:rsidP="00CD275F">
      <w:pPr>
        <w:pStyle w:val="5"/>
        <w:rPr>
          <w:ins w:id="2897" w:author="JIN Yiran" w:date="2021-11-15T16:49:00Z"/>
        </w:rPr>
      </w:pPr>
      <w:bookmarkStart w:id="2898" w:name="_Toc87889280"/>
      <w:bookmarkStart w:id="2899" w:name="_Toc87952017"/>
      <w:ins w:id="2900" w:author="R4-2120762" w:date="2021-11-15T16:22:00Z">
        <w:r>
          <w:t>7.3.3.2.1</w:t>
        </w:r>
        <w:r>
          <w:tab/>
          <w:t>Reference sensitivity level</w:t>
        </w:r>
      </w:ins>
      <w:bookmarkEnd w:id="2898"/>
      <w:bookmarkEnd w:id="2899"/>
    </w:p>
    <w:p w:rsidR="00046B9C" w:rsidRPr="00527BA1" w:rsidRDefault="00046B9C">
      <w:pPr>
        <w:rPr>
          <w:ins w:id="2901" w:author="R4-2120762" w:date="2021-11-15T16:23:00Z"/>
        </w:rPr>
        <w:pPrChange w:id="2902" w:author="JIN Yiran" w:date="2021-11-15T16:49:00Z">
          <w:pPr>
            <w:pStyle w:val="5"/>
          </w:pPr>
        </w:pPrChange>
      </w:pPr>
      <w:ins w:id="2903" w:author="JIN Yiran" w:date="2021-11-15T16:49:00Z">
        <w:r>
          <w:t xml:space="preserve">[To be </w:t>
        </w:r>
        <w:r>
          <w:rPr>
            <w:rFonts w:hint="eastAsia"/>
            <w:lang w:eastAsia="zh-CN"/>
          </w:rPr>
          <w:t>updated</w:t>
        </w:r>
        <w:r>
          <w:t>]</w:t>
        </w:r>
      </w:ins>
    </w:p>
    <w:p w:rsidR="00CD275F" w:rsidRDefault="00CD275F" w:rsidP="00CD275F">
      <w:pPr>
        <w:pStyle w:val="5"/>
        <w:rPr>
          <w:ins w:id="2904" w:author="JIN Yiran" w:date="2021-11-15T16:49:00Z"/>
        </w:rPr>
      </w:pPr>
      <w:bookmarkStart w:id="2905" w:name="_Toc87889281"/>
      <w:bookmarkStart w:id="2906" w:name="_Toc87952018"/>
      <w:ins w:id="2907" w:author="R4-2120762" w:date="2021-11-15T16:23:00Z">
        <w:r>
          <w:t>7</w:t>
        </w:r>
      </w:ins>
      <w:ins w:id="2908" w:author="R4-2120762" w:date="2021-11-15T16:22:00Z">
        <w:r>
          <w:t>.</w:t>
        </w:r>
      </w:ins>
      <w:ins w:id="2909" w:author="R4-2120762" w:date="2021-11-15T16:23:00Z">
        <w:r>
          <w:t>3</w:t>
        </w:r>
      </w:ins>
      <w:ins w:id="2910" w:author="R4-2120762" w:date="2021-11-15T16:22:00Z">
        <w:r>
          <w:t>.3.2.2</w:t>
        </w:r>
        <w:r>
          <w:tab/>
          <w:t>Dynamic range</w:t>
        </w:r>
      </w:ins>
      <w:bookmarkEnd w:id="2905"/>
      <w:bookmarkEnd w:id="2906"/>
    </w:p>
    <w:p w:rsidR="00046B9C" w:rsidRPr="00527BA1" w:rsidRDefault="00046B9C">
      <w:pPr>
        <w:rPr>
          <w:ins w:id="2911" w:author="R4-2120762" w:date="2021-11-15T16:24:00Z"/>
        </w:rPr>
        <w:pPrChange w:id="2912" w:author="JIN Yiran" w:date="2021-11-15T16:49:00Z">
          <w:pPr>
            <w:pStyle w:val="5"/>
          </w:pPr>
        </w:pPrChange>
      </w:pPr>
      <w:ins w:id="2913" w:author="JIN Yiran" w:date="2021-11-15T16:49:00Z">
        <w:r>
          <w:t xml:space="preserve">[To be </w:t>
        </w:r>
        <w:r>
          <w:rPr>
            <w:rFonts w:hint="eastAsia"/>
            <w:lang w:eastAsia="zh-CN"/>
          </w:rPr>
          <w:t>updated</w:t>
        </w:r>
        <w:r>
          <w:t>]</w:t>
        </w:r>
      </w:ins>
    </w:p>
    <w:p w:rsidR="00CD275F" w:rsidRDefault="00CD275F" w:rsidP="00CD275F">
      <w:pPr>
        <w:pStyle w:val="5"/>
        <w:rPr>
          <w:ins w:id="2914" w:author="JIN Yiran" w:date="2021-11-15T16:49:00Z"/>
        </w:rPr>
      </w:pPr>
      <w:bookmarkStart w:id="2915" w:name="_Toc87889282"/>
      <w:bookmarkStart w:id="2916" w:name="_Toc87952019"/>
      <w:ins w:id="2917" w:author="R4-2120762" w:date="2021-11-15T16:23:00Z">
        <w:r>
          <w:t>7</w:t>
        </w:r>
      </w:ins>
      <w:ins w:id="2918" w:author="R4-2120762" w:date="2021-11-15T16:22:00Z">
        <w:r>
          <w:t>.</w:t>
        </w:r>
      </w:ins>
      <w:ins w:id="2919" w:author="R4-2120762" w:date="2021-11-15T16:23:00Z">
        <w:r>
          <w:t>3</w:t>
        </w:r>
      </w:ins>
      <w:ins w:id="2920" w:author="R4-2120762" w:date="2021-11-15T16:22:00Z">
        <w:r>
          <w:t>.3.2.3</w:t>
        </w:r>
        <w:r>
          <w:tab/>
          <w:t>In-band selectivity and blocking</w:t>
        </w:r>
      </w:ins>
      <w:bookmarkEnd w:id="2915"/>
      <w:bookmarkEnd w:id="2916"/>
    </w:p>
    <w:p w:rsidR="00046B9C" w:rsidRPr="00527BA1" w:rsidRDefault="00046B9C">
      <w:pPr>
        <w:rPr>
          <w:ins w:id="2921" w:author="R4-2120762" w:date="2021-11-15T16:24:00Z"/>
        </w:rPr>
        <w:pPrChange w:id="2922" w:author="JIN Yiran" w:date="2021-11-15T16:49:00Z">
          <w:pPr>
            <w:pStyle w:val="5"/>
          </w:pPr>
        </w:pPrChange>
      </w:pPr>
      <w:ins w:id="2923" w:author="JIN Yiran" w:date="2021-11-15T16:49:00Z">
        <w:r>
          <w:t xml:space="preserve">[To be </w:t>
        </w:r>
        <w:r>
          <w:rPr>
            <w:rFonts w:hint="eastAsia"/>
            <w:lang w:eastAsia="zh-CN"/>
          </w:rPr>
          <w:t>updated</w:t>
        </w:r>
        <w:r>
          <w:t>]</w:t>
        </w:r>
      </w:ins>
    </w:p>
    <w:p w:rsidR="00CD275F" w:rsidRDefault="00CD275F" w:rsidP="00CD275F">
      <w:pPr>
        <w:pStyle w:val="5"/>
        <w:rPr>
          <w:ins w:id="2924" w:author="JIN Yiran" w:date="2021-11-15T16:49:00Z"/>
        </w:rPr>
      </w:pPr>
      <w:bookmarkStart w:id="2925" w:name="_Toc87889283"/>
      <w:bookmarkStart w:id="2926" w:name="_Toc87952020"/>
      <w:ins w:id="2927" w:author="R4-2120762" w:date="2021-11-15T16:23:00Z">
        <w:r>
          <w:t>7</w:t>
        </w:r>
      </w:ins>
      <w:ins w:id="2928" w:author="R4-2120762" w:date="2021-11-15T16:22:00Z">
        <w:r>
          <w:t>.</w:t>
        </w:r>
      </w:ins>
      <w:ins w:id="2929" w:author="R4-2120762" w:date="2021-11-15T16:23:00Z">
        <w:r>
          <w:t>3</w:t>
        </w:r>
      </w:ins>
      <w:ins w:id="2930" w:author="R4-2120762" w:date="2021-11-15T16:22:00Z">
        <w:r>
          <w:t>.3.2.4</w:t>
        </w:r>
        <w:r>
          <w:tab/>
          <w:t>Out-of-band blocking</w:t>
        </w:r>
      </w:ins>
      <w:bookmarkEnd w:id="2925"/>
      <w:bookmarkEnd w:id="2926"/>
    </w:p>
    <w:p w:rsidR="00046B9C" w:rsidRPr="00527BA1" w:rsidRDefault="00046B9C">
      <w:pPr>
        <w:rPr>
          <w:ins w:id="2931" w:author="R4-2120762" w:date="2021-11-15T16:24:00Z"/>
        </w:rPr>
        <w:pPrChange w:id="2932" w:author="JIN Yiran" w:date="2021-11-15T16:49:00Z">
          <w:pPr>
            <w:pStyle w:val="5"/>
          </w:pPr>
        </w:pPrChange>
      </w:pPr>
      <w:ins w:id="2933" w:author="JIN Yiran" w:date="2021-11-15T16:49:00Z">
        <w:r>
          <w:t xml:space="preserve">[To be </w:t>
        </w:r>
        <w:r>
          <w:rPr>
            <w:rFonts w:hint="eastAsia"/>
            <w:lang w:eastAsia="zh-CN"/>
          </w:rPr>
          <w:t>updated</w:t>
        </w:r>
        <w:r>
          <w:t>]</w:t>
        </w:r>
      </w:ins>
    </w:p>
    <w:p w:rsidR="00CD275F" w:rsidRDefault="00CD275F" w:rsidP="00CD275F">
      <w:pPr>
        <w:pStyle w:val="5"/>
        <w:rPr>
          <w:ins w:id="2934" w:author="JIN Yiran" w:date="2021-11-15T16:49:00Z"/>
        </w:rPr>
      </w:pPr>
      <w:bookmarkStart w:id="2935" w:name="_Toc87889284"/>
      <w:bookmarkStart w:id="2936" w:name="_Toc87952021"/>
      <w:ins w:id="2937" w:author="R4-2120762" w:date="2021-11-15T16:23:00Z">
        <w:r>
          <w:t>7</w:t>
        </w:r>
      </w:ins>
      <w:ins w:id="2938" w:author="R4-2120762" w:date="2021-11-15T16:22:00Z">
        <w:r>
          <w:t>.</w:t>
        </w:r>
      </w:ins>
      <w:ins w:id="2939" w:author="R4-2120762" w:date="2021-11-15T16:23:00Z">
        <w:r>
          <w:t>3</w:t>
        </w:r>
      </w:ins>
      <w:ins w:id="2940" w:author="R4-2120762" w:date="2021-11-15T16:22:00Z">
        <w:r>
          <w:t>.3.2.5</w:t>
        </w:r>
        <w:r>
          <w:tab/>
          <w:t>Receiver spurious emissions</w:t>
        </w:r>
      </w:ins>
      <w:bookmarkEnd w:id="2935"/>
      <w:bookmarkEnd w:id="2936"/>
    </w:p>
    <w:p w:rsidR="00046B9C" w:rsidRPr="00527BA1" w:rsidRDefault="00046B9C">
      <w:pPr>
        <w:rPr>
          <w:ins w:id="2941" w:author="R4-2120762" w:date="2021-11-15T16:24:00Z"/>
        </w:rPr>
        <w:pPrChange w:id="2942" w:author="JIN Yiran" w:date="2021-11-15T16:49:00Z">
          <w:pPr>
            <w:pStyle w:val="5"/>
          </w:pPr>
        </w:pPrChange>
      </w:pPr>
      <w:ins w:id="2943" w:author="JIN Yiran" w:date="2021-11-15T16:49:00Z">
        <w:r>
          <w:t xml:space="preserve">[To be </w:t>
        </w:r>
        <w:r>
          <w:rPr>
            <w:rFonts w:hint="eastAsia"/>
            <w:lang w:eastAsia="zh-CN"/>
          </w:rPr>
          <w:t>updated</w:t>
        </w:r>
        <w:r>
          <w:t>]</w:t>
        </w:r>
      </w:ins>
    </w:p>
    <w:p w:rsidR="00CD275F" w:rsidRDefault="00CD275F" w:rsidP="00CD275F">
      <w:pPr>
        <w:pStyle w:val="5"/>
        <w:rPr>
          <w:ins w:id="2944" w:author="JIN Yiran" w:date="2021-11-15T16:49:00Z"/>
        </w:rPr>
      </w:pPr>
      <w:bookmarkStart w:id="2945" w:name="_Toc87889285"/>
      <w:bookmarkStart w:id="2946" w:name="_Toc87952022"/>
      <w:ins w:id="2947" w:author="R4-2120762" w:date="2021-11-15T16:23:00Z">
        <w:r>
          <w:t>7</w:t>
        </w:r>
      </w:ins>
      <w:ins w:id="2948" w:author="R4-2120762" w:date="2021-11-15T16:22:00Z">
        <w:r>
          <w:t>.</w:t>
        </w:r>
      </w:ins>
      <w:ins w:id="2949" w:author="R4-2120762" w:date="2021-11-15T16:23:00Z">
        <w:r>
          <w:t>3</w:t>
        </w:r>
      </w:ins>
      <w:ins w:id="2950" w:author="R4-2120762" w:date="2021-11-15T16:22:00Z">
        <w:r>
          <w:t>.3.2.6</w:t>
        </w:r>
        <w:r>
          <w:tab/>
          <w:t>Receiver intermodulation</w:t>
        </w:r>
      </w:ins>
      <w:bookmarkEnd w:id="2945"/>
      <w:bookmarkEnd w:id="2946"/>
    </w:p>
    <w:p w:rsidR="00046B9C" w:rsidRPr="00527BA1" w:rsidRDefault="00046B9C">
      <w:pPr>
        <w:rPr>
          <w:ins w:id="2951" w:author="R4-2120762" w:date="2021-11-15T16:24:00Z"/>
        </w:rPr>
        <w:pPrChange w:id="2952" w:author="JIN Yiran" w:date="2021-11-15T16:49:00Z">
          <w:pPr>
            <w:pStyle w:val="5"/>
          </w:pPr>
        </w:pPrChange>
      </w:pPr>
      <w:ins w:id="2953" w:author="JIN Yiran" w:date="2021-11-15T16:49:00Z">
        <w:r>
          <w:t xml:space="preserve">[To be </w:t>
        </w:r>
        <w:r>
          <w:rPr>
            <w:rFonts w:hint="eastAsia"/>
            <w:lang w:eastAsia="zh-CN"/>
          </w:rPr>
          <w:t>updated</w:t>
        </w:r>
        <w:r>
          <w:t>]</w:t>
        </w:r>
      </w:ins>
    </w:p>
    <w:p w:rsidR="00CD275F" w:rsidRDefault="00CD275F" w:rsidP="00CD275F">
      <w:pPr>
        <w:pStyle w:val="5"/>
        <w:rPr>
          <w:ins w:id="2954" w:author="R4-2120762" w:date="2021-11-15T16:22:00Z"/>
        </w:rPr>
      </w:pPr>
      <w:bookmarkStart w:id="2955" w:name="_Toc87889286"/>
      <w:bookmarkStart w:id="2956" w:name="_Toc87952023"/>
      <w:ins w:id="2957" w:author="R4-2120762" w:date="2021-11-15T16:23:00Z">
        <w:r>
          <w:t>7</w:t>
        </w:r>
      </w:ins>
      <w:ins w:id="2958" w:author="R4-2120762" w:date="2021-11-15T16:22:00Z">
        <w:r>
          <w:t>.</w:t>
        </w:r>
      </w:ins>
      <w:ins w:id="2959" w:author="R4-2120762" w:date="2021-11-15T16:23:00Z">
        <w:r>
          <w:t>3</w:t>
        </w:r>
      </w:ins>
      <w:ins w:id="2960" w:author="R4-2120762" w:date="2021-11-15T16:22:00Z">
        <w:r>
          <w:t>.3.2.7</w:t>
        </w:r>
        <w:r>
          <w:tab/>
          <w:t>In-channel selectivity</w:t>
        </w:r>
        <w:bookmarkEnd w:id="2955"/>
        <w:bookmarkEnd w:id="2956"/>
      </w:ins>
    </w:p>
    <w:p w:rsidR="00CD275F" w:rsidRDefault="00CD275F" w:rsidP="00CD275F">
      <w:pPr>
        <w:rPr>
          <w:ins w:id="2961" w:author="R4-2120762" w:date="2021-11-15T16:26:00Z"/>
        </w:rPr>
      </w:pPr>
      <w:ins w:id="2962" w:author="R4-2120762" w:date="2021-11-15T16:22:00Z">
        <w:r>
          <w:t>The requirement framework was agreed to be reused from terrestrial network (TN) NR specification</w:t>
        </w:r>
      </w:ins>
      <w:ins w:id="2963" w:author="R4-2120762" w:date="2021-11-15T16:24:00Z">
        <w:r>
          <w:t>.</w:t>
        </w:r>
      </w:ins>
    </w:p>
    <w:p w:rsidR="006B6F8B" w:rsidRDefault="006B6F8B" w:rsidP="006B6F8B">
      <w:pPr>
        <w:pStyle w:val="4"/>
        <w:rPr>
          <w:ins w:id="2964" w:author="R4-2120762" w:date="2021-11-15T16:26:00Z"/>
        </w:rPr>
      </w:pPr>
      <w:bookmarkStart w:id="2965" w:name="_Toc87889287"/>
      <w:bookmarkStart w:id="2966" w:name="_Toc87952024"/>
      <w:ins w:id="2967" w:author="R4-2120762" w:date="2021-11-15T16:26:00Z">
        <w:r>
          <w:t>7</w:t>
        </w:r>
        <w:r w:rsidRPr="006B6F8B">
          <w:t>.</w:t>
        </w:r>
        <w:r>
          <w:t>3</w:t>
        </w:r>
        <w:r w:rsidRPr="006B6F8B">
          <w:t>.3.3</w:t>
        </w:r>
        <w:r>
          <w:tab/>
        </w:r>
        <w:r w:rsidRPr="006B6F8B">
          <w:t>Radiated receiver characteristics</w:t>
        </w:r>
        <w:bookmarkEnd w:id="2965"/>
        <w:bookmarkEnd w:id="2966"/>
      </w:ins>
    </w:p>
    <w:p w:rsidR="006B6F8B" w:rsidRDefault="006B6F8B" w:rsidP="006B6F8B">
      <w:pPr>
        <w:pStyle w:val="5"/>
        <w:rPr>
          <w:ins w:id="2968" w:author="JIN Yiran" w:date="2021-11-15T16:49:00Z"/>
        </w:rPr>
      </w:pPr>
      <w:bookmarkStart w:id="2969" w:name="_Toc87889288"/>
      <w:bookmarkStart w:id="2970" w:name="_Toc87952025"/>
      <w:ins w:id="2971" w:author="R4-2120762" w:date="2021-11-15T16:27:00Z">
        <w:r>
          <w:t>7.3.3.3.1</w:t>
        </w:r>
        <w:r>
          <w:tab/>
          <w:t>OTA sensitivity</w:t>
        </w:r>
      </w:ins>
      <w:bookmarkEnd w:id="2969"/>
      <w:bookmarkEnd w:id="2970"/>
    </w:p>
    <w:p w:rsidR="00046B9C" w:rsidRPr="00527BA1" w:rsidRDefault="00046B9C">
      <w:pPr>
        <w:rPr>
          <w:ins w:id="2972" w:author="R4-2120762" w:date="2021-11-15T16:27:00Z"/>
        </w:rPr>
        <w:pPrChange w:id="2973" w:author="JIN Yiran" w:date="2021-11-15T16:49:00Z">
          <w:pPr>
            <w:pStyle w:val="5"/>
          </w:pPr>
        </w:pPrChange>
      </w:pPr>
      <w:ins w:id="2974" w:author="JIN Yiran" w:date="2021-11-15T16:49:00Z">
        <w:r>
          <w:t xml:space="preserve">[To be </w:t>
        </w:r>
        <w:r>
          <w:rPr>
            <w:rFonts w:hint="eastAsia"/>
            <w:lang w:eastAsia="zh-CN"/>
          </w:rPr>
          <w:t>updated</w:t>
        </w:r>
        <w:r>
          <w:t>]</w:t>
        </w:r>
      </w:ins>
    </w:p>
    <w:p w:rsidR="006B6F8B" w:rsidRDefault="006B6F8B" w:rsidP="006B6F8B">
      <w:pPr>
        <w:pStyle w:val="5"/>
        <w:rPr>
          <w:ins w:id="2975" w:author="JIN Yiran" w:date="2021-11-15T16:49:00Z"/>
        </w:rPr>
      </w:pPr>
      <w:bookmarkStart w:id="2976" w:name="_Toc87889289"/>
      <w:bookmarkStart w:id="2977" w:name="_Toc87952026"/>
      <w:ins w:id="2978" w:author="R4-2120762" w:date="2021-11-15T16:27:00Z">
        <w:r>
          <w:t>7.3.3.3.2</w:t>
        </w:r>
        <w:r>
          <w:tab/>
          <w:t>OTA reference sensitivity level</w:t>
        </w:r>
      </w:ins>
      <w:bookmarkEnd w:id="2976"/>
      <w:bookmarkEnd w:id="2977"/>
    </w:p>
    <w:p w:rsidR="00046B9C" w:rsidRPr="00527BA1" w:rsidRDefault="00046B9C">
      <w:pPr>
        <w:rPr>
          <w:ins w:id="2979" w:author="R4-2120762" w:date="2021-11-15T16:27:00Z"/>
        </w:rPr>
        <w:pPrChange w:id="2980" w:author="JIN Yiran" w:date="2021-11-15T16:49:00Z">
          <w:pPr>
            <w:pStyle w:val="5"/>
          </w:pPr>
        </w:pPrChange>
      </w:pPr>
      <w:ins w:id="2981" w:author="JIN Yiran" w:date="2021-11-15T16:49:00Z">
        <w:r>
          <w:t xml:space="preserve">[To be </w:t>
        </w:r>
        <w:r>
          <w:rPr>
            <w:rFonts w:hint="eastAsia"/>
            <w:lang w:eastAsia="zh-CN"/>
          </w:rPr>
          <w:t>updated</w:t>
        </w:r>
        <w:r>
          <w:t>]</w:t>
        </w:r>
      </w:ins>
    </w:p>
    <w:p w:rsidR="006B6F8B" w:rsidRDefault="006B6F8B" w:rsidP="006B6F8B">
      <w:pPr>
        <w:pStyle w:val="5"/>
        <w:rPr>
          <w:ins w:id="2982" w:author="JIN Yiran" w:date="2021-11-15T16:49:00Z"/>
        </w:rPr>
      </w:pPr>
      <w:bookmarkStart w:id="2983" w:name="_Toc87889290"/>
      <w:bookmarkStart w:id="2984" w:name="_Toc87952027"/>
      <w:ins w:id="2985" w:author="R4-2120762" w:date="2021-11-15T16:27:00Z">
        <w:r>
          <w:t>7.3.3.3.3</w:t>
        </w:r>
        <w:r>
          <w:tab/>
          <w:t>OTA dynamic range</w:t>
        </w:r>
      </w:ins>
      <w:bookmarkEnd w:id="2983"/>
      <w:bookmarkEnd w:id="2984"/>
    </w:p>
    <w:p w:rsidR="00046B9C" w:rsidRPr="00527BA1" w:rsidRDefault="00046B9C">
      <w:pPr>
        <w:rPr>
          <w:ins w:id="2986" w:author="R4-2120762" w:date="2021-11-15T16:27:00Z"/>
        </w:rPr>
        <w:pPrChange w:id="2987" w:author="JIN Yiran" w:date="2021-11-15T16:49:00Z">
          <w:pPr>
            <w:pStyle w:val="5"/>
          </w:pPr>
        </w:pPrChange>
      </w:pPr>
      <w:ins w:id="2988" w:author="JIN Yiran" w:date="2021-11-15T16:49:00Z">
        <w:r>
          <w:t xml:space="preserve">[To be </w:t>
        </w:r>
        <w:r>
          <w:rPr>
            <w:rFonts w:hint="eastAsia"/>
            <w:lang w:eastAsia="zh-CN"/>
          </w:rPr>
          <w:t>updated</w:t>
        </w:r>
        <w:r>
          <w:t>]</w:t>
        </w:r>
      </w:ins>
    </w:p>
    <w:p w:rsidR="006B6F8B" w:rsidRDefault="006B6F8B" w:rsidP="006B6F8B">
      <w:pPr>
        <w:pStyle w:val="5"/>
        <w:rPr>
          <w:ins w:id="2989" w:author="JIN Yiran" w:date="2021-11-15T16:49:00Z"/>
        </w:rPr>
      </w:pPr>
      <w:bookmarkStart w:id="2990" w:name="_Toc87889291"/>
      <w:bookmarkStart w:id="2991" w:name="_Toc87952028"/>
      <w:ins w:id="2992" w:author="R4-2120762" w:date="2021-11-15T16:27:00Z">
        <w:r>
          <w:t>7.3.3.3.4</w:t>
        </w:r>
        <w:r>
          <w:tab/>
          <w:t>OTA in-band selectivity and blocking</w:t>
        </w:r>
      </w:ins>
      <w:bookmarkEnd w:id="2990"/>
      <w:bookmarkEnd w:id="2991"/>
    </w:p>
    <w:p w:rsidR="00046B9C" w:rsidRPr="00527BA1" w:rsidRDefault="00046B9C">
      <w:pPr>
        <w:rPr>
          <w:ins w:id="2993" w:author="R4-2120762" w:date="2021-11-15T16:27:00Z"/>
        </w:rPr>
        <w:pPrChange w:id="2994" w:author="JIN Yiran" w:date="2021-11-15T16:49:00Z">
          <w:pPr>
            <w:pStyle w:val="5"/>
          </w:pPr>
        </w:pPrChange>
      </w:pPr>
      <w:ins w:id="2995" w:author="JIN Yiran" w:date="2021-11-15T16:49:00Z">
        <w:r>
          <w:t xml:space="preserve">[To be </w:t>
        </w:r>
        <w:r>
          <w:rPr>
            <w:rFonts w:hint="eastAsia"/>
            <w:lang w:eastAsia="zh-CN"/>
          </w:rPr>
          <w:t>updated</w:t>
        </w:r>
        <w:r>
          <w:t>]</w:t>
        </w:r>
      </w:ins>
    </w:p>
    <w:p w:rsidR="006B6F8B" w:rsidRDefault="006B6F8B" w:rsidP="006B6F8B">
      <w:pPr>
        <w:pStyle w:val="5"/>
        <w:rPr>
          <w:ins w:id="2996" w:author="JIN Yiran" w:date="2021-11-15T16:49:00Z"/>
        </w:rPr>
      </w:pPr>
      <w:bookmarkStart w:id="2997" w:name="_Toc87889292"/>
      <w:bookmarkStart w:id="2998" w:name="_Toc87952029"/>
      <w:ins w:id="2999" w:author="R4-2120762" w:date="2021-11-15T16:27:00Z">
        <w:r>
          <w:t>7.3.3.3.5</w:t>
        </w:r>
        <w:r>
          <w:tab/>
          <w:t>OTA out-of-band blocking</w:t>
        </w:r>
      </w:ins>
      <w:bookmarkEnd w:id="2997"/>
      <w:bookmarkEnd w:id="2998"/>
    </w:p>
    <w:p w:rsidR="00046B9C" w:rsidRPr="00527BA1" w:rsidRDefault="00046B9C">
      <w:pPr>
        <w:rPr>
          <w:ins w:id="3000" w:author="R4-2120762" w:date="2021-11-15T16:27:00Z"/>
        </w:rPr>
        <w:pPrChange w:id="3001" w:author="JIN Yiran" w:date="2021-11-15T16:49:00Z">
          <w:pPr>
            <w:pStyle w:val="5"/>
          </w:pPr>
        </w:pPrChange>
      </w:pPr>
      <w:ins w:id="3002" w:author="JIN Yiran" w:date="2021-11-15T16:49:00Z">
        <w:r>
          <w:t xml:space="preserve">[To be </w:t>
        </w:r>
        <w:r>
          <w:rPr>
            <w:rFonts w:hint="eastAsia"/>
            <w:lang w:eastAsia="zh-CN"/>
          </w:rPr>
          <w:t>updated</w:t>
        </w:r>
        <w:r>
          <w:t>]</w:t>
        </w:r>
      </w:ins>
    </w:p>
    <w:p w:rsidR="006B6F8B" w:rsidRDefault="006B6F8B" w:rsidP="006B6F8B">
      <w:pPr>
        <w:pStyle w:val="5"/>
        <w:rPr>
          <w:ins w:id="3003" w:author="JIN Yiran" w:date="2021-11-15T16:49:00Z"/>
        </w:rPr>
      </w:pPr>
      <w:bookmarkStart w:id="3004" w:name="_Toc87889293"/>
      <w:bookmarkStart w:id="3005" w:name="_Toc87952030"/>
      <w:ins w:id="3006" w:author="R4-2120762" w:date="2021-11-15T16:27:00Z">
        <w:r>
          <w:lastRenderedPageBreak/>
          <w:t>7.3.3.3.6</w:t>
        </w:r>
        <w:r>
          <w:tab/>
          <w:t>OTA receiver spurious emissions</w:t>
        </w:r>
      </w:ins>
      <w:bookmarkEnd w:id="3004"/>
      <w:bookmarkEnd w:id="3005"/>
    </w:p>
    <w:p w:rsidR="00046B9C" w:rsidRPr="00527BA1" w:rsidRDefault="00046B9C">
      <w:pPr>
        <w:rPr>
          <w:ins w:id="3007" w:author="R4-2120762" w:date="2021-11-15T16:27:00Z"/>
        </w:rPr>
        <w:pPrChange w:id="3008" w:author="JIN Yiran" w:date="2021-11-15T16:49:00Z">
          <w:pPr>
            <w:pStyle w:val="5"/>
          </w:pPr>
        </w:pPrChange>
      </w:pPr>
      <w:ins w:id="3009" w:author="JIN Yiran" w:date="2021-11-15T16:49:00Z">
        <w:r>
          <w:t xml:space="preserve">[To be </w:t>
        </w:r>
        <w:r>
          <w:rPr>
            <w:rFonts w:hint="eastAsia"/>
            <w:lang w:eastAsia="zh-CN"/>
          </w:rPr>
          <w:t>updated</w:t>
        </w:r>
        <w:r>
          <w:t>]</w:t>
        </w:r>
      </w:ins>
    </w:p>
    <w:p w:rsidR="006B6F8B" w:rsidRDefault="006B6F8B" w:rsidP="006B6F8B">
      <w:pPr>
        <w:pStyle w:val="5"/>
        <w:rPr>
          <w:ins w:id="3010" w:author="JIN Yiran" w:date="2021-11-15T16:49:00Z"/>
        </w:rPr>
      </w:pPr>
      <w:bookmarkStart w:id="3011" w:name="_Toc87889294"/>
      <w:bookmarkStart w:id="3012" w:name="_Toc87952031"/>
      <w:ins w:id="3013" w:author="R4-2120762" w:date="2021-11-15T16:27:00Z">
        <w:r>
          <w:t>7.3.3.3.7</w:t>
        </w:r>
        <w:r>
          <w:tab/>
          <w:t>OTA receiver intermodulation</w:t>
        </w:r>
      </w:ins>
      <w:bookmarkEnd w:id="3011"/>
      <w:bookmarkEnd w:id="3012"/>
    </w:p>
    <w:p w:rsidR="00046B9C" w:rsidRPr="00527BA1" w:rsidRDefault="00046B9C">
      <w:pPr>
        <w:rPr>
          <w:ins w:id="3014" w:author="R4-2120762" w:date="2021-11-15T16:27:00Z"/>
        </w:rPr>
        <w:pPrChange w:id="3015" w:author="JIN Yiran" w:date="2021-11-15T16:49:00Z">
          <w:pPr>
            <w:pStyle w:val="5"/>
          </w:pPr>
        </w:pPrChange>
      </w:pPr>
      <w:ins w:id="3016" w:author="JIN Yiran" w:date="2021-11-15T16:49:00Z">
        <w:r>
          <w:t xml:space="preserve">[To be </w:t>
        </w:r>
        <w:r>
          <w:rPr>
            <w:rFonts w:hint="eastAsia"/>
            <w:lang w:eastAsia="zh-CN"/>
          </w:rPr>
          <w:t>updated</w:t>
        </w:r>
        <w:r>
          <w:t>]</w:t>
        </w:r>
      </w:ins>
    </w:p>
    <w:p w:rsidR="006B6F8B" w:rsidRDefault="006B6F8B" w:rsidP="006B6F8B">
      <w:pPr>
        <w:pStyle w:val="5"/>
        <w:rPr>
          <w:ins w:id="3017" w:author="JIN Yiran" w:date="2021-11-15T16:49:00Z"/>
        </w:rPr>
      </w:pPr>
      <w:bookmarkStart w:id="3018" w:name="_Toc87889295"/>
      <w:bookmarkStart w:id="3019" w:name="_Toc87952032"/>
      <w:ins w:id="3020" w:author="R4-2120762" w:date="2021-11-15T16:27:00Z">
        <w:r>
          <w:t xml:space="preserve">7.3.3.3.8 </w:t>
        </w:r>
        <w:r>
          <w:tab/>
          <w:t>OTA in-channel selectivity</w:t>
        </w:r>
      </w:ins>
      <w:bookmarkEnd w:id="3018"/>
      <w:bookmarkEnd w:id="3019"/>
    </w:p>
    <w:p w:rsidR="00046B9C" w:rsidRPr="00527BA1" w:rsidRDefault="00046B9C">
      <w:pPr>
        <w:rPr>
          <w:ins w:id="3021" w:author="R4-2120772" w:date="2021-11-15T15:09:00Z"/>
        </w:rPr>
        <w:pPrChange w:id="3022" w:author="JIN Yiran" w:date="2021-11-15T16:49:00Z">
          <w:pPr>
            <w:pStyle w:val="5"/>
          </w:pPr>
        </w:pPrChange>
      </w:pPr>
      <w:ins w:id="3023" w:author="JIN Yiran" w:date="2021-11-15T16:49:00Z">
        <w:r>
          <w:t xml:space="preserve">[To be </w:t>
        </w:r>
        <w:r>
          <w:rPr>
            <w:rFonts w:hint="eastAsia"/>
            <w:lang w:eastAsia="zh-CN"/>
          </w:rPr>
          <w:t>updated</w:t>
        </w:r>
        <w:r>
          <w:t>]</w:t>
        </w:r>
      </w:ins>
    </w:p>
    <w:p w:rsidR="002B0907" w:rsidRDefault="002B0907" w:rsidP="002B0907">
      <w:pPr>
        <w:pStyle w:val="3"/>
        <w:ind w:left="0" w:firstLine="0"/>
        <w:rPr>
          <w:ins w:id="3024" w:author="R4-2120772" w:date="2021-11-15T15:09:00Z"/>
          <w:rFonts w:cs="Arial"/>
          <w:lang w:eastAsia="zh-CN"/>
        </w:rPr>
      </w:pPr>
      <w:bookmarkStart w:id="3025" w:name="_Toc87889296"/>
      <w:bookmarkStart w:id="3026" w:name="_Toc87952033"/>
      <w:ins w:id="3027" w:author="R4-2120772" w:date="2021-11-15T15:09:00Z">
        <w:r>
          <w:rPr>
            <w:lang w:eastAsia="zh-CN"/>
          </w:rPr>
          <w:t>7.3.4</w:t>
        </w:r>
        <w:r>
          <w:rPr>
            <w:rFonts w:cs="Arial"/>
            <w:lang w:eastAsia="zh-CN"/>
          </w:rPr>
          <w:tab/>
          <w:t>Others</w:t>
        </w:r>
        <w:bookmarkEnd w:id="3025"/>
        <w:bookmarkEnd w:id="3026"/>
      </w:ins>
    </w:p>
    <w:p w:rsidR="002B0907" w:rsidRDefault="002B0907" w:rsidP="002B0907">
      <w:pPr>
        <w:rPr>
          <w:ins w:id="3028" w:author="R4-2120772" w:date="2021-11-15T15:09:00Z"/>
        </w:rPr>
      </w:pPr>
      <w:ins w:id="3029" w:author="R4-2120772" w:date="2021-11-15T15:09:00Z">
        <w:r>
          <w:t xml:space="preserve">[To be </w:t>
        </w:r>
        <w:del w:id="3030" w:author="JIN Yiran" w:date="2021-11-15T16:51:00Z">
          <w:r w:rsidDel="00527BA1">
            <w:delText>added</w:delText>
          </w:r>
        </w:del>
      </w:ins>
      <w:ins w:id="3031" w:author="JIN Yiran" w:date="2021-11-15T16:51:00Z">
        <w:r w:rsidR="00527BA1">
          <w:t>updated</w:t>
        </w:r>
      </w:ins>
      <w:ins w:id="3032" w:author="R4-2120772" w:date="2021-11-15T15:09:00Z">
        <w:r>
          <w:t>]</w:t>
        </w:r>
      </w:ins>
    </w:p>
    <w:p w:rsidR="002B0907" w:rsidRDefault="002B0907" w:rsidP="002B0907">
      <w:pPr>
        <w:pStyle w:val="2"/>
        <w:ind w:left="432" w:hanging="432"/>
        <w:rPr>
          <w:ins w:id="3033" w:author="R4-2120772" w:date="2021-11-15T15:09:00Z"/>
        </w:rPr>
      </w:pPr>
      <w:bookmarkStart w:id="3034" w:name="_Toc87889297"/>
      <w:bookmarkStart w:id="3035" w:name="_Toc87952034"/>
      <w:ins w:id="3036" w:author="R4-2120772" w:date="2021-11-15T15:09:00Z">
        <w:r>
          <w:t>7.4</w:t>
        </w:r>
        <w:r>
          <w:tab/>
          <w:t>NTN UE requirements</w:t>
        </w:r>
        <w:bookmarkEnd w:id="3034"/>
        <w:bookmarkEnd w:id="3035"/>
      </w:ins>
    </w:p>
    <w:p w:rsidR="002B0907" w:rsidRDefault="002B0907" w:rsidP="002B0907">
      <w:pPr>
        <w:pStyle w:val="3"/>
        <w:ind w:left="0" w:firstLine="0"/>
        <w:rPr>
          <w:ins w:id="3037" w:author="R4-2120772" w:date="2021-11-15T15:09:00Z"/>
          <w:rFonts w:cs="Arial"/>
          <w:lang w:eastAsia="zh-CN"/>
        </w:rPr>
      </w:pPr>
      <w:bookmarkStart w:id="3038" w:name="_Toc87889298"/>
      <w:bookmarkStart w:id="3039" w:name="_Toc87952035"/>
      <w:ins w:id="3040" w:author="R4-2120772" w:date="2021-11-15T15:09:00Z">
        <w:r>
          <w:rPr>
            <w:lang w:eastAsia="zh-CN"/>
          </w:rPr>
          <w:t>7.4.1</w:t>
        </w:r>
        <w:r>
          <w:rPr>
            <w:rFonts w:cs="Arial"/>
            <w:lang w:eastAsia="zh-CN"/>
          </w:rPr>
          <w:tab/>
          <w:t>General</w:t>
        </w:r>
        <w:bookmarkEnd w:id="3038"/>
        <w:bookmarkEnd w:id="3039"/>
      </w:ins>
    </w:p>
    <w:p w:rsidR="002B0907" w:rsidRDefault="002B0907" w:rsidP="002B0907">
      <w:pPr>
        <w:rPr>
          <w:ins w:id="3041" w:author="R4-2120772" w:date="2021-11-15T15:09:00Z"/>
        </w:rPr>
      </w:pPr>
      <w:ins w:id="3042" w:author="R4-2120772" w:date="2021-11-15T15:09:00Z">
        <w:r>
          <w:t xml:space="preserve">[To be </w:t>
        </w:r>
        <w:del w:id="3043" w:author="JIN Yiran" w:date="2021-11-15T16:50:00Z">
          <w:r w:rsidDel="00046B9C">
            <w:rPr>
              <w:rFonts w:hint="eastAsia"/>
              <w:lang w:eastAsia="zh-CN"/>
            </w:rPr>
            <w:delText>added</w:delText>
          </w:r>
        </w:del>
      </w:ins>
      <w:ins w:id="3044" w:author="JIN Yiran" w:date="2021-11-15T16:50:00Z">
        <w:r w:rsidR="00046B9C">
          <w:rPr>
            <w:rFonts w:hint="eastAsia"/>
            <w:lang w:eastAsia="zh-CN"/>
          </w:rPr>
          <w:t>u</w:t>
        </w:r>
        <w:r w:rsidR="00046B9C">
          <w:rPr>
            <w:lang w:eastAsia="zh-CN"/>
          </w:rPr>
          <w:t>pdated</w:t>
        </w:r>
      </w:ins>
      <w:ins w:id="3045" w:author="R4-2120772" w:date="2021-11-15T15:09:00Z">
        <w:r>
          <w:t>]</w:t>
        </w:r>
      </w:ins>
    </w:p>
    <w:p w:rsidR="002B0907" w:rsidRDefault="002B0907" w:rsidP="002B0907">
      <w:pPr>
        <w:pStyle w:val="3"/>
        <w:ind w:left="0" w:firstLine="0"/>
        <w:rPr>
          <w:ins w:id="3046" w:author="R4-2120772" w:date="2021-11-15T15:09:00Z"/>
          <w:rFonts w:cs="Arial"/>
          <w:lang w:eastAsia="zh-CN"/>
        </w:rPr>
      </w:pPr>
      <w:bookmarkStart w:id="3047" w:name="_Toc87889299"/>
      <w:bookmarkStart w:id="3048" w:name="_Toc87952036"/>
      <w:ins w:id="3049" w:author="R4-2120772" w:date="2021-11-15T15:09:00Z">
        <w:r>
          <w:rPr>
            <w:lang w:eastAsia="zh-CN"/>
          </w:rPr>
          <w:t>7.4.2</w:t>
        </w:r>
        <w:r>
          <w:rPr>
            <w:rFonts w:cs="Arial"/>
            <w:lang w:eastAsia="zh-CN"/>
          </w:rPr>
          <w:tab/>
        </w:r>
      </w:ins>
      <w:ins w:id="3050" w:author="R4-2120763" w:date="2021-11-15T16:34:00Z">
        <w:r w:rsidR="0049670D">
          <w:rPr>
            <w:rFonts w:cs="Arial"/>
            <w:lang w:eastAsia="zh-CN"/>
          </w:rPr>
          <w:t xml:space="preserve">NTN UE </w:t>
        </w:r>
      </w:ins>
      <w:ins w:id="3051" w:author="R4-2120772" w:date="2021-11-15T15:09:00Z">
        <w:r>
          <w:rPr>
            <w:rFonts w:cs="Arial"/>
            <w:lang w:eastAsia="zh-CN"/>
          </w:rPr>
          <w:t>Transmission characteristics</w:t>
        </w:r>
        <w:bookmarkEnd w:id="3047"/>
        <w:bookmarkEnd w:id="3048"/>
      </w:ins>
    </w:p>
    <w:p w:rsidR="0049670D" w:rsidRDefault="002B0907" w:rsidP="0049670D">
      <w:pPr>
        <w:pStyle w:val="4"/>
        <w:rPr>
          <w:ins w:id="3052" w:author="R4-2120763" w:date="2021-11-15T16:34:00Z"/>
        </w:rPr>
      </w:pPr>
      <w:bookmarkStart w:id="3053" w:name="_Toc87889300"/>
      <w:bookmarkStart w:id="3054" w:name="_Toc87952037"/>
      <w:ins w:id="3055" w:author="R4-2120772" w:date="2021-11-15T15:09:00Z">
        <w:del w:id="3056" w:author="R4-2120763" w:date="2021-11-15T16:34:00Z">
          <w:r w:rsidDel="0049670D">
            <w:delText>[To be added]</w:delText>
          </w:r>
        </w:del>
      </w:ins>
      <w:ins w:id="3057" w:author="R4-2120763" w:date="2021-11-15T16:34:00Z">
        <w:r w:rsidR="0049670D">
          <w:t>7</w:t>
        </w:r>
        <w:r w:rsidR="0049670D">
          <w:rPr>
            <w:lang w:eastAsia="zh-CN"/>
          </w:rPr>
          <w:t>.4.2.1</w:t>
        </w:r>
        <w:r w:rsidR="0049670D" w:rsidRPr="00827F45">
          <w:t xml:space="preserve"> </w:t>
        </w:r>
        <w:r w:rsidR="0049670D" w:rsidRPr="00A1115A">
          <w:tab/>
        </w:r>
        <w:r w:rsidR="0049670D">
          <w:t>General</w:t>
        </w:r>
        <w:bookmarkEnd w:id="3053"/>
        <w:bookmarkEnd w:id="3054"/>
      </w:ins>
    </w:p>
    <w:p w:rsidR="0049670D" w:rsidRDefault="0049670D" w:rsidP="0049670D">
      <w:pPr>
        <w:jc w:val="both"/>
        <w:rPr>
          <w:ins w:id="3058" w:author="R4-2120763" w:date="2021-11-15T16:34:00Z"/>
        </w:rPr>
      </w:pPr>
      <w:ins w:id="3059" w:author="R4-2120763" w:date="2021-11-15T16:34:00Z">
        <w:r w:rsidRPr="00827F45">
          <w:t>Unless otherwise stated, the transmitter characteristics are specified at the antenna connector of the UE with a single or multiple transmit antenna(s). For UE with integral antenna only, a reference antenna with a gain of 0dBi is assumed.</w:t>
        </w:r>
        <w:r>
          <w:t xml:space="preserve"> Handheld PC3 UE is assumed in Rel-17.</w:t>
        </w:r>
      </w:ins>
    </w:p>
    <w:p w:rsidR="0049670D" w:rsidRDefault="0049670D" w:rsidP="0049670D">
      <w:pPr>
        <w:pStyle w:val="4"/>
        <w:rPr>
          <w:ins w:id="3060" w:author="R4-2120763" w:date="2021-11-15T16:34:00Z"/>
        </w:rPr>
      </w:pPr>
      <w:bookmarkStart w:id="3061" w:name="_Toc87889301"/>
      <w:bookmarkStart w:id="3062" w:name="_Toc87952038"/>
      <w:ins w:id="3063" w:author="R4-2120763" w:date="2021-11-15T16:35:00Z">
        <w:r>
          <w:t>7</w:t>
        </w:r>
        <w:r>
          <w:rPr>
            <w:lang w:eastAsia="zh-CN"/>
          </w:rPr>
          <w:t>.4.</w:t>
        </w:r>
      </w:ins>
      <w:ins w:id="3064" w:author="R4-2120763" w:date="2021-11-15T16:34:00Z">
        <w:r>
          <w:rPr>
            <w:lang w:eastAsia="zh-CN"/>
          </w:rPr>
          <w:t>2.2</w:t>
        </w:r>
        <w:r>
          <w:rPr>
            <w:lang w:eastAsia="zh-CN"/>
          </w:rPr>
          <w:tab/>
        </w:r>
        <w:r w:rsidRPr="00827F45">
          <w:t>Maximum output power</w:t>
        </w:r>
        <w:bookmarkEnd w:id="3061"/>
        <w:bookmarkEnd w:id="3062"/>
      </w:ins>
    </w:p>
    <w:p w:rsidR="0049670D" w:rsidRPr="00A1115A" w:rsidRDefault="0049670D" w:rsidP="0049670D">
      <w:pPr>
        <w:rPr>
          <w:ins w:id="3065" w:author="R4-2120763" w:date="2021-11-15T16:34:00Z"/>
        </w:rPr>
      </w:pPr>
      <w:ins w:id="3066" w:author="R4-2120763" w:date="2021-11-15T16:34:00Z">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ins>
    </w:p>
    <w:p w:rsidR="0049670D" w:rsidRPr="00A1115A" w:rsidRDefault="0049670D" w:rsidP="0049670D">
      <w:pPr>
        <w:pStyle w:val="TH"/>
        <w:rPr>
          <w:ins w:id="3067" w:author="R4-2120763" w:date="2021-11-15T16:34:00Z"/>
        </w:rPr>
      </w:pPr>
      <w:ins w:id="3068" w:author="R4-2120763" w:date="2021-11-15T16:34:00Z">
        <w:r w:rsidRPr="00A1115A">
          <w:t xml:space="preserve">Table </w:t>
        </w:r>
      </w:ins>
      <w:ins w:id="3069" w:author="R4-2120763" w:date="2021-11-15T16:35:00Z">
        <w:r>
          <w:t>7</w:t>
        </w:r>
      </w:ins>
      <w:ins w:id="3070" w:author="R4-2120763" w:date="2021-11-15T16:34:00Z">
        <w:r w:rsidRPr="00827F45">
          <w:t>.</w:t>
        </w:r>
      </w:ins>
      <w:ins w:id="3071" w:author="R4-2120763" w:date="2021-11-15T16:35:00Z">
        <w:r>
          <w:t>4</w:t>
        </w:r>
      </w:ins>
      <w:ins w:id="3072" w:author="R4-2120763" w:date="2021-11-15T16:34:00Z">
        <w:r w:rsidRPr="00827F45">
          <w:t>.2.1</w:t>
        </w:r>
        <w:r w:rsidRPr="00A1115A">
          <w:t>-1: UE Power Class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87"/>
        <w:gridCol w:w="3321"/>
        <w:gridCol w:w="3323"/>
      </w:tblGrid>
      <w:tr w:rsidR="0049670D" w:rsidRPr="00A1115A" w:rsidTr="00F012BF">
        <w:trPr>
          <w:jc w:val="center"/>
          <w:ins w:id="3073" w:author="R4-2120763" w:date="2021-11-15T16:34:00Z"/>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49670D" w:rsidRPr="00A1115A" w:rsidRDefault="0049670D" w:rsidP="00F012BF">
            <w:pPr>
              <w:pStyle w:val="TAH"/>
              <w:rPr>
                <w:ins w:id="3074" w:author="R4-2120763" w:date="2021-11-15T16:34:00Z"/>
              </w:rPr>
            </w:pPr>
            <w:ins w:id="3075" w:author="R4-2120763" w:date="2021-11-15T16:34:00Z">
              <w:r w:rsidRPr="00A1115A">
                <w:t>NR</w:t>
              </w:r>
              <w:r>
                <w:t xml:space="preserve"> b</w:t>
              </w:r>
              <w:r w:rsidRPr="00A1115A">
                <w:t>and</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hideMark/>
          </w:tcPr>
          <w:p w:rsidR="0049670D" w:rsidRPr="00A1115A" w:rsidRDefault="0049670D" w:rsidP="00F012BF">
            <w:pPr>
              <w:pStyle w:val="TAH"/>
              <w:rPr>
                <w:ins w:id="3076" w:author="R4-2120763" w:date="2021-11-15T16:34:00Z"/>
              </w:rPr>
            </w:pPr>
            <w:ins w:id="3077" w:author="R4-2120763" w:date="2021-11-15T16:34:00Z">
              <w:r w:rsidRPr="00A1115A">
                <w:t>Class 3 (dBm)</w:t>
              </w:r>
            </w:ins>
          </w:p>
        </w:tc>
        <w:tc>
          <w:tcPr>
            <w:tcW w:w="1725" w:type="pct"/>
            <w:tcBorders>
              <w:top w:val="single" w:sz="4" w:space="0" w:color="auto"/>
              <w:left w:val="single" w:sz="4" w:space="0" w:color="auto"/>
              <w:bottom w:val="single" w:sz="4" w:space="0" w:color="auto"/>
              <w:right w:val="single" w:sz="4" w:space="0" w:color="auto"/>
            </w:tcBorders>
            <w:tcMar>
              <w:left w:w="28" w:type="dxa"/>
              <w:right w:w="28" w:type="dxa"/>
            </w:tcMar>
            <w:hideMark/>
          </w:tcPr>
          <w:p w:rsidR="0049670D" w:rsidRPr="00A1115A" w:rsidRDefault="0049670D" w:rsidP="00F012BF">
            <w:pPr>
              <w:pStyle w:val="TAH"/>
              <w:rPr>
                <w:ins w:id="3078" w:author="R4-2120763" w:date="2021-11-15T16:34:00Z"/>
              </w:rPr>
            </w:pPr>
            <w:ins w:id="3079" w:author="R4-2120763" w:date="2021-11-15T16:34:00Z">
              <w:r w:rsidRPr="00A1115A">
                <w:t>Tolerance (dB)</w:t>
              </w:r>
            </w:ins>
          </w:p>
        </w:tc>
      </w:tr>
      <w:tr w:rsidR="0049670D" w:rsidRPr="00A1115A" w:rsidTr="00F012BF">
        <w:trPr>
          <w:jc w:val="center"/>
          <w:ins w:id="3080" w:author="R4-2120763" w:date="2021-11-15T16:34:00Z"/>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tcPr>
          <w:p w:rsidR="0049670D" w:rsidRPr="00A1115A" w:rsidRDefault="0049670D" w:rsidP="00F012BF">
            <w:pPr>
              <w:pStyle w:val="TAC"/>
              <w:rPr>
                <w:ins w:id="3081" w:author="R4-2120763" w:date="2021-11-15T16:34:00Z"/>
                <w:lang w:val="fi-FI" w:eastAsia="fi-FI"/>
              </w:rPr>
            </w:pPr>
            <w:ins w:id="3082" w:author="R4-2120763" w:date="2021-11-15T16:34:00Z">
              <w:r w:rsidRPr="00A1115A">
                <w:rPr>
                  <w:rFonts w:eastAsia="游明朝"/>
                </w:rPr>
                <w:t>n</w:t>
              </w:r>
              <w:r>
                <w:rPr>
                  <w:rFonts w:eastAsia="游明朝"/>
                </w:rPr>
                <w:t>256</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rsidR="0049670D" w:rsidRPr="00A1115A" w:rsidRDefault="0049670D" w:rsidP="00F012BF">
            <w:pPr>
              <w:pStyle w:val="TAC"/>
              <w:rPr>
                <w:ins w:id="3083" w:author="R4-2120763" w:date="2021-11-15T16:34:00Z"/>
              </w:rPr>
            </w:pPr>
            <w:ins w:id="3084" w:author="R4-2120763" w:date="2021-11-15T16:34:00Z">
              <w:r w:rsidRPr="00A1115A">
                <w:t>23</w:t>
              </w:r>
            </w:ins>
          </w:p>
        </w:tc>
        <w:tc>
          <w:tcPr>
            <w:tcW w:w="1725" w:type="pct"/>
            <w:tcBorders>
              <w:top w:val="single" w:sz="4" w:space="0" w:color="auto"/>
              <w:left w:val="single" w:sz="4" w:space="0" w:color="auto"/>
              <w:bottom w:val="single" w:sz="4" w:space="0" w:color="auto"/>
              <w:right w:val="single" w:sz="4" w:space="0" w:color="auto"/>
            </w:tcBorders>
            <w:tcMar>
              <w:left w:w="28" w:type="dxa"/>
              <w:right w:w="28" w:type="dxa"/>
            </w:tcMar>
          </w:tcPr>
          <w:p w:rsidR="0049670D" w:rsidRPr="00A1115A" w:rsidRDefault="0049670D" w:rsidP="00F012BF">
            <w:pPr>
              <w:pStyle w:val="TAC"/>
              <w:rPr>
                <w:ins w:id="3085" w:author="R4-2120763" w:date="2021-11-15T16:34:00Z"/>
              </w:rPr>
            </w:pPr>
            <w:ins w:id="3086" w:author="R4-2120763" w:date="2021-11-15T16:34:00Z">
              <w:r w:rsidRPr="00A1115A">
                <w:t>±2</w:t>
              </w:r>
            </w:ins>
          </w:p>
        </w:tc>
      </w:tr>
      <w:tr w:rsidR="0049670D" w:rsidRPr="00A1115A" w:rsidTr="00F012BF">
        <w:trPr>
          <w:jc w:val="center"/>
          <w:ins w:id="3087" w:author="R4-2120763" w:date="2021-11-15T16:34:00Z"/>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tcPr>
          <w:p w:rsidR="0049670D" w:rsidRPr="00A1115A" w:rsidRDefault="0049670D" w:rsidP="00F012BF">
            <w:pPr>
              <w:pStyle w:val="TAC"/>
              <w:rPr>
                <w:ins w:id="3088" w:author="R4-2120763" w:date="2021-11-15T16:34:00Z"/>
              </w:rPr>
            </w:pPr>
            <w:ins w:id="3089" w:author="R4-2120763" w:date="2021-11-15T16:34:00Z">
              <w:r w:rsidRPr="00A1115A">
                <w:rPr>
                  <w:rFonts w:eastAsia="游明朝"/>
                </w:rPr>
                <w:t>n</w:t>
              </w:r>
              <w:r>
                <w:rPr>
                  <w:rFonts w:eastAsia="游明朝"/>
                </w:rPr>
                <w:t>255</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rsidR="0049670D" w:rsidRPr="00A1115A" w:rsidRDefault="0049670D" w:rsidP="00F012BF">
            <w:pPr>
              <w:pStyle w:val="TAC"/>
              <w:rPr>
                <w:ins w:id="3090" w:author="R4-2120763" w:date="2021-11-15T16:34:00Z"/>
              </w:rPr>
            </w:pPr>
            <w:ins w:id="3091" w:author="R4-2120763" w:date="2021-11-15T16:34:00Z">
              <w:r w:rsidRPr="00A1115A">
                <w:t>23</w:t>
              </w:r>
            </w:ins>
          </w:p>
        </w:tc>
        <w:tc>
          <w:tcPr>
            <w:tcW w:w="1725" w:type="pct"/>
            <w:tcBorders>
              <w:top w:val="single" w:sz="4" w:space="0" w:color="auto"/>
              <w:left w:val="single" w:sz="4" w:space="0" w:color="auto"/>
              <w:bottom w:val="single" w:sz="4" w:space="0" w:color="auto"/>
              <w:right w:val="single" w:sz="4" w:space="0" w:color="auto"/>
            </w:tcBorders>
            <w:tcMar>
              <w:left w:w="28" w:type="dxa"/>
              <w:right w:w="28" w:type="dxa"/>
            </w:tcMar>
          </w:tcPr>
          <w:p w:rsidR="0049670D" w:rsidRPr="00A1115A" w:rsidRDefault="0049670D" w:rsidP="00F012BF">
            <w:pPr>
              <w:pStyle w:val="TAC"/>
              <w:rPr>
                <w:ins w:id="3092" w:author="R4-2120763" w:date="2021-11-15T16:34:00Z"/>
              </w:rPr>
            </w:pPr>
            <w:ins w:id="3093" w:author="R4-2120763" w:date="2021-11-15T16:34:00Z">
              <w:r>
                <w:t>+</w:t>
              </w:r>
              <w:r w:rsidRPr="001C0CC4">
                <w:t>2</w:t>
              </w:r>
              <w:r>
                <w:t>/-3</w:t>
              </w:r>
              <w:r>
                <w:rPr>
                  <w:vertAlign w:val="superscript"/>
                </w:rPr>
                <w:t>3</w:t>
              </w:r>
            </w:ins>
          </w:p>
        </w:tc>
      </w:tr>
      <w:tr w:rsidR="0049670D" w:rsidRPr="00A1115A" w:rsidTr="00F012BF">
        <w:trPr>
          <w:jc w:val="center"/>
          <w:ins w:id="3094" w:author="R4-2120763" w:date="2021-11-15T16:34:00Z"/>
        </w:trPr>
        <w:tc>
          <w:tcPr>
            <w:tcW w:w="5000" w:type="pct"/>
            <w:gridSpan w:val="3"/>
            <w:tcBorders>
              <w:top w:val="single" w:sz="4" w:space="0" w:color="auto"/>
              <w:left w:val="single" w:sz="4" w:space="0" w:color="auto"/>
              <w:bottom w:val="single" w:sz="4" w:space="0" w:color="auto"/>
              <w:right w:val="single" w:sz="4" w:space="0" w:color="auto"/>
            </w:tcBorders>
            <w:tcMar>
              <w:left w:w="28" w:type="dxa"/>
              <w:right w:w="28" w:type="dxa"/>
            </w:tcMar>
          </w:tcPr>
          <w:p w:rsidR="0049670D" w:rsidRPr="00A1115A" w:rsidRDefault="0049670D" w:rsidP="00F012BF">
            <w:pPr>
              <w:pStyle w:val="TAN"/>
              <w:rPr>
                <w:ins w:id="3095" w:author="R4-2120763" w:date="2021-11-15T16:34:00Z"/>
              </w:rPr>
            </w:pPr>
            <w:ins w:id="3096" w:author="R4-2120763" w:date="2021-11-15T16:34:00Z">
              <w:r w:rsidRPr="00A1115A">
                <w:t>NOTE 1:</w:t>
              </w:r>
              <w:r w:rsidRPr="00A1115A">
                <w:tab/>
                <w:t>P</w:t>
              </w:r>
              <w:r w:rsidRPr="00A1115A">
                <w:rPr>
                  <w:vertAlign w:val="subscript"/>
                </w:rPr>
                <w:t>PowerClass</w:t>
              </w:r>
              <w:r w:rsidRPr="00A1115A">
                <w:t xml:space="preserve"> is the maximum UE power specified without taking into account the tolerance</w:t>
              </w:r>
            </w:ins>
          </w:p>
          <w:p w:rsidR="0049670D" w:rsidRPr="00A1115A" w:rsidRDefault="0049670D" w:rsidP="00F012BF">
            <w:pPr>
              <w:pStyle w:val="TAN"/>
              <w:rPr>
                <w:ins w:id="3097" w:author="R4-2120763" w:date="2021-11-15T16:34:00Z"/>
              </w:rPr>
            </w:pPr>
            <w:ins w:id="3098" w:author="R4-2120763" w:date="2021-11-15T16:34:00Z">
              <w:r w:rsidRPr="00A1115A">
                <w:t>NOTE 2:</w:t>
              </w:r>
              <w:r w:rsidRPr="00A1115A">
                <w:tab/>
                <w:t>Power</w:t>
              </w:r>
              <w:r w:rsidRPr="00A1115A">
                <w:rPr>
                  <w:vertAlign w:val="subscript"/>
                </w:rPr>
                <w:t xml:space="preserve"> </w:t>
              </w:r>
              <w:r w:rsidRPr="00A1115A">
                <w:t>class 3 is default power class unless otherwise stated</w:t>
              </w:r>
            </w:ins>
          </w:p>
          <w:p w:rsidR="0049670D" w:rsidRDefault="0049670D" w:rsidP="00F012BF">
            <w:pPr>
              <w:pStyle w:val="TAN"/>
              <w:rPr>
                <w:ins w:id="3099" w:author="R4-2120763" w:date="2021-11-15T16:34:00Z"/>
              </w:rPr>
            </w:pPr>
            <w:ins w:id="3100" w:author="R4-2120763" w:date="2021-11-15T16:34:00Z">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ins>
          </w:p>
        </w:tc>
      </w:tr>
    </w:tbl>
    <w:p w:rsidR="0049670D" w:rsidRDefault="0049670D" w:rsidP="0049670D">
      <w:pPr>
        <w:pStyle w:val="4"/>
        <w:rPr>
          <w:ins w:id="3101" w:author="R4-2120763" w:date="2021-11-15T16:34:00Z"/>
        </w:rPr>
      </w:pPr>
      <w:bookmarkStart w:id="3102" w:name="_Toc87889302"/>
      <w:bookmarkStart w:id="3103" w:name="_Toc87952039"/>
      <w:ins w:id="3104" w:author="R4-2120763" w:date="2021-11-15T16:35:00Z">
        <w:r>
          <w:t>7</w:t>
        </w:r>
        <w:r>
          <w:rPr>
            <w:lang w:eastAsia="zh-CN"/>
          </w:rPr>
          <w:t>.4.</w:t>
        </w:r>
      </w:ins>
      <w:ins w:id="3105" w:author="R4-2120763" w:date="2021-11-15T16:34:00Z">
        <w:r>
          <w:rPr>
            <w:lang w:eastAsia="zh-CN"/>
          </w:rPr>
          <w:t>2.3</w:t>
        </w:r>
        <w:r w:rsidRPr="00827F45">
          <w:t xml:space="preserve"> </w:t>
        </w:r>
        <w:r w:rsidRPr="00A1115A">
          <w:tab/>
        </w:r>
        <w:r w:rsidRPr="00827F45">
          <w:t>M</w:t>
        </w:r>
        <w:r>
          <w:t>PR/AMPR</w:t>
        </w:r>
        <w:bookmarkEnd w:id="3102"/>
        <w:bookmarkEnd w:id="3103"/>
      </w:ins>
    </w:p>
    <w:p w:rsidR="0049670D" w:rsidRPr="00527BA1" w:rsidRDefault="0049670D" w:rsidP="0049670D">
      <w:pPr>
        <w:pStyle w:val="Guidance"/>
        <w:rPr>
          <w:ins w:id="3106" w:author="R4-2120763" w:date="2021-11-15T16:34:00Z"/>
          <w:i w:val="0"/>
          <w:color w:val="auto"/>
          <w:rPrChange w:id="3107" w:author="JIN Yiran" w:date="2021-11-15T16:51:00Z">
            <w:rPr>
              <w:ins w:id="3108" w:author="R4-2120763" w:date="2021-11-15T16:34:00Z"/>
            </w:rPr>
          </w:rPrChange>
        </w:rPr>
      </w:pPr>
      <w:ins w:id="3109" w:author="R4-2120763" w:date="2021-11-15T16:34:00Z">
        <w:del w:id="3110" w:author="JIN Yiran" w:date="2021-11-15T16:50:00Z">
          <w:r w:rsidRPr="00527BA1" w:rsidDel="00527BA1">
            <w:rPr>
              <w:i w:val="0"/>
              <w:color w:val="auto"/>
              <w:rPrChange w:id="3111" w:author="JIN Yiran" w:date="2021-11-15T16:51:00Z">
                <w:rPr/>
              </w:rPrChange>
            </w:rPr>
            <w:delText>TBD.</w:delText>
          </w:r>
        </w:del>
      </w:ins>
      <w:ins w:id="3112" w:author="JIN Yiran" w:date="2021-11-15T16:50:00Z">
        <w:r w:rsidR="00527BA1" w:rsidRPr="00527BA1">
          <w:rPr>
            <w:i w:val="0"/>
            <w:color w:val="auto"/>
            <w:rPrChange w:id="3113" w:author="JIN Yiran" w:date="2021-11-15T16:51:00Z">
              <w:rPr/>
            </w:rPrChange>
          </w:rPr>
          <w:t xml:space="preserve">[To be </w:t>
        </w:r>
        <w:r w:rsidR="00527BA1" w:rsidRPr="00527BA1">
          <w:rPr>
            <w:i w:val="0"/>
            <w:color w:val="auto"/>
            <w:lang w:eastAsia="zh-CN"/>
            <w:rPrChange w:id="3114" w:author="JIN Yiran" w:date="2021-11-15T16:51:00Z">
              <w:rPr>
                <w:lang w:eastAsia="zh-CN"/>
              </w:rPr>
            </w:rPrChange>
          </w:rPr>
          <w:t>updated</w:t>
        </w:r>
        <w:r w:rsidR="00527BA1" w:rsidRPr="00527BA1">
          <w:rPr>
            <w:i w:val="0"/>
            <w:color w:val="auto"/>
            <w:rPrChange w:id="3115" w:author="JIN Yiran" w:date="2021-11-15T16:51:00Z">
              <w:rPr/>
            </w:rPrChange>
          </w:rPr>
          <w:t>]</w:t>
        </w:r>
      </w:ins>
    </w:p>
    <w:p w:rsidR="0049670D" w:rsidRPr="00A1115A" w:rsidRDefault="0049670D" w:rsidP="0049670D">
      <w:pPr>
        <w:pStyle w:val="4"/>
        <w:rPr>
          <w:ins w:id="3116" w:author="R4-2120763" w:date="2021-11-15T16:34:00Z"/>
        </w:rPr>
      </w:pPr>
      <w:bookmarkStart w:id="3117" w:name="_Toc87889303"/>
      <w:bookmarkStart w:id="3118" w:name="_Toc87952040"/>
      <w:ins w:id="3119" w:author="R4-2120763" w:date="2021-11-15T16:35:00Z">
        <w:r>
          <w:rPr>
            <w:lang w:eastAsia="zh-CN"/>
          </w:rPr>
          <w:t>7.4.</w:t>
        </w:r>
      </w:ins>
      <w:ins w:id="3120" w:author="R4-2120763" w:date="2021-11-15T16:34:00Z">
        <w:r>
          <w:rPr>
            <w:lang w:eastAsia="zh-CN"/>
          </w:rPr>
          <w:t>2.4</w:t>
        </w:r>
        <w:r w:rsidRPr="00827F45">
          <w:t xml:space="preserve"> </w:t>
        </w:r>
      </w:ins>
      <w:ins w:id="3121" w:author="R4-2120763" w:date="2021-11-15T16:35:00Z">
        <w:r>
          <w:tab/>
        </w:r>
      </w:ins>
      <w:ins w:id="3122" w:author="R4-2120763" w:date="2021-11-15T16:34:00Z">
        <w:r w:rsidRPr="00AE5665">
          <w:t>Output power dynamics</w:t>
        </w:r>
        <w:bookmarkEnd w:id="3117"/>
        <w:bookmarkEnd w:id="3118"/>
      </w:ins>
    </w:p>
    <w:p w:rsidR="0049670D" w:rsidRDefault="0049670D" w:rsidP="0049670D">
      <w:pPr>
        <w:jc w:val="both"/>
        <w:rPr>
          <w:ins w:id="3123" w:author="R4-2120763" w:date="2021-11-15T16:34:00Z"/>
        </w:rPr>
      </w:pPr>
      <w:ins w:id="3124" w:author="R4-2120763" w:date="2021-11-15T16:34:00Z">
        <w:r w:rsidRPr="00F615CB">
          <w:t xml:space="preserve">For Minimum output power, Transmit OFF power and Power control, the framework and requirements for </w:t>
        </w:r>
        <w:r>
          <w:t xml:space="preserve">existing </w:t>
        </w:r>
        <w:r w:rsidRPr="00F615CB">
          <w:t>TN UE can be reused for satellite UE.</w:t>
        </w:r>
        <w:r>
          <w:t xml:space="preserve"> T</w:t>
        </w:r>
        <w:r w:rsidRPr="00F615CB">
          <w:t>he minimum output power is -</w:t>
        </w:r>
        <w:r>
          <w:t>40</w:t>
        </w:r>
        <w:r w:rsidRPr="00F615CB">
          <w:t xml:space="preserve"> dBm for </w:t>
        </w:r>
        <w:r>
          <w:t>2</w:t>
        </w:r>
        <w:r w:rsidRPr="00F615CB">
          <w:t>0 MHz channel bandwidth.</w:t>
        </w:r>
        <w:r>
          <w:t xml:space="preserve"> The transmit OFF power is -50 dBm for 20MHz.</w:t>
        </w:r>
      </w:ins>
    </w:p>
    <w:p w:rsidR="0049670D" w:rsidRPr="00A1115A" w:rsidRDefault="0049670D" w:rsidP="0049670D">
      <w:pPr>
        <w:pStyle w:val="4"/>
        <w:rPr>
          <w:ins w:id="3125" w:author="R4-2120763" w:date="2021-11-15T16:34:00Z"/>
        </w:rPr>
      </w:pPr>
      <w:bookmarkStart w:id="3126" w:name="_Toc87889304"/>
      <w:bookmarkStart w:id="3127" w:name="_Toc87952041"/>
      <w:ins w:id="3128" w:author="R4-2120763" w:date="2021-11-15T16:35:00Z">
        <w:r>
          <w:rPr>
            <w:lang w:eastAsia="zh-CN"/>
          </w:rPr>
          <w:lastRenderedPageBreak/>
          <w:t>7.4.</w:t>
        </w:r>
      </w:ins>
      <w:ins w:id="3129" w:author="R4-2120763" w:date="2021-11-15T16:34:00Z">
        <w:r>
          <w:rPr>
            <w:lang w:eastAsia="zh-CN"/>
          </w:rPr>
          <w:t>2.5</w:t>
        </w:r>
        <w:r w:rsidRPr="00827F45">
          <w:t xml:space="preserve"> </w:t>
        </w:r>
        <w:r w:rsidRPr="00A1115A">
          <w:tab/>
        </w:r>
        <w:r w:rsidRPr="00F615CB">
          <w:t>Frequency error</w:t>
        </w:r>
        <w:bookmarkEnd w:id="3126"/>
        <w:bookmarkEnd w:id="3127"/>
      </w:ins>
    </w:p>
    <w:p w:rsidR="0049670D" w:rsidRDefault="0049670D" w:rsidP="0049670D">
      <w:pPr>
        <w:jc w:val="both"/>
        <w:rPr>
          <w:ins w:id="3130" w:author="R4-2120763" w:date="2021-11-15T16:34:00Z"/>
        </w:rPr>
      </w:pPr>
      <w:ins w:id="3131" w:author="R4-2120763" w:date="2021-11-15T16:34:00Z">
        <w:r w:rsidRPr="00A1115A">
          <w:t xml:space="preserve">The UE basic measurement interval of modulated carrier frequency is 1 UL slot. The mean value of basic measurements of UE modulated carrier frequency shall be accurate to within ± 0.1 PPM observed over a period of 1 ms of cumulated measurement intervals compared to the carrier frequency received from the </w:t>
        </w:r>
        <w:r>
          <w:t>Satellite Access Node</w:t>
        </w:r>
        <w:r w:rsidRPr="00A1115A">
          <w:t>.</w:t>
        </w:r>
      </w:ins>
    </w:p>
    <w:p w:rsidR="0049670D" w:rsidRDefault="0049670D" w:rsidP="0049670D">
      <w:pPr>
        <w:jc w:val="both"/>
        <w:rPr>
          <w:ins w:id="3132" w:author="R4-2120763" w:date="2021-11-15T16:34:00Z"/>
        </w:rPr>
      </w:pPr>
      <w:ins w:id="3133" w:author="R4-2120763" w:date="2021-11-15T16:34:00Z">
        <w:r>
          <w:t xml:space="preserve">NOTE: The requirements </w:t>
        </w:r>
        <w:r w:rsidRPr="006A775F">
          <w:t>is applicable only when PVT ephemeris updated</w:t>
        </w:r>
        <w:r>
          <w:t xml:space="preserve"> at least once [10] seconds.</w:t>
        </w:r>
      </w:ins>
    </w:p>
    <w:p w:rsidR="0049670D" w:rsidRPr="00A1115A" w:rsidRDefault="0049670D" w:rsidP="0049670D">
      <w:pPr>
        <w:pStyle w:val="4"/>
        <w:rPr>
          <w:ins w:id="3134" w:author="R4-2120763" w:date="2021-11-15T16:34:00Z"/>
        </w:rPr>
      </w:pPr>
      <w:bookmarkStart w:id="3135" w:name="_Toc87889305"/>
      <w:bookmarkStart w:id="3136" w:name="_Toc87952042"/>
      <w:ins w:id="3137" w:author="R4-2120763" w:date="2021-11-15T16:35:00Z">
        <w:r>
          <w:rPr>
            <w:lang w:eastAsia="zh-CN"/>
          </w:rPr>
          <w:t>7.4.</w:t>
        </w:r>
      </w:ins>
      <w:ins w:id="3138" w:author="R4-2120763" w:date="2021-11-15T16:34:00Z">
        <w:r>
          <w:rPr>
            <w:lang w:eastAsia="zh-CN"/>
          </w:rPr>
          <w:t>2.6</w:t>
        </w:r>
        <w:r w:rsidRPr="00827F45">
          <w:t xml:space="preserve"> </w:t>
        </w:r>
        <w:r w:rsidRPr="00A1115A">
          <w:tab/>
        </w:r>
        <w:r w:rsidRPr="00F615CB">
          <w:t>Transmit modulation quality</w:t>
        </w:r>
        <w:bookmarkEnd w:id="3135"/>
        <w:bookmarkEnd w:id="3136"/>
      </w:ins>
    </w:p>
    <w:p w:rsidR="0049670D" w:rsidRPr="00527BA1" w:rsidRDefault="00046B9C" w:rsidP="0049670D">
      <w:pPr>
        <w:pStyle w:val="Guidance"/>
        <w:rPr>
          <w:ins w:id="3139" w:author="R4-2120763" w:date="2021-11-15T16:34:00Z"/>
          <w:i w:val="0"/>
          <w:color w:val="auto"/>
          <w:rPrChange w:id="3140" w:author="JIN Yiran" w:date="2021-11-15T16:51:00Z">
            <w:rPr>
              <w:ins w:id="3141" w:author="R4-2120763" w:date="2021-11-15T16:34:00Z"/>
            </w:rPr>
          </w:rPrChange>
        </w:rPr>
      </w:pPr>
      <w:ins w:id="3142" w:author="JIN Yiran" w:date="2021-11-15T16:50:00Z">
        <w:r w:rsidRPr="00527BA1">
          <w:rPr>
            <w:i w:val="0"/>
            <w:color w:val="auto"/>
            <w:rPrChange w:id="3143" w:author="JIN Yiran" w:date="2021-11-15T16:51:00Z">
              <w:rPr/>
            </w:rPrChange>
          </w:rPr>
          <w:t xml:space="preserve">[To be </w:t>
        </w:r>
        <w:r w:rsidRPr="00527BA1">
          <w:rPr>
            <w:i w:val="0"/>
            <w:color w:val="auto"/>
            <w:lang w:eastAsia="zh-CN"/>
            <w:rPrChange w:id="3144" w:author="JIN Yiran" w:date="2021-11-15T16:51:00Z">
              <w:rPr>
                <w:lang w:eastAsia="zh-CN"/>
              </w:rPr>
            </w:rPrChange>
          </w:rPr>
          <w:t>updated</w:t>
        </w:r>
        <w:r w:rsidRPr="00527BA1">
          <w:rPr>
            <w:i w:val="0"/>
            <w:color w:val="auto"/>
            <w:rPrChange w:id="3145" w:author="JIN Yiran" w:date="2021-11-15T16:51:00Z">
              <w:rPr/>
            </w:rPrChange>
          </w:rPr>
          <w:t>]</w:t>
        </w:r>
      </w:ins>
      <w:ins w:id="3146" w:author="R4-2120763" w:date="2021-11-15T16:34:00Z">
        <w:del w:id="3147" w:author="JIN Yiran" w:date="2021-11-15T16:50:00Z">
          <w:r w:rsidR="0049670D" w:rsidRPr="00527BA1" w:rsidDel="00046B9C">
            <w:rPr>
              <w:i w:val="0"/>
              <w:color w:val="auto"/>
              <w:rPrChange w:id="3148" w:author="JIN Yiran" w:date="2021-11-15T16:51:00Z">
                <w:rPr/>
              </w:rPrChange>
            </w:rPr>
            <w:delText>TBD.</w:delText>
          </w:r>
        </w:del>
      </w:ins>
    </w:p>
    <w:p w:rsidR="0049670D" w:rsidRPr="00A1115A" w:rsidRDefault="0049670D" w:rsidP="0049670D">
      <w:pPr>
        <w:pStyle w:val="4"/>
        <w:rPr>
          <w:ins w:id="3149" w:author="R4-2120763" w:date="2021-11-15T16:34:00Z"/>
        </w:rPr>
      </w:pPr>
      <w:bookmarkStart w:id="3150" w:name="_Toc87889306"/>
      <w:bookmarkStart w:id="3151" w:name="_Toc87952043"/>
      <w:ins w:id="3152" w:author="R4-2120763" w:date="2021-11-15T16:35:00Z">
        <w:r>
          <w:rPr>
            <w:lang w:eastAsia="zh-CN"/>
          </w:rPr>
          <w:t>7.4.</w:t>
        </w:r>
      </w:ins>
      <w:ins w:id="3153" w:author="R4-2120763" w:date="2021-11-15T16:34:00Z">
        <w:r>
          <w:rPr>
            <w:lang w:eastAsia="zh-CN"/>
          </w:rPr>
          <w:t>2.7</w:t>
        </w:r>
        <w:r w:rsidRPr="00827F45">
          <w:t xml:space="preserve"> </w:t>
        </w:r>
        <w:r w:rsidRPr="00A1115A">
          <w:tab/>
        </w:r>
        <w:r w:rsidRPr="00F615CB">
          <w:t>Spectrum emission mask</w:t>
        </w:r>
        <w:bookmarkEnd w:id="3150"/>
        <w:bookmarkEnd w:id="3151"/>
      </w:ins>
    </w:p>
    <w:p w:rsidR="0049670D" w:rsidRPr="00527BA1" w:rsidRDefault="00527BA1" w:rsidP="0049670D">
      <w:pPr>
        <w:pStyle w:val="Guidance"/>
        <w:rPr>
          <w:ins w:id="3154" w:author="R4-2120763" w:date="2021-11-15T16:34:00Z"/>
          <w:i w:val="0"/>
          <w:color w:val="auto"/>
          <w:rPrChange w:id="3155" w:author="JIN Yiran" w:date="2021-11-15T16:51:00Z">
            <w:rPr>
              <w:ins w:id="3156" w:author="R4-2120763" w:date="2021-11-15T16:34:00Z"/>
            </w:rPr>
          </w:rPrChange>
        </w:rPr>
      </w:pPr>
      <w:ins w:id="3157" w:author="JIN Yiran" w:date="2021-11-15T16:50:00Z">
        <w:r w:rsidRPr="00527BA1">
          <w:rPr>
            <w:i w:val="0"/>
            <w:color w:val="auto"/>
            <w:rPrChange w:id="3158" w:author="JIN Yiran" w:date="2021-11-15T16:51:00Z">
              <w:rPr/>
            </w:rPrChange>
          </w:rPr>
          <w:t xml:space="preserve">[To be </w:t>
        </w:r>
        <w:r w:rsidRPr="00527BA1">
          <w:rPr>
            <w:i w:val="0"/>
            <w:color w:val="auto"/>
            <w:lang w:eastAsia="zh-CN"/>
            <w:rPrChange w:id="3159" w:author="JIN Yiran" w:date="2021-11-15T16:51:00Z">
              <w:rPr>
                <w:lang w:eastAsia="zh-CN"/>
              </w:rPr>
            </w:rPrChange>
          </w:rPr>
          <w:t>updated</w:t>
        </w:r>
        <w:r w:rsidRPr="00527BA1">
          <w:rPr>
            <w:i w:val="0"/>
            <w:color w:val="auto"/>
            <w:rPrChange w:id="3160" w:author="JIN Yiran" w:date="2021-11-15T16:51:00Z">
              <w:rPr/>
            </w:rPrChange>
          </w:rPr>
          <w:t>]</w:t>
        </w:r>
      </w:ins>
      <w:ins w:id="3161" w:author="R4-2120763" w:date="2021-11-15T16:34:00Z">
        <w:del w:id="3162" w:author="JIN Yiran" w:date="2021-11-15T16:50:00Z">
          <w:r w:rsidR="0049670D" w:rsidRPr="00527BA1" w:rsidDel="00527BA1">
            <w:rPr>
              <w:i w:val="0"/>
              <w:color w:val="auto"/>
              <w:rPrChange w:id="3163" w:author="JIN Yiran" w:date="2021-11-15T16:51:00Z">
                <w:rPr/>
              </w:rPrChange>
            </w:rPr>
            <w:delText>TBD.</w:delText>
          </w:r>
        </w:del>
      </w:ins>
    </w:p>
    <w:p w:rsidR="0049670D" w:rsidRPr="00A1115A" w:rsidRDefault="0049670D" w:rsidP="0049670D">
      <w:pPr>
        <w:pStyle w:val="4"/>
        <w:rPr>
          <w:ins w:id="3164" w:author="R4-2120763" w:date="2021-11-15T16:34:00Z"/>
        </w:rPr>
      </w:pPr>
      <w:bookmarkStart w:id="3165" w:name="_Toc87889307"/>
      <w:bookmarkStart w:id="3166" w:name="_Toc87952044"/>
      <w:ins w:id="3167" w:author="R4-2120763" w:date="2021-11-15T16:36:00Z">
        <w:r>
          <w:rPr>
            <w:lang w:eastAsia="zh-CN"/>
          </w:rPr>
          <w:t>7.4.</w:t>
        </w:r>
      </w:ins>
      <w:ins w:id="3168" w:author="R4-2120763" w:date="2021-11-15T16:34:00Z">
        <w:r>
          <w:rPr>
            <w:lang w:eastAsia="zh-CN"/>
          </w:rPr>
          <w:t>2.8</w:t>
        </w:r>
        <w:r w:rsidRPr="00827F45">
          <w:t xml:space="preserve"> </w:t>
        </w:r>
        <w:r w:rsidRPr="00A1115A">
          <w:tab/>
        </w:r>
        <w:r>
          <w:t>ACLR</w:t>
        </w:r>
        <w:bookmarkEnd w:id="3165"/>
        <w:bookmarkEnd w:id="3166"/>
      </w:ins>
    </w:p>
    <w:p w:rsidR="0049670D" w:rsidRPr="00527BA1" w:rsidRDefault="00527BA1" w:rsidP="00D45FCA">
      <w:pPr>
        <w:pStyle w:val="Guidance"/>
        <w:rPr>
          <w:ins w:id="3169" w:author="R4-2120763" w:date="2021-11-15T16:34:00Z"/>
          <w:i w:val="0"/>
          <w:color w:val="auto"/>
          <w:rPrChange w:id="3170" w:author="JIN Yiran" w:date="2021-11-15T16:51:00Z">
            <w:rPr>
              <w:ins w:id="3171" w:author="R4-2120763" w:date="2021-11-15T16:34:00Z"/>
            </w:rPr>
          </w:rPrChange>
        </w:rPr>
      </w:pPr>
      <w:ins w:id="3172" w:author="JIN Yiran" w:date="2021-11-15T16:51:00Z">
        <w:r w:rsidRPr="00527BA1">
          <w:rPr>
            <w:i w:val="0"/>
            <w:color w:val="auto"/>
            <w:rPrChange w:id="3173" w:author="JIN Yiran" w:date="2021-11-15T16:51:00Z">
              <w:rPr/>
            </w:rPrChange>
          </w:rPr>
          <w:t xml:space="preserve">[To be </w:t>
        </w:r>
        <w:r w:rsidRPr="00527BA1">
          <w:rPr>
            <w:i w:val="0"/>
            <w:color w:val="auto"/>
            <w:lang w:eastAsia="zh-CN"/>
            <w:rPrChange w:id="3174" w:author="JIN Yiran" w:date="2021-11-15T16:51:00Z">
              <w:rPr>
                <w:lang w:eastAsia="zh-CN"/>
              </w:rPr>
            </w:rPrChange>
          </w:rPr>
          <w:t>updated</w:t>
        </w:r>
        <w:r w:rsidRPr="00527BA1">
          <w:rPr>
            <w:i w:val="0"/>
            <w:color w:val="auto"/>
            <w:rPrChange w:id="3175" w:author="JIN Yiran" w:date="2021-11-15T16:51:00Z">
              <w:rPr/>
            </w:rPrChange>
          </w:rPr>
          <w:t>]</w:t>
        </w:r>
      </w:ins>
      <w:ins w:id="3176" w:author="R4-2120763" w:date="2021-11-15T16:34:00Z">
        <w:del w:id="3177" w:author="JIN Yiran" w:date="2021-11-15T16:51:00Z">
          <w:r w:rsidR="0049670D" w:rsidRPr="00527BA1" w:rsidDel="00527BA1">
            <w:rPr>
              <w:i w:val="0"/>
              <w:color w:val="auto"/>
              <w:rPrChange w:id="3178" w:author="JIN Yiran" w:date="2021-11-15T16:51:00Z">
                <w:rPr/>
              </w:rPrChange>
            </w:rPr>
            <w:delText>TBD.</w:delText>
          </w:r>
        </w:del>
      </w:ins>
    </w:p>
    <w:p w:rsidR="0049670D" w:rsidRDefault="00D45FCA" w:rsidP="0049670D">
      <w:pPr>
        <w:pStyle w:val="4"/>
        <w:rPr>
          <w:ins w:id="3179" w:author="R4-2120763" w:date="2021-11-15T16:34:00Z"/>
        </w:rPr>
      </w:pPr>
      <w:bookmarkStart w:id="3180" w:name="_Toc87889308"/>
      <w:bookmarkStart w:id="3181" w:name="_Toc87952045"/>
      <w:ins w:id="3182" w:author="R4-2120763" w:date="2021-11-15T16:36:00Z">
        <w:r>
          <w:rPr>
            <w:lang w:eastAsia="zh-CN"/>
          </w:rPr>
          <w:t>7.4.</w:t>
        </w:r>
      </w:ins>
      <w:ins w:id="3183" w:author="R4-2120763" w:date="2021-11-15T16:34:00Z">
        <w:r w:rsidR="0049670D">
          <w:rPr>
            <w:lang w:eastAsia="zh-CN"/>
          </w:rPr>
          <w:t>2.9</w:t>
        </w:r>
        <w:r w:rsidR="0049670D" w:rsidRPr="00827F45">
          <w:t xml:space="preserve"> </w:t>
        </w:r>
        <w:r w:rsidR="0049670D" w:rsidRPr="00A1115A">
          <w:tab/>
        </w:r>
        <w:r w:rsidR="0049670D" w:rsidRPr="00F615CB">
          <w:t>Spurious emissions</w:t>
        </w:r>
        <w:bookmarkEnd w:id="3180"/>
        <w:bookmarkEnd w:id="3181"/>
      </w:ins>
    </w:p>
    <w:p w:rsidR="002B0907" w:rsidRDefault="00527BA1" w:rsidP="0049670D">
      <w:pPr>
        <w:rPr>
          <w:ins w:id="3184" w:author="R4-2120772" w:date="2021-11-15T15:09:00Z"/>
        </w:rPr>
      </w:pPr>
      <w:ins w:id="3185" w:author="JIN Yiran" w:date="2021-11-15T16:51:00Z">
        <w:r>
          <w:t xml:space="preserve">[To be </w:t>
        </w:r>
        <w:r>
          <w:rPr>
            <w:rFonts w:hint="eastAsia"/>
            <w:lang w:eastAsia="zh-CN"/>
          </w:rPr>
          <w:t>updated</w:t>
        </w:r>
        <w:r>
          <w:t>]</w:t>
        </w:r>
      </w:ins>
      <w:ins w:id="3186" w:author="R4-2120763" w:date="2021-11-15T16:34:00Z">
        <w:del w:id="3187" w:author="JIN Yiran" w:date="2021-11-15T16:51:00Z">
          <w:r w:rsidR="0049670D" w:rsidDel="00527BA1">
            <w:delText>TBD.</w:delText>
          </w:r>
        </w:del>
      </w:ins>
    </w:p>
    <w:p w:rsidR="002B0907" w:rsidRDefault="002B0907" w:rsidP="002B0907">
      <w:pPr>
        <w:pStyle w:val="3"/>
        <w:ind w:left="0" w:firstLine="0"/>
        <w:rPr>
          <w:ins w:id="3188" w:author="R4-2120772" w:date="2021-11-15T15:09:00Z"/>
          <w:rFonts w:cs="Arial"/>
          <w:lang w:eastAsia="zh-CN"/>
        </w:rPr>
      </w:pPr>
      <w:bookmarkStart w:id="3189" w:name="_Toc87889309"/>
      <w:bookmarkStart w:id="3190" w:name="_Toc87952046"/>
      <w:ins w:id="3191" w:author="R4-2120772" w:date="2021-11-15T15:09:00Z">
        <w:r>
          <w:rPr>
            <w:lang w:eastAsia="zh-CN"/>
          </w:rPr>
          <w:t>7.4.3</w:t>
        </w:r>
        <w:r>
          <w:rPr>
            <w:rFonts w:cs="Arial"/>
            <w:lang w:eastAsia="zh-CN"/>
          </w:rPr>
          <w:tab/>
          <w:t>Receiver characteristics</w:t>
        </w:r>
        <w:bookmarkEnd w:id="3189"/>
        <w:bookmarkEnd w:id="3190"/>
      </w:ins>
    </w:p>
    <w:p w:rsidR="002B0907" w:rsidRDefault="002B0907" w:rsidP="002B0907">
      <w:pPr>
        <w:rPr>
          <w:ins w:id="3192" w:author="R4-2120772" w:date="2021-11-15T15:09:00Z"/>
        </w:rPr>
      </w:pPr>
      <w:ins w:id="3193" w:author="R4-2120772" w:date="2021-11-15T15:09:00Z">
        <w:r>
          <w:t xml:space="preserve">[To be </w:t>
        </w:r>
        <w:del w:id="3194" w:author="JIN Yiran" w:date="2021-11-15T16:52:00Z">
          <w:r w:rsidDel="00527BA1">
            <w:delText>added</w:delText>
          </w:r>
        </w:del>
      </w:ins>
      <w:ins w:id="3195" w:author="JIN Yiran" w:date="2021-11-15T16:52:00Z">
        <w:r w:rsidR="00527BA1">
          <w:t>updated</w:t>
        </w:r>
      </w:ins>
      <w:ins w:id="3196" w:author="R4-2120772" w:date="2021-11-15T15:09:00Z">
        <w:r>
          <w:t>]</w:t>
        </w:r>
      </w:ins>
    </w:p>
    <w:p w:rsidR="002B0907" w:rsidRDefault="002B0907" w:rsidP="002B0907">
      <w:pPr>
        <w:pStyle w:val="3"/>
        <w:ind w:left="0" w:firstLine="0"/>
        <w:rPr>
          <w:ins w:id="3197" w:author="R4-2120772" w:date="2021-11-15T15:09:00Z"/>
          <w:rFonts w:cs="Arial"/>
          <w:lang w:eastAsia="zh-CN"/>
        </w:rPr>
      </w:pPr>
      <w:bookmarkStart w:id="3198" w:name="_Toc87889310"/>
      <w:bookmarkStart w:id="3199" w:name="_Toc87952047"/>
      <w:ins w:id="3200" w:author="R4-2120772" w:date="2021-11-15T15:09:00Z">
        <w:r>
          <w:rPr>
            <w:lang w:eastAsia="zh-CN"/>
          </w:rPr>
          <w:t>7.4.4</w:t>
        </w:r>
        <w:r>
          <w:rPr>
            <w:rFonts w:cs="Arial"/>
            <w:lang w:eastAsia="zh-CN"/>
          </w:rPr>
          <w:tab/>
          <w:t>Others</w:t>
        </w:r>
        <w:bookmarkEnd w:id="3198"/>
        <w:bookmarkEnd w:id="3199"/>
      </w:ins>
    </w:p>
    <w:p w:rsidR="00D84F72" w:rsidRDefault="002B0907" w:rsidP="00527BA1">
      <w:pPr>
        <w:rPr>
          <w:lang w:eastAsia="zh-CN"/>
        </w:rPr>
      </w:pPr>
      <w:ins w:id="3201" w:author="R4-2120772" w:date="2021-11-15T15:09:00Z">
        <w:r>
          <w:t>[To be</w:t>
        </w:r>
        <w:del w:id="3202" w:author="JIN Yiran" w:date="2021-11-15T16:52:00Z">
          <w:r w:rsidDel="00527BA1">
            <w:delText xml:space="preserve"> added</w:delText>
          </w:r>
        </w:del>
      </w:ins>
      <w:ins w:id="3203" w:author="JIN Yiran" w:date="2021-11-15T16:52:00Z">
        <w:r w:rsidR="00527BA1">
          <w:t>updated</w:t>
        </w:r>
      </w:ins>
      <w:ins w:id="3204" w:author="R4-2120772" w:date="2021-11-15T15:09:00Z">
        <w:r>
          <w:t>]</w:t>
        </w:r>
      </w:ins>
    </w:p>
    <w:p w:rsidR="00D84F72" w:rsidRDefault="00D84F72">
      <w:bookmarkStart w:id="3205" w:name="clause4"/>
      <w:bookmarkEnd w:id="3205"/>
    </w:p>
    <w:p w:rsidR="00D84F72" w:rsidRDefault="00783A88">
      <w:pPr>
        <w:pStyle w:val="8"/>
      </w:pPr>
      <w:bookmarkStart w:id="3206" w:name="startOfAnnexes"/>
      <w:bookmarkStart w:id="3207" w:name="tsgNames"/>
      <w:bookmarkEnd w:id="3206"/>
      <w:bookmarkEnd w:id="3207"/>
      <w:r>
        <w:br w:type="page"/>
      </w:r>
    </w:p>
    <w:p w:rsidR="00D84F72" w:rsidDel="00137C9E" w:rsidRDefault="00783A88">
      <w:pPr>
        <w:pStyle w:val="9"/>
        <w:rPr>
          <w:del w:id="3208" w:author="JIN Yiran" w:date="2021-11-16T10:37:00Z"/>
        </w:rPr>
      </w:pPr>
      <w:bookmarkStart w:id="3209" w:name="_Toc87889311"/>
      <w:bookmarkStart w:id="3210" w:name="_Toc87952048"/>
      <w:r>
        <w:lastRenderedPageBreak/>
        <w:t>Annex A:</w:t>
      </w:r>
      <w:r>
        <w:br/>
      </w:r>
      <w:ins w:id="3211" w:author="R4-2120772" w:date="2021-11-15T15:14:00Z">
        <w:r w:rsidR="002B0907">
          <w:rPr>
            <w:lang w:eastAsia="zh-CN"/>
          </w:rPr>
          <w:t xml:space="preserve">Calibration </w:t>
        </w:r>
        <w:r w:rsidR="002B0907">
          <w:t>results of NTN components</w:t>
        </w:r>
      </w:ins>
      <w:bookmarkEnd w:id="3209"/>
      <w:bookmarkEnd w:id="3210"/>
    </w:p>
    <w:p w:rsidR="00D84F72" w:rsidRDefault="00783A88">
      <w:pPr>
        <w:pStyle w:val="9"/>
        <w:pPrChange w:id="3212" w:author="JIN Yiran" w:date="2021-11-16T10:37:00Z">
          <w:pPr>
            <w:pStyle w:val="Guidance"/>
          </w:pPr>
        </w:pPrChange>
      </w:pPr>
      <w:del w:id="3213" w:author="JIN Yiran" w:date="2021-11-16T10:37:00Z">
        <w:r w:rsidDel="00137C9E">
          <w:delText>Informative annexes in Technical Reports do not use "(informative") in the title, since all annexes in TRs are informative. Use style "Heading 9" in TRs.</w:delText>
        </w:r>
      </w:del>
    </w:p>
    <w:p w:rsidR="00C87AF8" w:rsidRDefault="00C87AF8" w:rsidP="00C87AF8">
      <w:pPr>
        <w:pStyle w:val="2"/>
        <w:ind w:left="432" w:hanging="432"/>
        <w:rPr>
          <w:ins w:id="3214" w:author="R4-2120772" w:date="2021-11-15T15:14:00Z"/>
        </w:rPr>
      </w:pPr>
      <w:bookmarkStart w:id="3215" w:name="_Toc87889312"/>
      <w:bookmarkStart w:id="3216" w:name="_Toc87952049"/>
      <w:ins w:id="3217" w:author="R4-2120772" w:date="2021-11-15T15:14:00Z">
        <w:r>
          <w:t>A.1 Calibration assumptions</w:t>
        </w:r>
        <w:bookmarkEnd w:id="3215"/>
        <w:bookmarkEnd w:id="3216"/>
      </w:ins>
    </w:p>
    <w:p w:rsidR="00C87AF8" w:rsidRDefault="00C87AF8" w:rsidP="00C87AF8">
      <w:pPr>
        <w:rPr>
          <w:ins w:id="3218" w:author="R4-2120772" w:date="2021-11-15T15:14:00Z"/>
          <w:rFonts w:eastAsia="MS Mincho"/>
        </w:rPr>
      </w:pPr>
      <w:ins w:id="3219" w:author="R4-2120772" w:date="2021-11-15T15:14:00Z">
        <w:r>
          <w:rPr>
            <w:rFonts w:eastAsia="MS Mincho"/>
          </w:rPr>
          <w:t>Assumptions in Section 6.2 are adopted as baseline for calibration. It should be noted there are different parts which are listed in Table A.1-1.</w:t>
        </w:r>
      </w:ins>
    </w:p>
    <w:p w:rsidR="00C87AF8" w:rsidRDefault="00C87AF8" w:rsidP="00C87AF8">
      <w:pPr>
        <w:rPr>
          <w:ins w:id="3220" w:author="R4-2120772" w:date="2021-11-15T15:14:00Z"/>
          <w:rFonts w:eastAsia="MS Mincho"/>
        </w:rPr>
      </w:pPr>
    </w:p>
    <w:p w:rsidR="00C87AF8" w:rsidRDefault="00C87AF8" w:rsidP="00C87AF8">
      <w:pPr>
        <w:keepNext/>
        <w:keepLines/>
        <w:spacing w:after="80"/>
        <w:jc w:val="center"/>
        <w:rPr>
          <w:ins w:id="3221" w:author="R4-2120772" w:date="2021-11-15T15:14:00Z"/>
          <w:rFonts w:eastAsia="Calibri"/>
          <w:b/>
          <w:sz w:val="18"/>
        </w:rPr>
      </w:pPr>
      <w:ins w:id="3222" w:author="R4-2120772" w:date="2021-11-15T15:14:00Z">
        <w:r>
          <w:rPr>
            <w:rFonts w:ascii="Arial" w:eastAsia="Calibri" w:hAnsi="Arial"/>
            <w:b/>
            <w:sz w:val="18"/>
          </w:rPr>
          <w:t>T</w:t>
        </w:r>
        <w:r>
          <w:rPr>
            <w:rFonts w:ascii="Arial" w:eastAsia="Calibri" w:hAnsi="Arial" w:hint="eastAsia"/>
            <w:b/>
            <w:sz w:val="18"/>
          </w:rPr>
          <w:t xml:space="preserve">able </w:t>
        </w:r>
        <w:r>
          <w:rPr>
            <w:rFonts w:ascii="Arial" w:eastAsia="Calibri" w:hAnsi="Arial"/>
            <w:b/>
            <w:sz w:val="18"/>
          </w:rPr>
          <w:t>A.1-1 NTN Assumptions for calibration</w:t>
        </w:r>
      </w:ins>
    </w:p>
    <w:tbl>
      <w:tblPr>
        <w:tblStyle w:val="a8"/>
        <w:tblW w:w="0" w:type="auto"/>
        <w:jc w:val="center"/>
        <w:tblLook w:val="04A0" w:firstRow="1" w:lastRow="0" w:firstColumn="1" w:lastColumn="0" w:noHBand="0" w:noVBand="1"/>
      </w:tblPr>
      <w:tblGrid>
        <w:gridCol w:w="2355"/>
        <w:gridCol w:w="2334"/>
        <w:gridCol w:w="4668"/>
      </w:tblGrid>
      <w:tr w:rsidR="00C87AF8" w:rsidTr="0087751E">
        <w:trPr>
          <w:trHeight w:val="330"/>
          <w:jc w:val="center"/>
          <w:ins w:id="3223" w:author="R4-2120772" w:date="2021-11-15T15:14:00Z"/>
        </w:trPr>
        <w:tc>
          <w:tcPr>
            <w:tcW w:w="2355" w:type="dxa"/>
            <w:vMerge w:val="restart"/>
            <w:vAlign w:val="center"/>
          </w:tcPr>
          <w:p w:rsidR="00C87AF8" w:rsidRDefault="00C87AF8" w:rsidP="00C87AF8">
            <w:pPr>
              <w:spacing w:after="120"/>
              <w:jc w:val="center"/>
              <w:rPr>
                <w:ins w:id="3224" w:author="R4-2120772" w:date="2021-11-15T15:14:00Z"/>
                <w:rFonts w:eastAsia="MS Mincho"/>
                <w:b/>
                <w:bCs/>
              </w:rPr>
            </w:pPr>
            <w:ins w:id="3225" w:author="R4-2120772" w:date="2021-11-15T15:14:00Z">
              <w:r>
                <w:rPr>
                  <w:rFonts w:eastAsia="MS Mincho" w:hint="eastAsia"/>
                  <w:b/>
                  <w:bCs/>
                </w:rPr>
                <w:t>Propagatoin model 38.811 considerations</w:t>
              </w:r>
            </w:ins>
          </w:p>
        </w:tc>
        <w:tc>
          <w:tcPr>
            <w:tcW w:w="2334" w:type="dxa"/>
            <w:vAlign w:val="center"/>
          </w:tcPr>
          <w:p w:rsidR="00C87AF8" w:rsidRDefault="00C87AF8" w:rsidP="00C87AF8">
            <w:pPr>
              <w:spacing w:after="120"/>
              <w:jc w:val="center"/>
              <w:rPr>
                <w:ins w:id="3226" w:author="R4-2120772" w:date="2021-11-15T15:14:00Z"/>
                <w:rFonts w:eastAsia="MS Mincho"/>
              </w:rPr>
            </w:pPr>
            <w:ins w:id="3227" w:author="R4-2120772" w:date="2021-11-15T15:14:00Z">
              <w:r>
                <w:rPr>
                  <w:rFonts w:eastAsia="MS Mincho" w:hint="eastAsia"/>
                </w:rPr>
                <w:t>Basic path loss</w:t>
              </w:r>
            </w:ins>
          </w:p>
        </w:tc>
        <w:tc>
          <w:tcPr>
            <w:tcW w:w="4668" w:type="dxa"/>
            <w:noWrap/>
          </w:tcPr>
          <w:p w:rsidR="00C87AF8" w:rsidRDefault="00C87AF8" w:rsidP="00C87AF8">
            <w:pPr>
              <w:spacing w:after="120"/>
              <w:rPr>
                <w:ins w:id="3228" w:author="R4-2120772" w:date="2021-11-15T15:14:00Z"/>
                <w:rFonts w:eastAsia="MS Mincho"/>
              </w:rPr>
            </w:pPr>
            <w:ins w:id="3229" w:author="R4-2120772" w:date="2021-11-15T15:14:00Z">
              <w:r>
                <w:rPr>
                  <w:rFonts w:eastAsia="MS Mincho"/>
                </w:rPr>
                <w:t>Yes</w:t>
              </w:r>
            </w:ins>
          </w:p>
        </w:tc>
      </w:tr>
      <w:tr w:rsidR="00C87AF8" w:rsidTr="0087751E">
        <w:trPr>
          <w:trHeight w:val="330"/>
          <w:jc w:val="center"/>
          <w:ins w:id="3230" w:author="R4-2120772" w:date="2021-11-15T15:14:00Z"/>
        </w:trPr>
        <w:tc>
          <w:tcPr>
            <w:tcW w:w="2355" w:type="dxa"/>
            <w:vMerge/>
            <w:vAlign w:val="center"/>
          </w:tcPr>
          <w:p w:rsidR="00C87AF8" w:rsidRDefault="00C87AF8" w:rsidP="00C87AF8">
            <w:pPr>
              <w:spacing w:after="120"/>
              <w:jc w:val="center"/>
              <w:rPr>
                <w:ins w:id="3231" w:author="R4-2120772" w:date="2021-11-15T15:14:00Z"/>
                <w:rFonts w:eastAsia="MS Mincho"/>
                <w:b/>
                <w:bCs/>
              </w:rPr>
            </w:pPr>
          </w:p>
        </w:tc>
        <w:tc>
          <w:tcPr>
            <w:tcW w:w="2334" w:type="dxa"/>
            <w:vAlign w:val="center"/>
          </w:tcPr>
          <w:p w:rsidR="00C87AF8" w:rsidRDefault="00C87AF8" w:rsidP="00C87AF8">
            <w:pPr>
              <w:spacing w:after="120"/>
              <w:jc w:val="center"/>
              <w:rPr>
                <w:ins w:id="3232" w:author="R4-2120772" w:date="2021-11-15T15:14:00Z"/>
                <w:rFonts w:eastAsia="MS Mincho"/>
              </w:rPr>
            </w:pPr>
            <w:ins w:id="3233" w:author="R4-2120772" w:date="2021-11-15T15:14:00Z">
              <w:r>
                <w:rPr>
                  <w:rFonts w:eastAsia="MS Mincho" w:hint="eastAsia"/>
                </w:rPr>
                <w:t>Atmospheric loss</w:t>
              </w:r>
            </w:ins>
          </w:p>
        </w:tc>
        <w:tc>
          <w:tcPr>
            <w:tcW w:w="4668" w:type="dxa"/>
            <w:noWrap/>
          </w:tcPr>
          <w:p w:rsidR="00C87AF8" w:rsidRDefault="00C87AF8" w:rsidP="00C87AF8">
            <w:pPr>
              <w:spacing w:after="120"/>
              <w:rPr>
                <w:ins w:id="3234" w:author="R4-2120772" w:date="2021-11-15T15:14:00Z"/>
                <w:rFonts w:eastAsia="MS Mincho"/>
              </w:rPr>
            </w:pPr>
            <w:ins w:id="3235" w:author="R4-2120772" w:date="2021-11-15T15:14:00Z">
              <w:r>
                <w:rPr>
                  <w:rFonts w:eastAsia="MS Mincho"/>
                </w:rPr>
                <w:t>0</w:t>
              </w:r>
            </w:ins>
          </w:p>
        </w:tc>
      </w:tr>
      <w:tr w:rsidR="00C87AF8" w:rsidTr="0087751E">
        <w:trPr>
          <w:trHeight w:val="330"/>
          <w:jc w:val="center"/>
          <w:ins w:id="3236" w:author="R4-2120772" w:date="2021-11-15T15:14:00Z"/>
        </w:trPr>
        <w:tc>
          <w:tcPr>
            <w:tcW w:w="2355" w:type="dxa"/>
            <w:vMerge/>
            <w:vAlign w:val="center"/>
          </w:tcPr>
          <w:p w:rsidR="00C87AF8" w:rsidRDefault="00C87AF8" w:rsidP="00C87AF8">
            <w:pPr>
              <w:spacing w:after="120"/>
              <w:jc w:val="center"/>
              <w:rPr>
                <w:ins w:id="3237" w:author="R4-2120772" w:date="2021-11-15T15:14:00Z"/>
                <w:rFonts w:eastAsia="MS Mincho"/>
                <w:b/>
                <w:bCs/>
              </w:rPr>
            </w:pPr>
          </w:p>
        </w:tc>
        <w:tc>
          <w:tcPr>
            <w:tcW w:w="2334" w:type="dxa"/>
            <w:vAlign w:val="center"/>
          </w:tcPr>
          <w:p w:rsidR="00C87AF8" w:rsidRDefault="00C87AF8" w:rsidP="00C87AF8">
            <w:pPr>
              <w:spacing w:after="120"/>
              <w:jc w:val="center"/>
              <w:rPr>
                <w:ins w:id="3238" w:author="R4-2120772" w:date="2021-11-15T15:14:00Z"/>
                <w:rFonts w:eastAsia="MS Mincho"/>
              </w:rPr>
            </w:pPr>
            <w:ins w:id="3239" w:author="R4-2120772" w:date="2021-11-15T15:14:00Z">
              <w:r>
                <w:rPr>
                  <w:rFonts w:eastAsia="MS Mincho" w:hint="eastAsia"/>
                </w:rPr>
                <w:t>Ionospheric or scintillation loss</w:t>
              </w:r>
            </w:ins>
          </w:p>
        </w:tc>
        <w:tc>
          <w:tcPr>
            <w:tcW w:w="4668" w:type="dxa"/>
            <w:noWrap/>
          </w:tcPr>
          <w:p w:rsidR="00C87AF8" w:rsidRDefault="00C87AF8" w:rsidP="00C87AF8">
            <w:pPr>
              <w:spacing w:after="120"/>
              <w:rPr>
                <w:ins w:id="3240" w:author="R4-2120772" w:date="2021-11-15T15:14:00Z"/>
                <w:rFonts w:eastAsia="MS Mincho"/>
              </w:rPr>
            </w:pPr>
            <w:ins w:id="3241" w:author="R4-2120772" w:date="2021-11-15T15:14:00Z">
              <w:r>
                <w:rPr>
                  <w:rFonts w:eastAsia="MS Mincho"/>
                </w:rPr>
                <w:t>0</w:t>
              </w:r>
            </w:ins>
          </w:p>
        </w:tc>
      </w:tr>
      <w:tr w:rsidR="00C87AF8" w:rsidTr="0087751E">
        <w:trPr>
          <w:trHeight w:val="345"/>
          <w:jc w:val="center"/>
          <w:ins w:id="3242" w:author="R4-2120772" w:date="2021-11-15T15:14:00Z"/>
        </w:trPr>
        <w:tc>
          <w:tcPr>
            <w:tcW w:w="2355" w:type="dxa"/>
            <w:vMerge/>
            <w:vAlign w:val="center"/>
          </w:tcPr>
          <w:p w:rsidR="00C87AF8" w:rsidRDefault="00C87AF8" w:rsidP="00C87AF8">
            <w:pPr>
              <w:spacing w:after="120"/>
              <w:jc w:val="center"/>
              <w:rPr>
                <w:ins w:id="3243" w:author="R4-2120772" w:date="2021-11-15T15:14:00Z"/>
                <w:rFonts w:eastAsia="MS Mincho"/>
                <w:b/>
                <w:bCs/>
              </w:rPr>
            </w:pPr>
          </w:p>
        </w:tc>
        <w:tc>
          <w:tcPr>
            <w:tcW w:w="2334" w:type="dxa"/>
            <w:vAlign w:val="center"/>
          </w:tcPr>
          <w:p w:rsidR="00C87AF8" w:rsidRDefault="00C87AF8" w:rsidP="00C87AF8">
            <w:pPr>
              <w:spacing w:after="120"/>
              <w:jc w:val="center"/>
              <w:rPr>
                <w:ins w:id="3244" w:author="R4-2120772" w:date="2021-11-15T15:14:00Z"/>
                <w:rFonts w:eastAsia="MS Mincho"/>
              </w:rPr>
            </w:pPr>
            <w:ins w:id="3245" w:author="R4-2120772" w:date="2021-11-15T15:14:00Z">
              <w:r>
                <w:rPr>
                  <w:rFonts w:eastAsia="MS Mincho" w:hint="eastAsia"/>
                </w:rPr>
                <w:t>O2I / building-entry loss</w:t>
              </w:r>
            </w:ins>
          </w:p>
        </w:tc>
        <w:tc>
          <w:tcPr>
            <w:tcW w:w="4668" w:type="dxa"/>
            <w:noWrap/>
          </w:tcPr>
          <w:p w:rsidR="00C87AF8" w:rsidRDefault="00C87AF8" w:rsidP="00C87AF8">
            <w:pPr>
              <w:spacing w:after="120"/>
              <w:rPr>
                <w:ins w:id="3246" w:author="R4-2120772" w:date="2021-11-15T15:14:00Z"/>
                <w:rFonts w:eastAsia="MS Mincho"/>
              </w:rPr>
            </w:pPr>
            <w:ins w:id="3247" w:author="R4-2120772" w:date="2021-11-15T15:14:00Z">
              <w:r>
                <w:rPr>
                  <w:rFonts w:eastAsia="MS Mincho"/>
                </w:rPr>
                <w:t>N/A</w:t>
              </w:r>
            </w:ins>
          </w:p>
        </w:tc>
      </w:tr>
      <w:tr w:rsidR="00C87AF8" w:rsidTr="0087751E">
        <w:trPr>
          <w:trHeight w:val="330"/>
          <w:jc w:val="center"/>
          <w:ins w:id="3248" w:author="R4-2120772" w:date="2021-11-15T15:14:00Z"/>
        </w:trPr>
        <w:tc>
          <w:tcPr>
            <w:tcW w:w="2355" w:type="dxa"/>
            <w:vMerge w:val="restart"/>
            <w:vAlign w:val="center"/>
          </w:tcPr>
          <w:p w:rsidR="00C87AF8" w:rsidRDefault="00C87AF8" w:rsidP="00C87AF8">
            <w:pPr>
              <w:spacing w:after="120"/>
              <w:jc w:val="center"/>
              <w:rPr>
                <w:ins w:id="3249" w:author="R4-2120772" w:date="2021-11-15T15:14:00Z"/>
                <w:rFonts w:eastAsia="MS Mincho"/>
                <w:b/>
                <w:bCs/>
              </w:rPr>
            </w:pPr>
            <w:ins w:id="3250" w:author="R4-2120772" w:date="2021-11-15T15:14:00Z">
              <w:r>
                <w:rPr>
                  <w:rFonts w:eastAsia="MS Mincho" w:hint="eastAsia"/>
                  <w:b/>
                  <w:bCs/>
                </w:rPr>
                <w:t>NTN SINR</w:t>
              </w:r>
            </w:ins>
          </w:p>
        </w:tc>
        <w:tc>
          <w:tcPr>
            <w:tcW w:w="2334" w:type="dxa"/>
            <w:vAlign w:val="center"/>
          </w:tcPr>
          <w:p w:rsidR="00C87AF8" w:rsidRDefault="00C87AF8" w:rsidP="00C87AF8">
            <w:pPr>
              <w:spacing w:after="120"/>
              <w:jc w:val="center"/>
              <w:rPr>
                <w:ins w:id="3251" w:author="R4-2120772" w:date="2021-11-15T15:14:00Z"/>
                <w:rFonts w:eastAsia="MS Mincho"/>
              </w:rPr>
            </w:pPr>
            <w:ins w:id="3252" w:author="R4-2120772" w:date="2021-11-15T15:14:00Z">
              <w:r>
                <w:rPr>
                  <w:rFonts w:eastAsia="MS Mincho" w:hint="eastAsia"/>
                </w:rPr>
                <w:t>SINR statistics target</w:t>
              </w:r>
            </w:ins>
          </w:p>
        </w:tc>
        <w:tc>
          <w:tcPr>
            <w:tcW w:w="4668" w:type="dxa"/>
            <w:noWrap/>
          </w:tcPr>
          <w:p w:rsidR="00C87AF8" w:rsidRDefault="00C87AF8" w:rsidP="00C87AF8">
            <w:pPr>
              <w:spacing w:after="120"/>
              <w:rPr>
                <w:ins w:id="3253" w:author="R4-2120772" w:date="2021-11-15T15:14:00Z"/>
                <w:rFonts w:eastAsia="MS Mincho"/>
              </w:rPr>
            </w:pPr>
            <w:ins w:id="3254" w:author="R4-2120772" w:date="2021-11-15T15:14:00Z">
              <w:r>
                <w:rPr>
                  <w:rFonts w:eastAsia="MS Mincho" w:hint="eastAsia"/>
                </w:rPr>
                <w:t>Central beam (UL/DL)</w:t>
              </w:r>
            </w:ins>
          </w:p>
        </w:tc>
      </w:tr>
      <w:tr w:rsidR="00C87AF8" w:rsidTr="0087751E">
        <w:trPr>
          <w:trHeight w:val="330"/>
          <w:jc w:val="center"/>
          <w:ins w:id="3255" w:author="R4-2120772" w:date="2021-11-15T15:14:00Z"/>
        </w:trPr>
        <w:tc>
          <w:tcPr>
            <w:tcW w:w="2355" w:type="dxa"/>
            <w:vMerge/>
            <w:vAlign w:val="center"/>
          </w:tcPr>
          <w:p w:rsidR="00C87AF8" w:rsidRDefault="00C87AF8" w:rsidP="00C87AF8">
            <w:pPr>
              <w:spacing w:after="120"/>
              <w:jc w:val="center"/>
              <w:rPr>
                <w:ins w:id="3256" w:author="R4-2120772" w:date="2021-11-15T15:14:00Z"/>
                <w:rFonts w:eastAsia="MS Mincho"/>
                <w:b/>
                <w:bCs/>
              </w:rPr>
            </w:pPr>
          </w:p>
        </w:tc>
        <w:tc>
          <w:tcPr>
            <w:tcW w:w="2334" w:type="dxa"/>
            <w:vAlign w:val="center"/>
          </w:tcPr>
          <w:p w:rsidR="00C87AF8" w:rsidRDefault="00C87AF8" w:rsidP="00C87AF8">
            <w:pPr>
              <w:spacing w:after="120"/>
              <w:jc w:val="center"/>
              <w:rPr>
                <w:ins w:id="3257" w:author="R4-2120772" w:date="2021-11-15T15:14:00Z"/>
                <w:rFonts w:eastAsia="MS Mincho"/>
              </w:rPr>
            </w:pPr>
            <w:ins w:id="3258" w:author="R4-2120772" w:date="2021-11-15T15:14:00Z">
              <w:r>
                <w:rPr>
                  <w:rFonts w:eastAsia="MS Mincho" w:hint="eastAsia"/>
                </w:rPr>
                <w:t>Interference</w:t>
              </w:r>
            </w:ins>
          </w:p>
        </w:tc>
        <w:tc>
          <w:tcPr>
            <w:tcW w:w="4668" w:type="dxa"/>
            <w:noWrap/>
          </w:tcPr>
          <w:p w:rsidR="00C87AF8" w:rsidRDefault="00C87AF8" w:rsidP="00C87AF8">
            <w:pPr>
              <w:spacing w:after="120"/>
              <w:rPr>
                <w:ins w:id="3259" w:author="R4-2120772" w:date="2021-11-15T15:14:00Z"/>
                <w:rFonts w:eastAsia="MS Mincho"/>
              </w:rPr>
            </w:pPr>
            <w:ins w:id="3260" w:author="R4-2120772" w:date="2021-11-15T15:14:00Z">
              <w:r>
                <w:rPr>
                  <w:rFonts w:eastAsia="MS Mincho" w:hint="eastAsia"/>
                </w:rPr>
                <w:t>Co-channel interference from 6 adjacent beams </w:t>
              </w:r>
            </w:ins>
          </w:p>
        </w:tc>
      </w:tr>
      <w:tr w:rsidR="00C87AF8" w:rsidTr="0087751E">
        <w:trPr>
          <w:trHeight w:val="345"/>
          <w:jc w:val="center"/>
          <w:ins w:id="3261" w:author="R4-2120772" w:date="2021-11-15T15:14:00Z"/>
        </w:trPr>
        <w:tc>
          <w:tcPr>
            <w:tcW w:w="2355" w:type="dxa"/>
            <w:vMerge/>
            <w:vAlign w:val="center"/>
          </w:tcPr>
          <w:p w:rsidR="00C87AF8" w:rsidRDefault="00C87AF8" w:rsidP="00C87AF8">
            <w:pPr>
              <w:spacing w:after="120"/>
              <w:jc w:val="center"/>
              <w:rPr>
                <w:ins w:id="3262" w:author="R4-2120772" w:date="2021-11-15T15:14:00Z"/>
                <w:rFonts w:eastAsia="MS Mincho"/>
                <w:b/>
                <w:bCs/>
              </w:rPr>
            </w:pPr>
          </w:p>
        </w:tc>
        <w:tc>
          <w:tcPr>
            <w:tcW w:w="2334" w:type="dxa"/>
            <w:vAlign w:val="center"/>
          </w:tcPr>
          <w:p w:rsidR="00C87AF8" w:rsidRDefault="00C87AF8" w:rsidP="00C87AF8">
            <w:pPr>
              <w:spacing w:after="120"/>
              <w:jc w:val="center"/>
              <w:rPr>
                <w:ins w:id="3263" w:author="R4-2120772" w:date="2021-11-15T15:14:00Z"/>
                <w:rFonts w:eastAsia="MS Mincho"/>
              </w:rPr>
            </w:pPr>
            <w:ins w:id="3264" w:author="R4-2120772" w:date="2021-11-15T15:14:00Z">
              <w:r>
                <w:rPr>
                  <w:rFonts w:eastAsia="MS Mincho" w:hint="eastAsia"/>
                </w:rPr>
                <w:t>BW / #UE</w:t>
              </w:r>
            </w:ins>
          </w:p>
        </w:tc>
        <w:tc>
          <w:tcPr>
            <w:tcW w:w="4668" w:type="dxa"/>
            <w:noWrap/>
          </w:tcPr>
          <w:p w:rsidR="00C87AF8" w:rsidRDefault="00C87AF8" w:rsidP="00C87AF8">
            <w:pPr>
              <w:spacing w:after="120"/>
              <w:rPr>
                <w:ins w:id="3265" w:author="R4-2120772" w:date="2021-11-15T15:14:00Z"/>
                <w:rFonts w:eastAsia="MS Mincho"/>
              </w:rPr>
            </w:pPr>
            <w:ins w:id="3266" w:author="R4-2120772" w:date="2021-11-15T15:14:00Z">
              <w:r>
                <w:rPr>
                  <w:rFonts w:eastAsia="MS Mincho" w:hint="eastAsia"/>
                </w:rPr>
                <w:t>20MHz / 1 DL, 3UL </w:t>
              </w:r>
            </w:ins>
          </w:p>
        </w:tc>
      </w:tr>
      <w:tr w:rsidR="00C87AF8" w:rsidTr="0087751E">
        <w:trPr>
          <w:trHeight w:val="345"/>
          <w:jc w:val="center"/>
          <w:ins w:id="3267" w:author="R4-2120772" w:date="2021-11-15T15:14:00Z"/>
        </w:trPr>
        <w:tc>
          <w:tcPr>
            <w:tcW w:w="2355" w:type="dxa"/>
            <w:vMerge/>
            <w:vAlign w:val="center"/>
          </w:tcPr>
          <w:p w:rsidR="00C87AF8" w:rsidRDefault="00C87AF8" w:rsidP="00C87AF8">
            <w:pPr>
              <w:spacing w:after="120"/>
              <w:jc w:val="center"/>
              <w:rPr>
                <w:ins w:id="3268" w:author="R4-2120772" w:date="2021-11-15T15:14:00Z"/>
                <w:rFonts w:eastAsia="MS Mincho"/>
                <w:b/>
                <w:bCs/>
              </w:rPr>
            </w:pPr>
          </w:p>
        </w:tc>
        <w:tc>
          <w:tcPr>
            <w:tcW w:w="2334" w:type="dxa"/>
            <w:vAlign w:val="center"/>
          </w:tcPr>
          <w:p w:rsidR="00C87AF8" w:rsidRDefault="00C87AF8" w:rsidP="00C87AF8">
            <w:pPr>
              <w:spacing w:after="120"/>
              <w:jc w:val="center"/>
              <w:rPr>
                <w:ins w:id="3269" w:author="R4-2120772" w:date="2021-11-15T15:14:00Z"/>
                <w:rFonts w:eastAsia="MS Mincho"/>
              </w:rPr>
            </w:pPr>
            <w:ins w:id="3270" w:author="R4-2120772" w:date="2021-11-15T15:14:00Z">
              <w:r>
                <w:rPr>
                  <w:rFonts w:eastAsia="MS Mincho" w:hint="eastAsia"/>
                </w:rPr>
                <w:t>Polarization gain with 3dB</w:t>
              </w:r>
            </w:ins>
          </w:p>
        </w:tc>
        <w:tc>
          <w:tcPr>
            <w:tcW w:w="4668" w:type="dxa"/>
            <w:noWrap/>
          </w:tcPr>
          <w:p w:rsidR="00C87AF8" w:rsidRDefault="00C87AF8" w:rsidP="00C87AF8">
            <w:pPr>
              <w:spacing w:after="120"/>
              <w:rPr>
                <w:ins w:id="3271" w:author="R4-2120772" w:date="2021-11-15T15:14:00Z"/>
                <w:rFonts w:eastAsia="MS Mincho"/>
              </w:rPr>
            </w:pPr>
            <w:ins w:id="3272" w:author="R4-2120772" w:date="2021-11-15T15:14:00Z">
              <w:r>
                <w:rPr>
                  <w:rFonts w:eastAsia="MS Mincho" w:hint="eastAsia"/>
                </w:rPr>
                <w:t>not considered</w:t>
              </w:r>
            </w:ins>
          </w:p>
        </w:tc>
      </w:tr>
      <w:tr w:rsidR="00C87AF8" w:rsidTr="0087751E">
        <w:trPr>
          <w:trHeight w:val="345"/>
          <w:jc w:val="center"/>
          <w:ins w:id="3273" w:author="R4-2120772" w:date="2021-11-15T15:14:00Z"/>
        </w:trPr>
        <w:tc>
          <w:tcPr>
            <w:tcW w:w="2355" w:type="dxa"/>
            <w:vMerge/>
            <w:vAlign w:val="center"/>
          </w:tcPr>
          <w:p w:rsidR="00C87AF8" w:rsidRDefault="00C87AF8" w:rsidP="00C87AF8">
            <w:pPr>
              <w:spacing w:after="120"/>
              <w:jc w:val="center"/>
              <w:rPr>
                <w:ins w:id="3274" w:author="R4-2120772" w:date="2021-11-15T15:14:00Z"/>
                <w:rFonts w:eastAsia="MS Mincho"/>
                <w:b/>
                <w:bCs/>
              </w:rPr>
            </w:pPr>
          </w:p>
        </w:tc>
        <w:tc>
          <w:tcPr>
            <w:tcW w:w="2334" w:type="dxa"/>
            <w:vAlign w:val="center"/>
          </w:tcPr>
          <w:p w:rsidR="00C87AF8" w:rsidRDefault="00C87AF8" w:rsidP="00C87AF8">
            <w:pPr>
              <w:spacing w:after="120"/>
              <w:jc w:val="center"/>
              <w:rPr>
                <w:ins w:id="3275" w:author="R4-2120772" w:date="2021-11-15T15:14:00Z"/>
                <w:rFonts w:eastAsia="MS Mincho"/>
              </w:rPr>
            </w:pPr>
            <w:ins w:id="3276" w:author="R4-2120772" w:date="2021-11-15T15:14:00Z">
              <w:r>
                <w:rPr>
                  <w:rFonts w:eastAsia="MS Mincho" w:hint="eastAsia"/>
                </w:rPr>
                <w:t>Elevation angle</w:t>
              </w:r>
            </w:ins>
          </w:p>
        </w:tc>
        <w:tc>
          <w:tcPr>
            <w:tcW w:w="4668" w:type="dxa"/>
            <w:noWrap/>
          </w:tcPr>
          <w:p w:rsidR="00C87AF8" w:rsidRDefault="00C87AF8" w:rsidP="00C87AF8">
            <w:pPr>
              <w:spacing w:after="120"/>
              <w:rPr>
                <w:ins w:id="3277" w:author="R4-2120772" w:date="2021-11-15T15:14:00Z"/>
                <w:rFonts w:eastAsia="MS Mincho"/>
              </w:rPr>
            </w:pPr>
            <w:ins w:id="3278" w:author="R4-2120772" w:date="2021-11-15T15:14:00Z">
              <w:r>
                <w:rPr>
                  <w:rFonts w:eastAsia="MS Mincho" w:hint="eastAsia"/>
                </w:rPr>
                <w:t>90 degrees for GEO and LEO</w:t>
              </w:r>
            </w:ins>
          </w:p>
        </w:tc>
      </w:tr>
      <w:tr w:rsidR="00C87AF8" w:rsidTr="0087751E">
        <w:trPr>
          <w:trHeight w:val="600"/>
          <w:jc w:val="center"/>
          <w:ins w:id="3279" w:author="R4-2120772" w:date="2021-11-15T15:14:00Z"/>
        </w:trPr>
        <w:tc>
          <w:tcPr>
            <w:tcW w:w="2355" w:type="dxa"/>
            <w:vMerge w:val="restart"/>
            <w:vAlign w:val="center"/>
          </w:tcPr>
          <w:p w:rsidR="00C87AF8" w:rsidRDefault="00C87AF8" w:rsidP="00C87AF8">
            <w:pPr>
              <w:spacing w:after="120"/>
              <w:jc w:val="center"/>
              <w:rPr>
                <w:ins w:id="3280" w:author="R4-2120772" w:date="2021-11-15T15:14:00Z"/>
                <w:rFonts w:eastAsia="MS Mincho"/>
                <w:b/>
                <w:bCs/>
              </w:rPr>
            </w:pPr>
            <w:ins w:id="3281" w:author="R4-2120772" w:date="2021-11-15T15:14:00Z">
              <w:r>
                <w:rPr>
                  <w:rFonts w:eastAsia="MS Mincho"/>
                  <w:b/>
                  <w:bCs/>
                </w:rPr>
                <w:t>HAPS SINR</w:t>
              </w:r>
            </w:ins>
          </w:p>
        </w:tc>
        <w:tc>
          <w:tcPr>
            <w:tcW w:w="2334" w:type="dxa"/>
            <w:vAlign w:val="center"/>
          </w:tcPr>
          <w:p w:rsidR="00C87AF8" w:rsidRDefault="00C87AF8" w:rsidP="00C87AF8">
            <w:pPr>
              <w:spacing w:after="120"/>
              <w:jc w:val="center"/>
              <w:rPr>
                <w:ins w:id="3282" w:author="R4-2120772" w:date="2021-11-15T15:14:00Z"/>
                <w:rFonts w:eastAsia="MS Mincho"/>
              </w:rPr>
            </w:pPr>
            <w:ins w:id="3283" w:author="R4-2120772" w:date="2021-11-15T15:14:00Z">
              <w:r>
                <w:rPr>
                  <w:rFonts w:eastAsia="MS Mincho" w:hint="eastAsia"/>
                </w:rPr>
                <w:t>SINR statistics target</w:t>
              </w:r>
            </w:ins>
          </w:p>
        </w:tc>
        <w:tc>
          <w:tcPr>
            <w:tcW w:w="4668" w:type="dxa"/>
          </w:tcPr>
          <w:p w:rsidR="00C87AF8" w:rsidRDefault="00C87AF8" w:rsidP="00C87AF8">
            <w:pPr>
              <w:spacing w:after="120"/>
              <w:rPr>
                <w:ins w:id="3284" w:author="R4-2120772" w:date="2021-11-15T15:14:00Z"/>
                <w:rFonts w:eastAsia="MS Mincho"/>
              </w:rPr>
            </w:pPr>
            <w:ins w:id="3285" w:author="R4-2120772" w:date="2021-11-15T15:14:00Z">
              <w:r>
                <w:rPr>
                  <w:rFonts w:eastAsia="MS Mincho"/>
                </w:rPr>
                <w:t>7 cells for DL and UL, HAPS UE is uniformly distributed in 7 cells</w:t>
              </w:r>
            </w:ins>
          </w:p>
        </w:tc>
      </w:tr>
      <w:tr w:rsidR="00C87AF8" w:rsidTr="0087751E">
        <w:trPr>
          <w:trHeight w:val="330"/>
          <w:jc w:val="center"/>
          <w:ins w:id="3286" w:author="R4-2120772" w:date="2021-11-15T15:14:00Z"/>
        </w:trPr>
        <w:tc>
          <w:tcPr>
            <w:tcW w:w="2355" w:type="dxa"/>
            <w:vMerge/>
            <w:vAlign w:val="center"/>
          </w:tcPr>
          <w:p w:rsidR="00C87AF8" w:rsidRDefault="00C87AF8" w:rsidP="00C87AF8">
            <w:pPr>
              <w:spacing w:after="120"/>
              <w:jc w:val="center"/>
              <w:rPr>
                <w:ins w:id="3287" w:author="R4-2120772" w:date="2021-11-15T15:14:00Z"/>
                <w:rFonts w:eastAsia="MS Mincho"/>
                <w:b/>
                <w:bCs/>
              </w:rPr>
            </w:pPr>
          </w:p>
        </w:tc>
        <w:tc>
          <w:tcPr>
            <w:tcW w:w="2334" w:type="dxa"/>
            <w:vAlign w:val="center"/>
          </w:tcPr>
          <w:p w:rsidR="00C87AF8" w:rsidRDefault="00C87AF8" w:rsidP="00C87AF8">
            <w:pPr>
              <w:spacing w:after="120"/>
              <w:jc w:val="center"/>
              <w:rPr>
                <w:ins w:id="3288" w:author="R4-2120772" w:date="2021-11-15T15:14:00Z"/>
                <w:rFonts w:eastAsia="MS Mincho"/>
              </w:rPr>
            </w:pPr>
            <w:ins w:id="3289" w:author="R4-2120772" w:date="2021-11-15T15:14:00Z">
              <w:r>
                <w:rPr>
                  <w:rFonts w:eastAsia="MS Mincho" w:hint="eastAsia"/>
                </w:rPr>
                <w:t>Interference</w:t>
              </w:r>
            </w:ins>
          </w:p>
        </w:tc>
        <w:tc>
          <w:tcPr>
            <w:tcW w:w="4668" w:type="dxa"/>
            <w:noWrap/>
          </w:tcPr>
          <w:p w:rsidR="00C87AF8" w:rsidRDefault="00C87AF8" w:rsidP="00C87AF8">
            <w:pPr>
              <w:spacing w:after="120"/>
              <w:rPr>
                <w:ins w:id="3290" w:author="R4-2120772" w:date="2021-11-15T15:14:00Z"/>
                <w:rFonts w:eastAsia="MS Mincho"/>
              </w:rPr>
            </w:pPr>
            <w:ins w:id="3291" w:author="R4-2120772" w:date="2021-11-15T15:14:00Z">
              <w:r>
                <w:rPr>
                  <w:rFonts w:eastAsia="MS Mincho"/>
                </w:rPr>
                <w:t xml:space="preserve">Co- channel interference from other 6 cells </w:t>
              </w:r>
            </w:ins>
          </w:p>
        </w:tc>
      </w:tr>
      <w:tr w:rsidR="00C87AF8" w:rsidTr="0087751E">
        <w:trPr>
          <w:trHeight w:val="330"/>
          <w:jc w:val="center"/>
          <w:ins w:id="3292" w:author="R4-2120772" w:date="2021-11-15T15:14:00Z"/>
        </w:trPr>
        <w:tc>
          <w:tcPr>
            <w:tcW w:w="2355" w:type="dxa"/>
            <w:vMerge/>
            <w:vAlign w:val="center"/>
          </w:tcPr>
          <w:p w:rsidR="00C87AF8" w:rsidRDefault="00C87AF8" w:rsidP="00C87AF8">
            <w:pPr>
              <w:spacing w:after="120"/>
              <w:jc w:val="center"/>
              <w:rPr>
                <w:ins w:id="3293" w:author="R4-2120772" w:date="2021-11-15T15:14:00Z"/>
                <w:rFonts w:eastAsia="MS Mincho"/>
                <w:b/>
                <w:bCs/>
              </w:rPr>
            </w:pPr>
          </w:p>
        </w:tc>
        <w:tc>
          <w:tcPr>
            <w:tcW w:w="2334" w:type="dxa"/>
            <w:vAlign w:val="center"/>
          </w:tcPr>
          <w:p w:rsidR="00C87AF8" w:rsidRDefault="00C87AF8" w:rsidP="00C87AF8">
            <w:pPr>
              <w:spacing w:after="120"/>
              <w:jc w:val="center"/>
              <w:rPr>
                <w:ins w:id="3294" w:author="R4-2120772" w:date="2021-11-15T15:14:00Z"/>
                <w:rFonts w:eastAsia="MS Mincho"/>
              </w:rPr>
            </w:pPr>
            <w:ins w:id="3295" w:author="R4-2120772" w:date="2021-11-15T15:14:00Z">
              <w:r>
                <w:rPr>
                  <w:rFonts w:eastAsia="MS Mincho" w:hint="eastAsia"/>
                </w:rPr>
                <w:t>BW / #UE</w:t>
              </w:r>
            </w:ins>
          </w:p>
        </w:tc>
        <w:tc>
          <w:tcPr>
            <w:tcW w:w="4668" w:type="dxa"/>
            <w:noWrap/>
          </w:tcPr>
          <w:p w:rsidR="00C87AF8" w:rsidRDefault="00C87AF8" w:rsidP="00C87AF8">
            <w:pPr>
              <w:spacing w:after="120"/>
              <w:rPr>
                <w:ins w:id="3296" w:author="R4-2120772" w:date="2021-11-15T15:14:00Z"/>
                <w:rFonts w:eastAsia="MS Mincho"/>
              </w:rPr>
            </w:pPr>
            <w:ins w:id="3297" w:author="R4-2120772" w:date="2021-11-15T15:14:00Z">
              <w:r>
                <w:rPr>
                  <w:rFonts w:eastAsia="MS Mincho"/>
                </w:rPr>
                <w:t>20MHz/1DL, 3UL and each UE BW is 0.36MHz</w:t>
              </w:r>
            </w:ins>
          </w:p>
        </w:tc>
      </w:tr>
      <w:tr w:rsidR="00C87AF8" w:rsidTr="0087751E">
        <w:trPr>
          <w:trHeight w:val="345"/>
          <w:jc w:val="center"/>
          <w:ins w:id="3298" w:author="R4-2120772" w:date="2021-11-15T15:14:00Z"/>
        </w:trPr>
        <w:tc>
          <w:tcPr>
            <w:tcW w:w="2355" w:type="dxa"/>
            <w:vMerge/>
            <w:vAlign w:val="center"/>
          </w:tcPr>
          <w:p w:rsidR="00C87AF8" w:rsidRDefault="00C87AF8" w:rsidP="00C87AF8">
            <w:pPr>
              <w:spacing w:after="120"/>
              <w:jc w:val="center"/>
              <w:rPr>
                <w:ins w:id="3299" w:author="R4-2120772" w:date="2021-11-15T15:14:00Z"/>
                <w:rFonts w:eastAsia="MS Mincho"/>
                <w:b/>
                <w:bCs/>
              </w:rPr>
            </w:pPr>
          </w:p>
        </w:tc>
        <w:tc>
          <w:tcPr>
            <w:tcW w:w="2334" w:type="dxa"/>
            <w:vAlign w:val="center"/>
          </w:tcPr>
          <w:p w:rsidR="00C87AF8" w:rsidRDefault="00C87AF8" w:rsidP="00C87AF8">
            <w:pPr>
              <w:spacing w:after="120"/>
              <w:jc w:val="center"/>
              <w:rPr>
                <w:ins w:id="3300" w:author="R4-2120772" w:date="2021-11-15T15:14:00Z"/>
                <w:rFonts w:eastAsia="MS Mincho"/>
              </w:rPr>
            </w:pPr>
            <w:ins w:id="3301" w:author="R4-2120772" w:date="2021-11-15T15:14:00Z">
              <w:r>
                <w:rPr>
                  <w:rFonts w:eastAsia="MS Mincho" w:hint="eastAsia"/>
                </w:rPr>
                <w:t>Polarization gain with 3dB</w:t>
              </w:r>
            </w:ins>
          </w:p>
        </w:tc>
        <w:tc>
          <w:tcPr>
            <w:tcW w:w="4668" w:type="dxa"/>
            <w:noWrap/>
          </w:tcPr>
          <w:p w:rsidR="00C87AF8" w:rsidRDefault="00C87AF8" w:rsidP="00C87AF8">
            <w:pPr>
              <w:spacing w:after="120"/>
              <w:rPr>
                <w:ins w:id="3302" w:author="R4-2120772" w:date="2021-11-15T15:14:00Z"/>
                <w:rFonts w:eastAsia="MS Mincho"/>
              </w:rPr>
            </w:pPr>
            <w:ins w:id="3303" w:author="R4-2120772" w:date="2021-11-15T15:14:00Z">
              <w:r>
                <w:rPr>
                  <w:rFonts w:eastAsia="MS Mincho"/>
                </w:rPr>
                <w:t xml:space="preserve">considered </w:t>
              </w:r>
            </w:ins>
          </w:p>
        </w:tc>
      </w:tr>
      <w:tr w:rsidR="00C87AF8" w:rsidTr="0087751E">
        <w:trPr>
          <w:trHeight w:val="330"/>
          <w:jc w:val="center"/>
          <w:ins w:id="3304" w:author="R4-2120772" w:date="2021-11-15T15:14:00Z"/>
        </w:trPr>
        <w:tc>
          <w:tcPr>
            <w:tcW w:w="2355" w:type="dxa"/>
            <w:vMerge w:val="restart"/>
            <w:vAlign w:val="center"/>
          </w:tcPr>
          <w:p w:rsidR="00C87AF8" w:rsidRDefault="00C87AF8" w:rsidP="00C87AF8">
            <w:pPr>
              <w:spacing w:after="120"/>
              <w:jc w:val="center"/>
              <w:rPr>
                <w:ins w:id="3305" w:author="R4-2120772" w:date="2021-11-15T15:14:00Z"/>
                <w:rFonts w:eastAsia="MS Mincho"/>
                <w:b/>
                <w:bCs/>
              </w:rPr>
            </w:pPr>
            <w:ins w:id="3306" w:author="R4-2120772" w:date="2021-11-15T15:14:00Z">
              <w:r>
                <w:rPr>
                  <w:rFonts w:eastAsia="MS Mincho" w:hint="eastAsia"/>
                  <w:b/>
                  <w:bCs/>
                </w:rPr>
                <w:t>Propagatoin model 38.811 considerations for HAPS</w:t>
              </w:r>
            </w:ins>
          </w:p>
        </w:tc>
        <w:tc>
          <w:tcPr>
            <w:tcW w:w="2334" w:type="dxa"/>
            <w:vAlign w:val="center"/>
          </w:tcPr>
          <w:p w:rsidR="00C87AF8" w:rsidRDefault="00C87AF8" w:rsidP="00C87AF8">
            <w:pPr>
              <w:spacing w:after="120"/>
              <w:jc w:val="center"/>
              <w:rPr>
                <w:ins w:id="3307" w:author="R4-2120772" w:date="2021-11-15T15:14:00Z"/>
                <w:rFonts w:eastAsia="MS Mincho"/>
              </w:rPr>
            </w:pPr>
            <w:ins w:id="3308" w:author="R4-2120772" w:date="2021-11-15T15:14:00Z">
              <w:r>
                <w:rPr>
                  <w:rFonts w:eastAsia="MS Mincho" w:hint="eastAsia"/>
                </w:rPr>
                <w:t>Basic path loss</w:t>
              </w:r>
            </w:ins>
          </w:p>
        </w:tc>
        <w:tc>
          <w:tcPr>
            <w:tcW w:w="4668" w:type="dxa"/>
            <w:noWrap/>
          </w:tcPr>
          <w:p w:rsidR="00C87AF8" w:rsidRDefault="00C87AF8" w:rsidP="00C87AF8">
            <w:pPr>
              <w:spacing w:after="120"/>
              <w:rPr>
                <w:ins w:id="3309" w:author="R4-2120772" w:date="2021-11-15T15:14:00Z"/>
                <w:rFonts w:eastAsia="MS Mincho"/>
              </w:rPr>
            </w:pPr>
            <w:ins w:id="3310" w:author="R4-2120772" w:date="2021-11-15T15:14:00Z">
              <w:r>
                <w:rPr>
                  <w:rFonts w:eastAsia="MS Mincho"/>
                </w:rPr>
                <w:t>yes</w:t>
              </w:r>
            </w:ins>
          </w:p>
        </w:tc>
      </w:tr>
      <w:tr w:rsidR="00C87AF8" w:rsidTr="0087751E">
        <w:trPr>
          <w:trHeight w:val="330"/>
          <w:jc w:val="center"/>
          <w:ins w:id="3311" w:author="R4-2120772" w:date="2021-11-15T15:14:00Z"/>
        </w:trPr>
        <w:tc>
          <w:tcPr>
            <w:tcW w:w="2355" w:type="dxa"/>
            <w:vMerge/>
            <w:vAlign w:val="center"/>
          </w:tcPr>
          <w:p w:rsidR="00C87AF8" w:rsidRDefault="00C87AF8" w:rsidP="00C87AF8">
            <w:pPr>
              <w:spacing w:after="120"/>
              <w:jc w:val="center"/>
              <w:rPr>
                <w:ins w:id="3312" w:author="R4-2120772" w:date="2021-11-15T15:14:00Z"/>
                <w:rFonts w:eastAsia="MS Mincho"/>
                <w:b/>
                <w:bCs/>
              </w:rPr>
            </w:pPr>
          </w:p>
        </w:tc>
        <w:tc>
          <w:tcPr>
            <w:tcW w:w="2334" w:type="dxa"/>
            <w:vAlign w:val="center"/>
          </w:tcPr>
          <w:p w:rsidR="00C87AF8" w:rsidRDefault="00C87AF8" w:rsidP="00C87AF8">
            <w:pPr>
              <w:spacing w:after="120"/>
              <w:jc w:val="center"/>
              <w:rPr>
                <w:ins w:id="3313" w:author="R4-2120772" w:date="2021-11-15T15:14:00Z"/>
                <w:rFonts w:eastAsia="MS Mincho"/>
              </w:rPr>
            </w:pPr>
            <w:ins w:id="3314" w:author="R4-2120772" w:date="2021-11-15T15:14:00Z">
              <w:r>
                <w:rPr>
                  <w:rFonts w:eastAsia="MS Mincho" w:hint="eastAsia"/>
                </w:rPr>
                <w:t>Atmospheric loss</w:t>
              </w:r>
            </w:ins>
          </w:p>
        </w:tc>
        <w:tc>
          <w:tcPr>
            <w:tcW w:w="4668" w:type="dxa"/>
            <w:noWrap/>
          </w:tcPr>
          <w:p w:rsidR="00C87AF8" w:rsidRDefault="00C87AF8" w:rsidP="00C87AF8">
            <w:pPr>
              <w:spacing w:after="120"/>
              <w:rPr>
                <w:ins w:id="3315" w:author="R4-2120772" w:date="2021-11-15T15:14:00Z"/>
                <w:rFonts w:eastAsia="MS Mincho"/>
              </w:rPr>
            </w:pPr>
            <w:ins w:id="3316" w:author="R4-2120772" w:date="2021-11-15T15:14:00Z">
              <w:r>
                <w:rPr>
                  <w:rFonts w:eastAsia="MS Mincho"/>
                </w:rPr>
                <w:t>0</w:t>
              </w:r>
            </w:ins>
          </w:p>
        </w:tc>
      </w:tr>
      <w:tr w:rsidR="00C87AF8" w:rsidTr="0087751E">
        <w:trPr>
          <w:trHeight w:val="330"/>
          <w:jc w:val="center"/>
          <w:ins w:id="3317" w:author="R4-2120772" w:date="2021-11-15T15:14:00Z"/>
        </w:trPr>
        <w:tc>
          <w:tcPr>
            <w:tcW w:w="2355" w:type="dxa"/>
            <w:vMerge/>
            <w:vAlign w:val="center"/>
          </w:tcPr>
          <w:p w:rsidR="00C87AF8" w:rsidRDefault="00C87AF8" w:rsidP="00C87AF8">
            <w:pPr>
              <w:spacing w:after="120"/>
              <w:jc w:val="center"/>
              <w:rPr>
                <w:ins w:id="3318" w:author="R4-2120772" w:date="2021-11-15T15:14:00Z"/>
                <w:rFonts w:eastAsia="MS Mincho"/>
                <w:b/>
                <w:bCs/>
              </w:rPr>
            </w:pPr>
          </w:p>
        </w:tc>
        <w:tc>
          <w:tcPr>
            <w:tcW w:w="2334" w:type="dxa"/>
            <w:vAlign w:val="center"/>
          </w:tcPr>
          <w:p w:rsidR="00C87AF8" w:rsidRDefault="00C87AF8" w:rsidP="00C87AF8">
            <w:pPr>
              <w:spacing w:after="120"/>
              <w:jc w:val="center"/>
              <w:rPr>
                <w:ins w:id="3319" w:author="R4-2120772" w:date="2021-11-15T15:14:00Z"/>
                <w:rFonts w:eastAsia="MS Mincho"/>
              </w:rPr>
            </w:pPr>
            <w:ins w:id="3320" w:author="R4-2120772" w:date="2021-11-15T15:14:00Z">
              <w:r>
                <w:rPr>
                  <w:rFonts w:eastAsia="MS Mincho" w:hint="eastAsia"/>
                </w:rPr>
                <w:t>Ionospheric or scintillation loss</w:t>
              </w:r>
            </w:ins>
          </w:p>
        </w:tc>
        <w:tc>
          <w:tcPr>
            <w:tcW w:w="4668" w:type="dxa"/>
            <w:noWrap/>
          </w:tcPr>
          <w:p w:rsidR="00C87AF8" w:rsidRDefault="00C87AF8" w:rsidP="00C87AF8">
            <w:pPr>
              <w:spacing w:after="120"/>
              <w:rPr>
                <w:ins w:id="3321" w:author="R4-2120772" w:date="2021-11-15T15:14:00Z"/>
                <w:rFonts w:eastAsia="MS Mincho"/>
              </w:rPr>
            </w:pPr>
            <w:ins w:id="3322" w:author="R4-2120772" w:date="2021-11-15T15:14:00Z">
              <w:r>
                <w:rPr>
                  <w:rFonts w:eastAsia="MS Mincho"/>
                </w:rPr>
                <w:t>0</w:t>
              </w:r>
            </w:ins>
          </w:p>
        </w:tc>
      </w:tr>
      <w:tr w:rsidR="00C87AF8" w:rsidTr="0087751E">
        <w:trPr>
          <w:trHeight w:val="345"/>
          <w:jc w:val="center"/>
          <w:ins w:id="3323" w:author="R4-2120772" w:date="2021-11-15T15:14:00Z"/>
        </w:trPr>
        <w:tc>
          <w:tcPr>
            <w:tcW w:w="2355" w:type="dxa"/>
            <w:vMerge/>
            <w:vAlign w:val="center"/>
          </w:tcPr>
          <w:p w:rsidR="00C87AF8" w:rsidRDefault="00C87AF8" w:rsidP="00C87AF8">
            <w:pPr>
              <w:spacing w:after="120"/>
              <w:jc w:val="center"/>
              <w:rPr>
                <w:ins w:id="3324" w:author="R4-2120772" w:date="2021-11-15T15:14:00Z"/>
                <w:rFonts w:eastAsia="MS Mincho"/>
                <w:b/>
                <w:bCs/>
              </w:rPr>
            </w:pPr>
          </w:p>
        </w:tc>
        <w:tc>
          <w:tcPr>
            <w:tcW w:w="2334" w:type="dxa"/>
            <w:vAlign w:val="center"/>
          </w:tcPr>
          <w:p w:rsidR="00C87AF8" w:rsidRDefault="00C87AF8" w:rsidP="00C87AF8">
            <w:pPr>
              <w:spacing w:after="120"/>
              <w:jc w:val="center"/>
              <w:rPr>
                <w:ins w:id="3325" w:author="R4-2120772" w:date="2021-11-15T15:14:00Z"/>
                <w:rFonts w:eastAsia="MS Mincho"/>
              </w:rPr>
            </w:pPr>
            <w:ins w:id="3326" w:author="R4-2120772" w:date="2021-11-15T15:14:00Z">
              <w:r>
                <w:rPr>
                  <w:rFonts w:eastAsia="MS Mincho" w:hint="eastAsia"/>
                </w:rPr>
                <w:t>O2I / building-entry loss</w:t>
              </w:r>
            </w:ins>
          </w:p>
        </w:tc>
        <w:tc>
          <w:tcPr>
            <w:tcW w:w="4668" w:type="dxa"/>
            <w:noWrap/>
          </w:tcPr>
          <w:p w:rsidR="00C87AF8" w:rsidRDefault="00C87AF8" w:rsidP="00C87AF8">
            <w:pPr>
              <w:spacing w:after="120"/>
              <w:rPr>
                <w:ins w:id="3327" w:author="R4-2120772" w:date="2021-11-15T15:14:00Z"/>
                <w:rFonts w:eastAsia="MS Mincho"/>
              </w:rPr>
            </w:pPr>
            <w:ins w:id="3328" w:author="R4-2120772" w:date="2021-11-15T15:14:00Z">
              <w:r>
                <w:rPr>
                  <w:rFonts w:eastAsia="MS Mincho"/>
                </w:rPr>
                <w:t>0</w:t>
              </w:r>
            </w:ins>
          </w:p>
        </w:tc>
      </w:tr>
      <w:tr w:rsidR="00C87AF8" w:rsidTr="0087751E">
        <w:trPr>
          <w:trHeight w:val="300"/>
          <w:jc w:val="center"/>
          <w:ins w:id="3329" w:author="R4-2120772" w:date="2021-11-15T15:14:00Z"/>
        </w:trPr>
        <w:tc>
          <w:tcPr>
            <w:tcW w:w="2355" w:type="dxa"/>
            <w:vMerge w:val="restart"/>
            <w:noWrap/>
            <w:vAlign w:val="center"/>
          </w:tcPr>
          <w:p w:rsidR="00C87AF8" w:rsidRDefault="00C87AF8" w:rsidP="00C87AF8">
            <w:pPr>
              <w:spacing w:after="120"/>
              <w:jc w:val="center"/>
              <w:rPr>
                <w:ins w:id="3330" w:author="R4-2120772" w:date="2021-11-15T15:14:00Z"/>
                <w:rFonts w:eastAsia="MS Mincho"/>
                <w:b/>
                <w:bCs/>
              </w:rPr>
            </w:pPr>
            <w:ins w:id="3331" w:author="R4-2120772" w:date="2021-11-15T15:14:00Z">
              <w:r>
                <w:rPr>
                  <w:rFonts w:eastAsia="MS Mincho"/>
                  <w:b/>
                  <w:bCs/>
                </w:rPr>
                <w:t>HAPS</w:t>
              </w:r>
            </w:ins>
          </w:p>
        </w:tc>
        <w:tc>
          <w:tcPr>
            <w:tcW w:w="2334" w:type="dxa"/>
            <w:noWrap/>
            <w:vAlign w:val="center"/>
          </w:tcPr>
          <w:p w:rsidR="00C87AF8" w:rsidRDefault="00C87AF8" w:rsidP="00C87AF8">
            <w:pPr>
              <w:spacing w:after="120"/>
              <w:jc w:val="center"/>
              <w:rPr>
                <w:ins w:id="3332" w:author="R4-2120772" w:date="2021-11-15T15:14:00Z"/>
                <w:rFonts w:eastAsia="MS Mincho"/>
              </w:rPr>
            </w:pPr>
            <w:ins w:id="3333" w:author="R4-2120772" w:date="2021-11-15T15:14:00Z">
              <w:r>
                <w:rPr>
                  <w:rFonts w:eastAsia="MS Mincho"/>
                </w:rPr>
                <w:t>power control parmater</w:t>
              </w:r>
            </w:ins>
          </w:p>
        </w:tc>
        <w:tc>
          <w:tcPr>
            <w:tcW w:w="4668" w:type="dxa"/>
            <w:noWrap/>
          </w:tcPr>
          <w:p w:rsidR="00C87AF8" w:rsidRDefault="00C87AF8" w:rsidP="00C87AF8">
            <w:pPr>
              <w:spacing w:after="120"/>
              <w:rPr>
                <w:ins w:id="3334" w:author="R4-2120772" w:date="2021-11-15T15:14:00Z"/>
                <w:rFonts w:eastAsia="MS Mincho"/>
              </w:rPr>
            </w:pPr>
            <w:ins w:id="3335" w:author="R4-2120772" w:date="2021-11-15T15:14:00Z">
              <w:r>
                <w:rPr>
                  <w:rFonts w:eastAsia="MS Mincho"/>
                </w:rPr>
                <w:t>gamma =1, CL-ile = 121.45</w:t>
              </w:r>
            </w:ins>
          </w:p>
        </w:tc>
      </w:tr>
      <w:tr w:rsidR="00C87AF8" w:rsidTr="0087751E">
        <w:trPr>
          <w:trHeight w:val="915"/>
          <w:jc w:val="center"/>
          <w:ins w:id="3336" w:author="R4-2120772" w:date="2021-11-15T15:14:00Z"/>
        </w:trPr>
        <w:tc>
          <w:tcPr>
            <w:tcW w:w="2355" w:type="dxa"/>
            <w:vMerge/>
            <w:vAlign w:val="center"/>
          </w:tcPr>
          <w:p w:rsidR="00C87AF8" w:rsidRDefault="00C87AF8" w:rsidP="00C87AF8">
            <w:pPr>
              <w:spacing w:after="120"/>
              <w:jc w:val="center"/>
              <w:rPr>
                <w:ins w:id="3337" w:author="R4-2120772" w:date="2021-11-15T15:14:00Z"/>
                <w:rFonts w:eastAsia="MS Mincho"/>
                <w:b/>
                <w:bCs/>
              </w:rPr>
            </w:pPr>
          </w:p>
        </w:tc>
        <w:tc>
          <w:tcPr>
            <w:tcW w:w="2334" w:type="dxa"/>
            <w:noWrap/>
            <w:vAlign w:val="center"/>
          </w:tcPr>
          <w:p w:rsidR="00C87AF8" w:rsidRDefault="00C87AF8" w:rsidP="00C87AF8">
            <w:pPr>
              <w:spacing w:after="120"/>
              <w:jc w:val="center"/>
              <w:rPr>
                <w:ins w:id="3338" w:author="R4-2120772" w:date="2021-11-15T15:14:00Z"/>
                <w:rFonts w:eastAsia="MS Mincho"/>
              </w:rPr>
            </w:pPr>
            <w:ins w:id="3339" w:author="R4-2120772" w:date="2021-11-15T15:14:00Z">
              <w:r>
                <w:rPr>
                  <w:rFonts w:eastAsia="MS Mincho"/>
                </w:rPr>
                <w:t>rural vs. urban difference</w:t>
              </w:r>
            </w:ins>
          </w:p>
        </w:tc>
        <w:tc>
          <w:tcPr>
            <w:tcW w:w="4668" w:type="dxa"/>
          </w:tcPr>
          <w:p w:rsidR="00C87AF8" w:rsidRDefault="00C87AF8" w:rsidP="00C87AF8">
            <w:pPr>
              <w:spacing w:after="120"/>
              <w:rPr>
                <w:ins w:id="3340" w:author="R4-2120772" w:date="2021-11-15T15:14:00Z"/>
                <w:rFonts w:eastAsia="MS Mincho"/>
              </w:rPr>
            </w:pPr>
            <w:ins w:id="3341" w:author="R4-2120772" w:date="2021-11-15T15:14:00Z">
              <w:r>
                <w:rPr>
                  <w:rFonts w:eastAsia="MS Mincho"/>
                </w:rPr>
                <w:t xml:space="preserve">only reflect on the propagation model. Other assumptions are the same. </w:t>
              </w:r>
            </w:ins>
          </w:p>
        </w:tc>
      </w:tr>
    </w:tbl>
    <w:p w:rsidR="00C87AF8" w:rsidRDefault="00C87AF8" w:rsidP="00C87AF8">
      <w:pPr>
        <w:spacing w:after="120"/>
        <w:rPr>
          <w:ins w:id="3342" w:author="R4-2120772" w:date="2021-11-15T15:14:00Z"/>
          <w:rFonts w:eastAsia="MS Mincho"/>
        </w:rPr>
      </w:pPr>
    </w:p>
    <w:p w:rsidR="00C87AF8" w:rsidRDefault="00C87AF8" w:rsidP="00C87AF8">
      <w:pPr>
        <w:pStyle w:val="2"/>
        <w:ind w:left="432" w:hanging="432"/>
        <w:rPr>
          <w:ins w:id="3343" w:author="R4-2120772" w:date="2021-11-15T15:14:00Z"/>
        </w:rPr>
      </w:pPr>
      <w:bookmarkStart w:id="3344" w:name="_Toc87889313"/>
      <w:bookmarkStart w:id="3345" w:name="_Toc87952050"/>
      <w:ins w:id="3346" w:author="R4-2120772" w:date="2021-11-15T15:14:00Z">
        <w:r>
          <w:lastRenderedPageBreak/>
          <w:t>A.2 Calibration results</w:t>
        </w:r>
        <w:bookmarkEnd w:id="3344"/>
        <w:bookmarkEnd w:id="3345"/>
      </w:ins>
    </w:p>
    <w:p w:rsidR="00C87AF8" w:rsidRDefault="00C87AF8" w:rsidP="00C87AF8">
      <w:pPr>
        <w:rPr>
          <w:ins w:id="3347" w:author="R4-2120772" w:date="2021-11-15T15:14:00Z"/>
          <w:rFonts w:eastAsia="MS Mincho"/>
        </w:rPr>
      </w:pPr>
      <w:ins w:id="3348" w:author="R4-2120772" w:date="2021-11-15T15:14:00Z">
        <w:r>
          <w:rPr>
            <w:rFonts w:eastAsia="MS Mincho"/>
          </w:rPr>
          <w:t>The calibration results include SINR and coupling loss distributions in DL, and SINR, coupling loss and transmit power distributions in UL. Both rural and urban propagation models defined in TR 38.811 are considered. For NTN simulation, HAPS, LEO-600, LEO-1200 and GEO are calibrated and results are summarized in Table A.2-1</w:t>
        </w:r>
        <w:r>
          <w:rPr>
            <w:rFonts w:hint="eastAsia"/>
          </w:rPr>
          <w:t>,</w:t>
        </w:r>
        <w:r>
          <w:t xml:space="preserve"> 2-2, 2-3 and 2-4</w:t>
        </w:r>
        <w:r>
          <w:rPr>
            <w:rFonts w:eastAsia="MS Mincho"/>
          </w:rPr>
          <w:t xml:space="preserve">. </w:t>
        </w:r>
      </w:ins>
    </w:p>
    <w:p w:rsidR="00C87AF8" w:rsidRDefault="00C87AF8" w:rsidP="00C87AF8">
      <w:pPr>
        <w:spacing w:after="120"/>
        <w:rPr>
          <w:ins w:id="3349" w:author="R4-2120772" w:date="2021-11-15T15:14:00Z"/>
          <w:rFonts w:eastAsia="MS Mincho"/>
        </w:rPr>
      </w:pPr>
      <w:ins w:id="3350" w:author="R4-2120772" w:date="2021-11-15T15:14:00Z">
        <w:r>
          <w:rPr>
            <w:rFonts w:eastAsia="MS Mincho"/>
          </w:rPr>
          <w:t>Note: The “-” means the data was not provided by its corresponding contributor.</w:t>
        </w:r>
      </w:ins>
    </w:p>
    <w:p w:rsidR="00C87AF8" w:rsidRDefault="00C87AF8" w:rsidP="00C87AF8">
      <w:pPr>
        <w:keepNext/>
        <w:keepLines/>
        <w:spacing w:after="80"/>
        <w:jc w:val="center"/>
        <w:rPr>
          <w:ins w:id="3351" w:author="R4-2120772" w:date="2021-11-15T15:14:00Z"/>
          <w:rFonts w:eastAsia="Calibri"/>
          <w:b/>
          <w:sz w:val="18"/>
        </w:rPr>
      </w:pPr>
      <w:ins w:id="3352" w:author="R4-2120772" w:date="2021-11-15T15:14:00Z">
        <w:r>
          <w:rPr>
            <w:rFonts w:ascii="Arial" w:eastAsia="Calibri" w:hAnsi="Arial"/>
            <w:b/>
            <w:sz w:val="18"/>
          </w:rPr>
          <w:t>T</w:t>
        </w:r>
        <w:r>
          <w:rPr>
            <w:rFonts w:ascii="Arial" w:eastAsia="Calibri" w:hAnsi="Arial" w:hint="eastAsia"/>
            <w:b/>
            <w:sz w:val="18"/>
          </w:rPr>
          <w:t xml:space="preserve">able </w:t>
        </w:r>
        <w:r>
          <w:rPr>
            <w:rFonts w:ascii="Arial" w:eastAsia="Calibri" w:hAnsi="Arial"/>
            <w:b/>
            <w:sz w:val="18"/>
          </w:rPr>
          <w:t>A.2-1 Calibration summary for NTN DL Rural cases</w:t>
        </w:r>
      </w:ins>
    </w:p>
    <w:tbl>
      <w:tblPr>
        <w:tblStyle w:val="a8"/>
        <w:tblW w:w="0" w:type="auto"/>
        <w:jc w:val="center"/>
        <w:tblLook w:val="04A0" w:firstRow="1" w:lastRow="0" w:firstColumn="1" w:lastColumn="0" w:noHBand="0" w:noVBand="1"/>
      </w:tblPr>
      <w:tblGrid>
        <w:gridCol w:w="1142"/>
        <w:gridCol w:w="1105"/>
        <w:gridCol w:w="1044"/>
        <w:gridCol w:w="1045"/>
        <w:gridCol w:w="1045"/>
        <w:gridCol w:w="992"/>
        <w:gridCol w:w="1012"/>
        <w:gridCol w:w="980"/>
      </w:tblGrid>
      <w:tr w:rsidR="00C87AF8" w:rsidTr="0087751E">
        <w:trPr>
          <w:trHeight w:val="300"/>
          <w:jc w:val="center"/>
          <w:ins w:id="3353" w:author="R4-2120772" w:date="2021-11-15T15:14:00Z"/>
        </w:trPr>
        <w:tc>
          <w:tcPr>
            <w:tcW w:w="2178" w:type="dxa"/>
            <w:gridSpan w:val="2"/>
            <w:noWrap/>
            <w:vAlign w:val="center"/>
          </w:tcPr>
          <w:p w:rsidR="00C87AF8" w:rsidRDefault="00C87AF8" w:rsidP="00C87AF8">
            <w:pPr>
              <w:spacing w:after="120"/>
              <w:jc w:val="center"/>
              <w:rPr>
                <w:ins w:id="3354" w:author="R4-2120772" w:date="2021-11-15T15:14:00Z"/>
                <w:rFonts w:eastAsia="MS Mincho"/>
              </w:rPr>
            </w:pPr>
            <w:ins w:id="3355" w:author="R4-2120772" w:date="2021-11-15T15:14:00Z">
              <w:r>
                <w:rPr>
                  <w:rFonts w:eastAsia="MS Mincho"/>
                </w:rPr>
                <w:t>Calibration metrics</w:t>
              </w:r>
            </w:ins>
          </w:p>
        </w:tc>
        <w:tc>
          <w:tcPr>
            <w:tcW w:w="3134" w:type="dxa"/>
            <w:gridSpan w:val="3"/>
            <w:vAlign w:val="center"/>
          </w:tcPr>
          <w:p w:rsidR="00C87AF8" w:rsidRDefault="00C87AF8" w:rsidP="00C87AF8">
            <w:pPr>
              <w:spacing w:after="120"/>
              <w:jc w:val="center"/>
              <w:rPr>
                <w:ins w:id="3356" w:author="R4-2120772" w:date="2021-11-15T15:14:00Z"/>
                <w:rFonts w:eastAsia="MS Mincho"/>
              </w:rPr>
            </w:pPr>
            <w:ins w:id="3357" w:author="R4-2120772" w:date="2021-11-15T15:14:00Z">
              <w:r>
                <w:rPr>
                  <w:rFonts w:eastAsia="MS Mincho"/>
                </w:rPr>
                <w:t>DL Coupling Loss</w:t>
              </w:r>
            </w:ins>
          </w:p>
        </w:tc>
        <w:tc>
          <w:tcPr>
            <w:tcW w:w="2984" w:type="dxa"/>
            <w:gridSpan w:val="3"/>
            <w:vAlign w:val="center"/>
          </w:tcPr>
          <w:p w:rsidR="00C87AF8" w:rsidRDefault="00C87AF8" w:rsidP="00C87AF8">
            <w:pPr>
              <w:spacing w:after="120"/>
              <w:jc w:val="center"/>
              <w:rPr>
                <w:ins w:id="3358" w:author="R4-2120772" w:date="2021-11-15T15:14:00Z"/>
                <w:rFonts w:eastAsia="MS Mincho"/>
              </w:rPr>
            </w:pPr>
            <w:ins w:id="3359" w:author="R4-2120772" w:date="2021-11-15T15:14:00Z">
              <w:r>
                <w:rPr>
                  <w:rFonts w:eastAsia="MS Mincho"/>
                </w:rPr>
                <w:t>DL Geometry SINR</w:t>
              </w:r>
            </w:ins>
          </w:p>
        </w:tc>
      </w:tr>
      <w:tr w:rsidR="00C87AF8" w:rsidTr="0087751E">
        <w:trPr>
          <w:trHeight w:val="300"/>
          <w:jc w:val="center"/>
          <w:ins w:id="3360" w:author="R4-2120772" w:date="2021-11-15T15:14:00Z"/>
        </w:trPr>
        <w:tc>
          <w:tcPr>
            <w:tcW w:w="2178" w:type="dxa"/>
            <w:gridSpan w:val="2"/>
            <w:noWrap/>
            <w:vAlign w:val="center"/>
          </w:tcPr>
          <w:p w:rsidR="00C87AF8" w:rsidRDefault="00C87AF8" w:rsidP="00C87AF8">
            <w:pPr>
              <w:spacing w:after="120"/>
              <w:jc w:val="center"/>
              <w:rPr>
                <w:ins w:id="3361" w:author="R4-2120772" w:date="2021-11-15T15:14:00Z"/>
                <w:rFonts w:eastAsia="MS Mincho"/>
              </w:rPr>
            </w:pPr>
            <w:ins w:id="3362" w:author="R4-2120772" w:date="2021-11-15T15:14:00Z">
              <w:r>
                <w:rPr>
                  <w:rFonts w:eastAsia="MS Mincho"/>
                </w:rPr>
                <w:t>CDF percentile</w:t>
              </w:r>
            </w:ins>
          </w:p>
        </w:tc>
        <w:tc>
          <w:tcPr>
            <w:tcW w:w="1044" w:type="dxa"/>
            <w:vAlign w:val="center"/>
          </w:tcPr>
          <w:p w:rsidR="00C87AF8" w:rsidRDefault="00C87AF8" w:rsidP="00C87AF8">
            <w:pPr>
              <w:spacing w:after="120"/>
              <w:jc w:val="center"/>
              <w:rPr>
                <w:ins w:id="3363" w:author="R4-2120772" w:date="2021-11-15T15:14:00Z"/>
                <w:rFonts w:eastAsia="MS Mincho"/>
              </w:rPr>
            </w:pPr>
            <w:ins w:id="3364" w:author="R4-2120772" w:date="2021-11-15T15:14:00Z">
              <w:r>
                <w:rPr>
                  <w:rFonts w:eastAsia="MS Mincho"/>
                </w:rPr>
                <w:t>@5%</w:t>
              </w:r>
            </w:ins>
          </w:p>
        </w:tc>
        <w:tc>
          <w:tcPr>
            <w:tcW w:w="1045" w:type="dxa"/>
            <w:vAlign w:val="center"/>
          </w:tcPr>
          <w:p w:rsidR="00C87AF8" w:rsidRDefault="00C87AF8" w:rsidP="00C87AF8">
            <w:pPr>
              <w:spacing w:after="120"/>
              <w:jc w:val="center"/>
              <w:rPr>
                <w:ins w:id="3365" w:author="R4-2120772" w:date="2021-11-15T15:14:00Z"/>
                <w:rFonts w:eastAsia="MS Mincho"/>
              </w:rPr>
            </w:pPr>
            <w:ins w:id="3366" w:author="R4-2120772" w:date="2021-11-15T15:14:00Z">
              <w:r>
                <w:rPr>
                  <w:rFonts w:eastAsia="MS Mincho"/>
                </w:rPr>
                <w:t>@50%</w:t>
              </w:r>
            </w:ins>
          </w:p>
        </w:tc>
        <w:tc>
          <w:tcPr>
            <w:tcW w:w="1045" w:type="dxa"/>
            <w:vAlign w:val="center"/>
          </w:tcPr>
          <w:p w:rsidR="00C87AF8" w:rsidRDefault="00C87AF8" w:rsidP="00C87AF8">
            <w:pPr>
              <w:spacing w:after="120"/>
              <w:jc w:val="center"/>
              <w:rPr>
                <w:ins w:id="3367" w:author="R4-2120772" w:date="2021-11-15T15:14:00Z"/>
                <w:rFonts w:eastAsia="MS Mincho"/>
              </w:rPr>
            </w:pPr>
            <w:ins w:id="3368" w:author="R4-2120772" w:date="2021-11-15T15:14:00Z">
              <w:r>
                <w:rPr>
                  <w:rFonts w:eastAsia="MS Mincho"/>
                </w:rPr>
                <w:t>@95%</w:t>
              </w:r>
            </w:ins>
          </w:p>
        </w:tc>
        <w:tc>
          <w:tcPr>
            <w:tcW w:w="992" w:type="dxa"/>
            <w:vAlign w:val="center"/>
          </w:tcPr>
          <w:p w:rsidR="00C87AF8" w:rsidRDefault="00C87AF8" w:rsidP="00C87AF8">
            <w:pPr>
              <w:spacing w:after="120"/>
              <w:jc w:val="center"/>
              <w:rPr>
                <w:ins w:id="3369" w:author="R4-2120772" w:date="2021-11-15T15:14:00Z"/>
                <w:rFonts w:eastAsia="MS Mincho"/>
              </w:rPr>
            </w:pPr>
            <w:ins w:id="3370" w:author="R4-2120772" w:date="2021-11-15T15:14:00Z">
              <w:r>
                <w:rPr>
                  <w:rFonts w:eastAsia="MS Mincho"/>
                </w:rPr>
                <w:t>@5%</w:t>
              </w:r>
            </w:ins>
          </w:p>
        </w:tc>
        <w:tc>
          <w:tcPr>
            <w:tcW w:w="1012" w:type="dxa"/>
            <w:vAlign w:val="center"/>
          </w:tcPr>
          <w:p w:rsidR="00C87AF8" w:rsidRDefault="00C87AF8" w:rsidP="00C87AF8">
            <w:pPr>
              <w:spacing w:after="120"/>
              <w:jc w:val="center"/>
              <w:rPr>
                <w:ins w:id="3371" w:author="R4-2120772" w:date="2021-11-15T15:14:00Z"/>
                <w:rFonts w:eastAsia="MS Mincho"/>
              </w:rPr>
            </w:pPr>
            <w:ins w:id="3372" w:author="R4-2120772" w:date="2021-11-15T15:14:00Z">
              <w:r>
                <w:rPr>
                  <w:rFonts w:eastAsia="MS Mincho"/>
                </w:rPr>
                <w:t>@50%</w:t>
              </w:r>
            </w:ins>
          </w:p>
        </w:tc>
        <w:tc>
          <w:tcPr>
            <w:tcW w:w="980" w:type="dxa"/>
            <w:vAlign w:val="center"/>
          </w:tcPr>
          <w:p w:rsidR="00C87AF8" w:rsidRDefault="00C87AF8" w:rsidP="00C87AF8">
            <w:pPr>
              <w:spacing w:after="120"/>
              <w:jc w:val="center"/>
              <w:rPr>
                <w:ins w:id="3373" w:author="R4-2120772" w:date="2021-11-15T15:14:00Z"/>
                <w:rFonts w:eastAsia="MS Mincho"/>
              </w:rPr>
            </w:pPr>
            <w:ins w:id="3374" w:author="R4-2120772" w:date="2021-11-15T15:14:00Z">
              <w:r>
                <w:rPr>
                  <w:rFonts w:eastAsia="MS Mincho"/>
                </w:rPr>
                <w:t>@95%</w:t>
              </w:r>
            </w:ins>
          </w:p>
        </w:tc>
      </w:tr>
      <w:tr w:rsidR="00C87AF8" w:rsidTr="0087751E">
        <w:trPr>
          <w:trHeight w:val="300"/>
          <w:jc w:val="center"/>
          <w:ins w:id="3375" w:author="R4-2120772" w:date="2021-11-15T15:14:00Z"/>
        </w:trPr>
        <w:tc>
          <w:tcPr>
            <w:tcW w:w="1142" w:type="dxa"/>
            <w:vMerge w:val="restart"/>
            <w:noWrap/>
            <w:vAlign w:val="center"/>
          </w:tcPr>
          <w:p w:rsidR="00C87AF8" w:rsidRDefault="00C87AF8" w:rsidP="00C87AF8">
            <w:pPr>
              <w:spacing w:after="120"/>
              <w:jc w:val="center"/>
              <w:rPr>
                <w:ins w:id="3376" w:author="R4-2120772" w:date="2021-11-15T15:14:00Z"/>
                <w:rFonts w:eastAsia="MS Mincho"/>
              </w:rPr>
            </w:pPr>
            <w:ins w:id="3377" w:author="R4-2120772" w:date="2021-11-15T15:14:00Z">
              <w:r>
                <w:rPr>
                  <w:rFonts w:eastAsia="MS Mincho"/>
                </w:rPr>
                <w:t>LEO-600</w:t>
              </w:r>
            </w:ins>
          </w:p>
        </w:tc>
        <w:tc>
          <w:tcPr>
            <w:tcW w:w="1036" w:type="dxa"/>
            <w:noWrap/>
            <w:vAlign w:val="center"/>
          </w:tcPr>
          <w:p w:rsidR="00C87AF8" w:rsidRDefault="00C87AF8" w:rsidP="00C87AF8">
            <w:pPr>
              <w:spacing w:after="120"/>
              <w:jc w:val="center"/>
              <w:rPr>
                <w:ins w:id="3378" w:author="R4-2120772" w:date="2021-11-15T15:14:00Z"/>
                <w:rFonts w:eastAsia="MS Mincho"/>
              </w:rPr>
            </w:pPr>
            <w:ins w:id="3379" w:author="R4-2120772" w:date="2021-11-15T15:14:00Z">
              <w:r>
                <w:rPr>
                  <w:rFonts w:eastAsia="MS Mincho"/>
                </w:rPr>
                <w:t>Samsung</w:t>
              </w:r>
            </w:ins>
          </w:p>
        </w:tc>
        <w:tc>
          <w:tcPr>
            <w:tcW w:w="1044" w:type="dxa"/>
            <w:vAlign w:val="center"/>
          </w:tcPr>
          <w:p w:rsidR="00C87AF8" w:rsidRDefault="00C87AF8" w:rsidP="00C87AF8">
            <w:pPr>
              <w:spacing w:after="120"/>
              <w:jc w:val="center"/>
              <w:rPr>
                <w:ins w:id="3380" w:author="R4-2120772" w:date="2021-11-15T15:14:00Z"/>
                <w:rFonts w:eastAsia="MS Mincho"/>
              </w:rPr>
            </w:pPr>
            <w:ins w:id="3381" w:author="R4-2120772" w:date="2021-11-15T15:14:00Z">
              <w:r>
                <w:rPr>
                  <w:rFonts w:eastAsia="MS Mincho"/>
                </w:rPr>
                <w:t>123.60</w:t>
              </w:r>
            </w:ins>
          </w:p>
        </w:tc>
        <w:tc>
          <w:tcPr>
            <w:tcW w:w="1045" w:type="dxa"/>
            <w:vAlign w:val="center"/>
          </w:tcPr>
          <w:p w:rsidR="00C87AF8" w:rsidRDefault="00C87AF8" w:rsidP="00C87AF8">
            <w:pPr>
              <w:spacing w:after="120"/>
              <w:jc w:val="center"/>
              <w:rPr>
                <w:ins w:id="3382" w:author="R4-2120772" w:date="2021-11-15T15:14:00Z"/>
                <w:rFonts w:eastAsia="MS Mincho"/>
              </w:rPr>
            </w:pPr>
            <w:ins w:id="3383" w:author="R4-2120772" w:date="2021-11-15T15:14:00Z">
              <w:r>
                <w:rPr>
                  <w:rFonts w:eastAsia="MS Mincho"/>
                </w:rPr>
                <w:t>125.25</w:t>
              </w:r>
            </w:ins>
          </w:p>
        </w:tc>
        <w:tc>
          <w:tcPr>
            <w:tcW w:w="1045" w:type="dxa"/>
            <w:vAlign w:val="center"/>
          </w:tcPr>
          <w:p w:rsidR="00C87AF8" w:rsidRDefault="00C87AF8" w:rsidP="00C87AF8">
            <w:pPr>
              <w:spacing w:after="120"/>
              <w:jc w:val="center"/>
              <w:rPr>
                <w:ins w:id="3384" w:author="R4-2120772" w:date="2021-11-15T15:14:00Z"/>
                <w:rFonts w:eastAsia="MS Mincho"/>
              </w:rPr>
            </w:pPr>
            <w:ins w:id="3385" w:author="R4-2120772" w:date="2021-11-15T15:14:00Z">
              <w:r>
                <w:rPr>
                  <w:rFonts w:eastAsia="MS Mincho"/>
                </w:rPr>
                <w:t>126.98</w:t>
              </w:r>
            </w:ins>
          </w:p>
        </w:tc>
        <w:tc>
          <w:tcPr>
            <w:tcW w:w="992" w:type="dxa"/>
            <w:vAlign w:val="center"/>
          </w:tcPr>
          <w:p w:rsidR="00C87AF8" w:rsidRDefault="00C87AF8" w:rsidP="00C87AF8">
            <w:pPr>
              <w:spacing w:after="120"/>
              <w:jc w:val="center"/>
              <w:rPr>
                <w:ins w:id="3386" w:author="R4-2120772" w:date="2021-11-15T15:14:00Z"/>
                <w:rFonts w:eastAsia="MS Mincho"/>
              </w:rPr>
            </w:pPr>
            <w:ins w:id="3387" w:author="R4-2120772" w:date="2021-11-15T15:14:00Z">
              <w:r>
                <w:rPr>
                  <w:rFonts w:eastAsia="MS Mincho"/>
                </w:rPr>
                <w:t>-2.49</w:t>
              </w:r>
            </w:ins>
          </w:p>
        </w:tc>
        <w:tc>
          <w:tcPr>
            <w:tcW w:w="1012" w:type="dxa"/>
            <w:vAlign w:val="center"/>
          </w:tcPr>
          <w:p w:rsidR="00C87AF8" w:rsidRDefault="00C87AF8" w:rsidP="00C87AF8">
            <w:pPr>
              <w:spacing w:after="120"/>
              <w:jc w:val="center"/>
              <w:rPr>
                <w:ins w:id="3388" w:author="R4-2120772" w:date="2021-11-15T15:14:00Z"/>
                <w:rFonts w:eastAsia="MS Mincho"/>
              </w:rPr>
            </w:pPr>
            <w:ins w:id="3389" w:author="R4-2120772" w:date="2021-11-15T15:14:00Z">
              <w:r>
                <w:rPr>
                  <w:rFonts w:eastAsia="MS Mincho"/>
                </w:rPr>
                <w:t>-0.41</w:t>
              </w:r>
            </w:ins>
          </w:p>
        </w:tc>
        <w:tc>
          <w:tcPr>
            <w:tcW w:w="980" w:type="dxa"/>
            <w:vAlign w:val="center"/>
          </w:tcPr>
          <w:p w:rsidR="00C87AF8" w:rsidRDefault="00C87AF8" w:rsidP="00C87AF8">
            <w:pPr>
              <w:spacing w:after="120"/>
              <w:jc w:val="center"/>
              <w:rPr>
                <w:ins w:id="3390" w:author="R4-2120772" w:date="2021-11-15T15:14:00Z"/>
                <w:rFonts w:eastAsia="MS Mincho"/>
              </w:rPr>
            </w:pPr>
            <w:ins w:id="3391" w:author="R4-2120772" w:date="2021-11-15T15:14:00Z">
              <w:r>
                <w:rPr>
                  <w:rFonts w:eastAsia="MS Mincho"/>
                </w:rPr>
                <w:t>2.23</w:t>
              </w:r>
            </w:ins>
          </w:p>
        </w:tc>
      </w:tr>
      <w:tr w:rsidR="00C87AF8" w:rsidTr="0087751E">
        <w:trPr>
          <w:trHeight w:val="300"/>
          <w:jc w:val="center"/>
          <w:ins w:id="3392" w:author="R4-2120772" w:date="2021-11-15T15:14:00Z"/>
        </w:trPr>
        <w:tc>
          <w:tcPr>
            <w:tcW w:w="1142" w:type="dxa"/>
            <w:vMerge/>
            <w:vAlign w:val="center"/>
          </w:tcPr>
          <w:p w:rsidR="00C87AF8" w:rsidRDefault="00C87AF8" w:rsidP="00C87AF8">
            <w:pPr>
              <w:spacing w:after="120"/>
              <w:jc w:val="center"/>
              <w:rPr>
                <w:ins w:id="3393" w:author="R4-2120772" w:date="2021-11-15T15:14:00Z"/>
                <w:rFonts w:eastAsia="MS Mincho"/>
              </w:rPr>
            </w:pPr>
          </w:p>
        </w:tc>
        <w:tc>
          <w:tcPr>
            <w:tcW w:w="1036" w:type="dxa"/>
            <w:noWrap/>
            <w:vAlign w:val="center"/>
          </w:tcPr>
          <w:p w:rsidR="00C87AF8" w:rsidRDefault="00C87AF8" w:rsidP="00C87AF8">
            <w:pPr>
              <w:spacing w:after="120"/>
              <w:jc w:val="center"/>
              <w:rPr>
                <w:ins w:id="3394" w:author="R4-2120772" w:date="2021-11-15T15:14:00Z"/>
                <w:rFonts w:eastAsia="MS Mincho"/>
              </w:rPr>
            </w:pPr>
            <w:ins w:id="3395" w:author="R4-2120772" w:date="2021-11-15T15:14:00Z">
              <w:r>
                <w:rPr>
                  <w:rFonts w:eastAsia="MS Mincho"/>
                </w:rPr>
                <w:t>Qualcomm</w:t>
              </w:r>
            </w:ins>
          </w:p>
        </w:tc>
        <w:tc>
          <w:tcPr>
            <w:tcW w:w="1044" w:type="dxa"/>
            <w:vAlign w:val="center"/>
          </w:tcPr>
          <w:p w:rsidR="00C87AF8" w:rsidRDefault="00C87AF8" w:rsidP="00C87AF8">
            <w:pPr>
              <w:spacing w:after="120"/>
              <w:jc w:val="center"/>
              <w:rPr>
                <w:ins w:id="3396" w:author="R4-2120772" w:date="2021-11-15T15:14:00Z"/>
                <w:rFonts w:eastAsia="MS Mincho"/>
              </w:rPr>
            </w:pPr>
            <w:ins w:id="3397" w:author="R4-2120772" w:date="2021-11-15T15:14:00Z">
              <w:r>
                <w:rPr>
                  <w:rFonts w:eastAsia="MS Mincho"/>
                </w:rPr>
                <w:t>123.69</w:t>
              </w:r>
            </w:ins>
          </w:p>
        </w:tc>
        <w:tc>
          <w:tcPr>
            <w:tcW w:w="1045" w:type="dxa"/>
            <w:vAlign w:val="center"/>
          </w:tcPr>
          <w:p w:rsidR="00C87AF8" w:rsidRDefault="00C87AF8" w:rsidP="00C87AF8">
            <w:pPr>
              <w:spacing w:after="120"/>
              <w:jc w:val="center"/>
              <w:rPr>
                <w:ins w:id="3398" w:author="R4-2120772" w:date="2021-11-15T15:14:00Z"/>
                <w:rFonts w:eastAsia="MS Mincho"/>
              </w:rPr>
            </w:pPr>
            <w:ins w:id="3399" w:author="R4-2120772" w:date="2021-11-15T15:14:00Z">
              <w:r>
                <w:rPr>
                  <w:rFonts w:eastAsia="MS Mincho"/>
                </w:rPr>
                <w:t>125.38</w:t>
              </w:r>
            </w:ins>
          </w:p>
        </w:tc>
        <w:tc>
          <w:tcPr>
            <w:tcW w:w="1045" w:type="dxa"/>
            <w:vAlign w:val="center"/>
          </w:tcPr>
          <w:p w:rsidR="00C87AF8" w:rsidRDefault="00C87AF8" w:rsidP="00C87AF8">
            <w:pPr>
              <w:spacing w:after="120"/>
              <w:jc w:val="center"/>
              <w:rPr>
                <w:ins w:id="3400" w:author="R4-2120772" w:date="2021-11-15T15:14:00Z"/>
                <w:rFonts w:eastAsia="MS Mincho"/>
              </w:rPr>
            </w:pPr>
            <w:ins w:id="3401" w:author="R4-2120772" w:date="2021-11-15T15:14:00Z">
              <w:r>
                <w:rPr>
                  <w:rFonts w:eastAsia="MS Mincho"/>
                </w:rPr>
                <w:t>127.13</w:t>
              </w:r>
            </w:ins>
          </w:p>
        </w:tc>
        <w:tc>
          <w:tcPr>
            <w:tcW w:w="992" w:type="dxa"/>
            <w:vAlign w:val="center"/>
          </w:tcPr>
          <w:p w:rsidR="00C87AF8" w:rsidRDefault="00C87AF8" w:rsidP="00C87AF8">
            <w:pPr>
              <w:spacing w:after="120"/>
              <w:jc w:val="center"/>
              <w:rPr>
                <w:ins w:id="3402" w:author="R4-2120772" w:date="2021-11-15T15:14:00Z"/>
                <w:rFonts w:eastAsia="MS Mincho"/>
              </w:rPr>
            </w:pPr>
            <w:ins w:id="3403" w:author="R4-2120772" w:date="2021-11-15T15:14:00Z">
              <w:r>
                <w:rPr>
                  <w:rFonts w:eastAsia="MS Mincho"/>
                </w:rPr>
                <w:t>-2.72</w:t>
              </w:r>
            </w:ins>
          </w:p>
        </w:tc>
        <w:tc>
          <w:tcPr>
            <w:tcW w:w="1012" w:type="dxa"/>
            <w:vAlign w:val="center"/>
          </w:tcPr>
          <w:p w:rsidR="00C87AF8" w:rsidRDefault="00C87AF8" w:rsidP="00C87AF8">
            <w:pPr>
              <w:spacing w:after="120"/>
              <w:jc w:val="center"/>
              <w:rPr>
                <w:ins w:id="3404" w:author="R4-2120772" w:date="2021-11-15T15:14:00Z"/>
                <w:rFonts w:eastAsia="MS Mincho"/>
              </w:rPr>
            </w:pPr>
            <w:ins w:id="3405" w:author="R4-2120772" w:date="2021-11-15T15:14:00Z">
              <w:r>
                <w:rPr>
                  <w:rFonts w:eastAsia="MS Mincho"/>
                </w:rPr>
                <w:t>-0.72</w:t>
              </w:r>
            </w:ins>
          </w:p>
        </w:tc>
        <w:tc>
          <w:tcPr>
            <w:tcW w:w="980" w:type="dxa"/>
            <w:vAlign w:val="center"/>
          </w:tcPr>
          <w:p w:rsidR="00C87AF8" w:rsidRDefault="00C87AF8" w:rsidP="00C87AF8">
            <w:pPr>
              <w:spacing w:after="120"/>
              <w:jc w:val="center"/>
              <w:rPr>
                <w:ins w:id="3406" w:author="R4-2120772" w:date="2021-11-15T15:14:00Z"/>
                <w:rFonts w:eastAsia="MS Mincho"/>
              </w:rPr>
            </w:pPr>
            <w:ins w:id="3407" w:author="R4-2120772" w:date="2021-11-15T15:14:00Z">
              <w:r>
                <w:rPr>
                  <w:rFonts w:eastAsia="MS Mincho"/>
                </w:rPr>
                <w:t>2.16</w:t>
              </w:r>
            </w:ins>
          </w:p>
        </w:tc>
      </w:tr>
      <w:tr w:rsidR="00C87AF8" w:rsidTr="0087751E">
        <w:trPr>
          <w:trHeight w:val="300"/>
          <w:jc w:val="center"/>
          <w:ins w:id="3408" w:author="R4-2120772" w:date="2021-11-15T15:14:00Z"/>
        </w:trPr>
        <w:tc>
          <w:tcPr>
            <w:tcW w:w="1142" w:type="dxa"/>
            <w:vMerge/>
            <w:vAlign w:val="center"/>
          </w:tcPr>
          <w:p w:rsidR="00C87AF8" w:rsidRDefault="00C87AF8" w:rsidP="00C87AF8">
            <w:pPr>
              <w:spacing w:after="120"/>
              <w:jc w:val="center"/>
              <w:rPr>
                <w:ins w:id="3409" w:author="R4-2120772" w:date="2021-11-15T15:14:00Z"/>
                <w:rFonts w:eastAsia="MS Mincho"/>
              </w:rPr>
            </w:pPr>
          </w:p>
        </w:tc>
        <w:tc>
          <w:tcPr>
            <w:tcW w:w="1036" w:type="dxa"/>
            <w:noWrap/>
            <w:vAlign w:val="center"/>
          </w:tcPr>
          <w:p w:rsidR="00C87AF8" w:rsidRDefault="00C87AF8" w:rsidP="00C87AF8">
            <w:pPr>
              <w:spacing w:after="120"/>
              <w:jc w:val="center"/>
              <w:rPr>
                <w:ins w:id="3410" w:author="R4-2120772" w:date="2021-11-15T15:14:00Z"/>
                <w:rFonts w:eastAsia="MS Mincho"/>
              </w:rPr>
            </w:pPr>
            <w:ins w:id="3411" w:author="R4-2120772" w:date="2021-11-15T15:14:00Z">
              <w:r>
                <w:rPr>
                  <w:rFonts w:eastAsia="MS Mincho"/>
                </w:rPr>
                <w:t>CATT</w:t>
              </w:r>
            </w:ins>
          </w:p>
        </w:tc>
        <w:tc>
          <w:tcPr>
            <w:tcW w:w="1044" w:type="dxa"/>
            <w:noWrap/>
            <w:vAlign w:val="center"/>
          </w:tcPr>
          <w:p w:rsidR="00C87AF8" w:rsidRDefault="00C87AF8" w:rsidP="00C87AF8">
            <w:pPr>
              <w:spacing w:after="120"/>
              <w:jc w:val="center"/>
              <w:rPr>
                <w:ins w:id="3412" w:author="R4-2120772" w:date="2021-11-15T15:14:00Z"/>
                <w:rFonts w:eastAsia="MS Mincho"/>
              </w:rPr>
            </w:pPr>
            <w:ins w:id="3413" w:author="R4-2120772" w:date="2021-11-15T15:14:00Z">
              <w:r>
                <w:rPr>
                  <w:rFonts w:eastAsia="MS Mincho"/>
                </w:rPr>
                <w:t>123.59</w:t>
              </w:r>
            </w:ins>
          </w:p>
        </w:tc>
        <w:tc>
          <w:tcPr>
            <w:tcW w:w="1045" w:type="dxa"/>
            <w:noWrap/>
            <w:vAlign w:val="center"/>
          </w:tcPr>
          <w:p w:rsidR="00C87AF8" w:rsidRDefault="00C87AF8" w:rsidP="00C87AF8">
            <w:pPr>
              <w:spacing w:after="120"/>
              <w:jc w:val="center"/>
              <w:rPr>
                <w:ins w:id="3414" w:author="R4-2120772" w:date="2021-11-15T15:14:00Z"/>
                <w:rFonts w:eastAsia="MS Mincho"/>
              </w:rPr>
            </w:pPr>
            <w:ins w:id="3415" w:author="R4-2120772" w:date="2021-11-15T15:14:00Z">
              <w:r>
                <w:rPr>
                  <w:rFonts w:eastAsia="MS Mincho"/>
                </w:rPr>
                <w:t>125.21</w:t>
              </w:r>
            </w:ins>
          </w:p>
        </w:tc>
        <w:tc>
          <w:tcPr>
            <w:tcW w:w="1045" w:type="dxa"/>
            <w:noWrap/>
            <w:vAlign w:val="center"/>
          </w:tcPr>
          <w:p w:rsidR="00C87AF8" w:rsidRDefault="00C87AF8" w:rsidP="00C87AF8">
            <w:pPr>
              <w:spacing w:after="120"/>
              <w:jc w:val="center"/>
              <w:rPr>
                <w:ins w:id="3416" w:author="R4-2120772" w:date="2021-11-15T15:14:00Z"/>
                <w:rFonts w:eastAsia="MS Mincho"/>
              </w:rPr>
            </w:pPr>
            <w:ins w:id="3417" w:author="R4-2120772" w:date="2021-11-15T15:14:00Z">
              <w:r>
                <w:rPr>
                  <w:rFonts w:eastAsia="MS Mincho"/>
                </w:rPr>
                <w:t>127.10</w:t>
              </w:r>
            </w:ins>
          </w:p>
        </w:tc>
        <w:tc>
          <w:tcPr>
            <w:tcW w:w="992" w:type="dxa"/>
            <w:noWrap/>
            <w:vAlign w:val="center"/>
          </w:tcPr>
          <w:p w:rsidR="00C87AF8" w:rsidRDefault="00C87AF8" w:rsidP="00C87AF8">
            <w:pPr>
              <w:spacing w:after="120"/>
              <w:jc w:val="center"/>
              <w:rPr>
                <w:ins w:id="3418" w:author="R4-2120772" w:date="2021-11-15T15:14:00Z"/>
                <w:rFonts w:eastAsia="MS Mincho"/>
              </w:rPr>
            </w:pPr>
            <w:ins w:id="3419" w:author="R4-2120772" w:date="2021-11-15T15:14:00Z">
              <w:r>
                <w:rPr>
                  <w:rFonts w:eastAsia="MS Mincho"/>
                </w:rPr>
                <w:t>-3.07</w:t>
              </w:r>
            </w:ins>
          </w:p>
        </w:tc>
        <w:tc>
          <w:tcPr>
            <w:tcW w:w="1012" w:type="dxa"/>
            <w:noWrap/>
            <w:vAlign w:val="center"/>
          </w:tcPr>
          <w:p w:rsidR="00C87AF8" w:rsidRDefault="00C87AF8" w:rsidP="00C87AF8">
            <w:pPr>
              <w:spacing w:after="120"/>
              <w:jc w:val="center"/>
              <w:rPr>
                <w:ins w:id="3420" w:author="R4-2120772" w:date="2021-11-15T15:14:00Z"/>
                <w:rFonts w:eastAsia="MS Mincho"/>
              </w:rPr>
            </w:pPr>
            <w:ins w:id="3421" w:author="R4-2120772" w:date="2021-11-15T15:14:00Z">
              <w:r>
                <w:rPr>
                  <w:rFonts w:eastAsia="MS Mincho"/>
                </w:rPr>
                <w:t>-0.84</w:t>
              </w:r>
            </w:ins>
          </w:p>
        </w:tc>
        <w:tc>
          <w:tcPr>
            <w:tcW w:w="980" w:type="dxa"/>
            <w:noWrap/>
            <w:vAlign w:val="center"/>
          </w:tcPr>
          <w:p w:rsidR="00C87AF8" w:rsidRDefault="00C87AF8" w:rsidP="00C87AF8">
            <w:pPr>
              <w:spacing w:after="120"/>
              <w:jc w:val="center"/>
              <w:rPr>
                <w:ins w:id="3422" w:author="R4-2120772" w:date="2021-11-15T15:14:00Z"/>
                <w:rFonts w:eastAsia="MS Mincho"/>
              </w:rPr>
            </w:pPr>
            <w:ins w:id="3423" w:author="R4-2120772" w:date="2021-11-15T15:14:00Z">
              <w:r>
                <w:rPr>
                  <w:rFonts w:eastAsia="MS Mincho"/>
                </w:rPr>
                <w:t>2.22</w:t>
              </w:r>
            </w:ins>
          </w:p>
        </w:tc>
      </w:tr>
      <w:tr w:rsidR="00C87AF8" w:rsidTr="0087751E">
        <w:trPr>
          <w:trHeight w:val="300"/>
          <w:jc w:val="center"/>
          <w:ins w:id="3424" w:author="R4-2120772" w:date="2021-11-15T15:14:00Z"/>
        </w:trPr>
        <w:tc>
          <w:tcPr>
            <w:tcW w:w="1142" w:type="dxa"/>
            <w:vMerge/>
            <w:vAlign w:val="center"/>
          </w:tcPr>
          <w:p w:rsidR="00C87AF8" w:rsidRDefault="00C87AF8" w:rsidP="00C87AF8">
            <w:pPr>
              <w:spacing w:after="120"/>
              <w:jc w:val="center"/>
              <w:rPr>
                <w:ins w:id="3425" w:author="R4-2120772" w:date="2021-11-15T15:14:00Z"/>
                <w:rFonts w:eastAsia="MS Mincho"/>
              </w:rPr>
            </w:pPr>
          </w:p>
        </w:tc>
        <w:tc>
          <w:tcPr>
            <w:tcW w:w="1036" w:type="dxa"/>
            <w:noWrap/>
            <w:vAlign w:val="center"/>
          </w:tcPr>
          <w:p w:rsidR="00C87AF8" w:rsidRDefault="00C87AF8" w:rsidP="00C87AF8">
            <w:pPr>
              <w:spacing w:after="120"/>
              <w:jc w:val="center"/>
              <w:rPr>
                <w:ins w:id="3426" w:author="R4-2120772" w:date="2021-11-15T15:14:00Z"/>
                <w:rFonts w:eastAsia="MS Mincho"/>
              </w:rPr>
            </w:pPr>
            <w:ins w:id="3427" w:author="R4-2120772" w:date="2021-11-15T15:14:00Z">
              <w:r>
                <w:rPr>
                  <w:rFonts w:eastAsia="MS Mincho"/>
                </w:rPr>
                <w:t>THALES</w:t>
              </w:r>
            </w:ins>
          </w:p>
        </w:tc>
        <w:tc>
          <w:tcPr>
            <w:tcW w:w="1044" w:type="dxa"/>
            <w:noWrap/>
            <w:vAlign w:val="center"/>
          </w:tcPr>
          <w:p w:rsidR="00C87AF8" w:rsidRDefault="00C87AF8" w:rsidP="00C87AF8">
            <w:pPr>
              <w:spacing w:after="120"/>
              <w:jc w:val="center"/>
              <w:rPr>
                <w:ins w:id="3428" w:author="R4-2120772" w:date="2021-11-15T15:14:00Z"/>
                <w:rFonts w:eastAsia="MS Mincho"/>
              </w:rPr>
            </w:pPr>
            <w:ins w:id="3429" w:author="R4-2120772" w:date="2021-11-15T15:14:00Z">
              <w:r>
                <w:rPr>
                  <w:rFonts w:eastAsia="MS Mincho"/>
                </w:rPr>
                <w:t>123.75</w:t>
              </w:r>
            </w:ins>
          </w:p>
        </w:tc>
        <w:tc>
          <w:tcPr>
            <w:tcW w:w="1045" w:type="dxa"/>
            <w:noWrap/>
            <w:vAlign w:val="center"/>
          </w:tcPr>
          <w:p w:rsidR="00C87AF8" w:rsidRDefault="00C87AF8" w:rsidP="00C87AF8">
            <w:pPr>
              <w:spacing w:after="120"/>
              <w:jc w:val="center"/>
              <w:rPr>
                <w:ins w:id="3430" w:author="R4-2120772" w:date="2021-11-15T15:14:00Z"/>
                <w:rFonts w:eastAsia="MS Mincho"/>
              </w:rPr>
            </w:pPr>
            <w:ins w:id="3431" w:author="R4-2120772" w:date="2021-11-15T15:14:00Z">
              <w:r>
                <w:rPr>
                  <w:rFonts w:eastAsia="MS Mincho"/>
                </w:rPr>
                <w:t>125.84</w:t>
              </w:r>
            </w:ins>
          </w:p>
        </w:tc>
        <w:tc>
          <w:tcPr>
            <w:tcW w:w="1045" w:type="dxa"/>
            <w:noWrap/>
            <w:vAlign w:val="center"/>
          </w:tcPr>
          <w:p w:rsidR="00C87AF8" w:rsidRDefault="00C87AF8" w:rsidP="00C87AF8">
            <w:pPr>
              <w:spacing w:after="120"/>
              <w:jc w:val="center"/>
              <w:rPr>
                <w:ins w:id="3432" w:author="R4-2120772" w:date="2021-11-15T15:14:00Z"/>
                <w:rFonts w:eastAsia="MS Mincho"/>
              </w:rPr>
            </w:pPr>
            <w:ins w:id="3433" w:author="R4-2120772" w:date="2021-11-15T15:14:00Z">
              <w:r>
                <w:rPr>
                  <w:rFonts w:eastAsia="MS Mincho"/>
                </w:rPr>
                <w:t>127.90</w:t>
              </w:r>
            </w:ins>
          </w:p>
        </w:tc>
        <w:tc>
          <w:tcPr>
            <w:tcW w:w="992" w:type="dxa"/>
            <w:noWrap/>
            <w:vAlign w:val="center"/>
          </w:tcPr>
          <w:p w:rsidR="00C87AF8" w:rsidRDefault="00C87AF8" w:rsidP="00C87AF8">
            <w:pPr>
              <w:spacing w:after="120"/>
              <w:jc w:val="center"/>
              <w:rPr>
                <w:ins w:id="3434" w:author="R4-2120772" w:date="2021-11-15T15:14:00Z"/>
                <w:rFonts w:eastAsia="MS Mincho"/>
              </w:rPr>
            </w:pPr>
            <w:ins w:id="3435" w:author="R4-2120772" w:date="2021-11-15T15:14:00Z">
              <w:r>
                <w:rPr>
                  <w:rFonts w:eastAsia="MS Mincho"/>
                </w:rPr>
                <w:t>-3.86</w:t>
              </w:r>
            </w:ins>
          </w:p>
        </w:tc>
        <w:tc>
          <w:tcPr>
            <w:tcW w:w="1012" w:type="dxa"/>
            <w:noWrap/>
            <w:vAlign w:val="center"/>
          </w:tcPr>
          <w:p w:rsidR="00C87AF8" w:rsidRDefault="00C87AF8" w:rsidP="00C87AF8">
            <w:pPr>
              <w:spacing w:after="120"/>
              <w:jc w:val="center"/>
              <w:rPr>
                <w:ins w:id="3436" w:author="R4-2120772" w:date="2021-11-15T15:14:00Z"/>
                <w:rFonts w:eastAsia="MS Mincho"/>
              </w:rPr>
            </w:pPr>
            <w:ins w:id="3437" w:author="R4-2120772" w:date="2021-11-15T15:14:00Z">
              <w:r>
                <w:rPr>
                  <w:rFonts w:eastAsia="MS Mincho"/>
                </w:rPr>
                <w:t>-1.40</w:t>
              </w:r>
            </w:ins>
          </w:p>
        </w:tc>
        <w:tc>
          <w:tcPr>
            <w:tcW w:w="980" w:type="dxa"/>
            <w:noWrap/>
            <w:vAlign w:val="center"/>
          </w:tcPr>
          <w:p w:rsidR="00C87AF8" w:rsidRDefault="00C87AF8" w:rsidP="00C87AF8">
            <w:pPr>
              <w:spacing w:after="120"/>
              <w:jc w:val="center"/>
              <w:rPr>
                <w:ins w:id="3438" w:author="R4-2120772" w:date="2021-11-15T15:14:00Z"/>
                <w:rFonts w:eastAsia="MS Mincho"/>
              </w:rPr>
            </w:pPr>
            <w:ins w:id="3439" w:author="R4-2120772" w:date="2021-11-15T15:14:00Z">
              <w:r>
                <w:rPr>
                  <w:rFonts w:eastAsia="MS Mincho"/>
                </w:rPr>
                <w:t>2.17</w:t>
              </w:r>
            </w:ins>
          </w:p>
        </w:tc>
      </w:tr>
      <w:tr w:rsidR="00C87AF8" w:rsidTr="0087751E">
        <w:trPr>
          <w:trHeight w:val="300"/>
          <w:jc w:val="center"/>
          <w:ins w:id="3440" w:author="R4-2120772" w:date="2021-11-15T15:14:00Z"/>
        </w:trPr>
        <w:tc>
          <w:tcPr>
            <w:tcW w:w="1142" w:type="dxa"/>
            <w:vMerge/>
            <w:vAlign w:val="center"/>
          </w:tcPr>
          <w:p w:rsidR="00C87AF8" w:rsidRDefault="00C87AF8" w:rsidP="00C87AF8">
            <w:pPr>
              <w:spacing w:after="120"/>
              <w:jc w:val="center"/>
              <w:rPr>
                <w:ins w:id="3441" w:author="R4-2120772" w:date="2021-11-15T15:14:00Z"/>
                <w:rFonts w:eastAsia="MS Mincho"/>
              </w:rPr>
            </w:pPr>
          </w:p>
        </w:tc>
        <w:tc>
          <w:tcPr>
            <w:tcW w:w="1036" w:type="dxa"/>
            <w:noWrap/>
            <w:vAlign w:val="center"/>
          </w:tcPr>
          <w:p w:rsidR="00C87AF8" w:rsidRDefault="00C87AF8" w:rsidP="00C87AF8">
            <w:pPr>
              <w:spacing w:after="120"/>
              <w:jc w:val="center"/>
              <w:rPr>
                <w:ins w:id="3442" w:author="R4-2120772" w:date="2021-11-15T15:14:00Z"/>
                <w:rFonts w:eastAsia="MS Mincho"/>
              </w:rPr>
            </w:pPr>
            <w:ins w:id="3443" w:author="R4-2120772" w:date="2021-11-15T15:14:00Z">
              <w:r>
                <w:rPr>
                  <w:rFonts w:eastAsia="MS Mincho"/>
                </w:rPr>
                <w:t>Huawei</w:t>
              </w:r>
            </w:ins>
          </w:p>
        </w:tc>
        <w:tc>
          <w:tcPr>
            <w:tcW w:w="1044" w:type="dxa"/>
            <w:noWrap/>
            <w:vAlign w:val="center"/>
          </w:tcPr>
          <w:p w:rsidR="00C87AF8" w:rsidRDefault="00C87AF8" w:rsidP="00C87AF8">
            <w:pPr>
              <w:spacing w:after="120"/>
              <w:jc w:val="center"/>
              <w:rPr>
                <w:ins w:id="3444" w:author="R4-2120772" w:date="2021-11-15T15:14:00Z"/>
                <w:rFonts w:eastAsia="MS Mincho"/>
              </w:rPr>
            </w:pPr>
            <w:ins w:id="3445" w:author="R4-2120772" w:date="2021-11-15T15:14:00Z">
              <w:r>
                <w:rPr>
                  <w:rFonts w:eastAsia="MS Mincho"/>
                </w:rPr>
                <w:t>123.54</w:t>
              </w:r>
            </w:ins>
          </w:p>
        </w:tc>
        <w:tc>
          <w:tcPr>
            <w:tcW w:w="1045" w:type="dxa"/>
            <w:noWrap/>
            <w:vAlign w:val="center"/>
          </w:tcPr>
          <w:p w:rsidR="00C87AF8" w:rsidRDefault="00C87AF8" w:rsidP="00C87AF8">
            <w:pPr>
              <w:spacing w:after="120"/>
              <w:jc w:val="center"/>
              <w:rPr>
                <w:ins w:id="3446" w:author="R4-2120772" w:date="2021-11-15T15:14:00Z"/>
                <w:rFonts w:eastAsia="MS Mincho"/>
              </w:rPr>
            </w:pPr>
            <w:ins w:id="3447" w:author="R4-2120772" w:date="2021-11-15T15:14:00Z">
              <w:r>
                <w:rPr>
                  <w:rFonts w:eastAsia="MS Mincho"/>
                </w:rPr>
                <w:t>125.63</w:t>
              </w:r>
            </w:ins>
          </w:p>
        </w:tc>
        <w:tc>
          <w:tcPr>
            <w:tcW w:w="1045" w:type="dxa"/>
            <w:noWrap/>
            <w:vAlign w:val="center"/>
          </w:tcPr>
          <w:p w:rsidR="00C87AF8" w:rsidRDefault="00C87AF8" w:rsidP="00C87AF8">
            <w:pPr>
              <w:spacing w:after="120"/>
              <w:jc w:val="center"/>
              <w:rPr>
                <w:ins w:id="3448" w:author="R4-2120772" w:date="2021-11-15T15:14:00Z"/>
                <w:rFonts w:eastAsia="MS Mincho"/>
              </w:rPr>
            </w:pPr>
            <w:ins w:id="3449" w:author="R4-2120772" w:date="2021-11-15T15:14:00Z">
              <w:r>
                <w:rPr>
                  <w:rFonts w:eastAsia="MS Mincho"/>
                </w:rPr>
                <w:t>129.16</w:t>
              </w:r>
            </w:ins>
          </w:p>
        </w:tc>
        <w:tc>
          <w:tcPr>
            <w:tcW w:w="992" w:type="dxa"/>
            <w:noWrap/>
            <w:vAlign w:val="center"/>
          </w:tcPr>
          <w:p w:rsidR="00C87AF8" w:rsidRDefault="00C87AF8" w:rsidP="00C87AF8">
            <w:pPr>
              <w:spacing w:after="120"/>
              <w:jc w:val="center"/>
              <w:rPr>
                <w:ins w:id="3450" w:author="R4-2120772" w:date="2021-11-15T15:14:00Z"/>
                <w:rFonts w:eastAsia="MS Mincho"/>
              </w:rPr>
            </w:pPr>
            <w:ins w:id="3451" w:author="R4-2120772" w:date="2021-11-15T15:14:00Z">
              <w:r>
                <w:rPr>
                  <w:rFonts w:eastAsia="MS Mincho"/>
                </w:rPr>
                <w:t>7.44</w:t>
              </w:r>
            </w:ins>
          </w:p>
        </w:tc>
        <w:tc>
          <w:tcPr>
            <w:tcW w:w="1012" w:type="dxa"/>
            <w:noWrap/>
            <w:vAlign w:val="center"/>
          </w:tcPr>
          <w:p w:rsidR="00C87AF8" w:rsidRDefault="00C87AF8" w:rsidP="00C87AF8">
            <w:pPr>
              <w:spacing w:after="120"/>
              <w:jc w:val="center"/>
              <w:rPr>
                <w:ins w:id="3452" w:author="R4-2120772" w:date="2021-11-15T15:14:00Z"/>
                <w:rFonts w:eastAsia="MS Mincho"/>
              </w:rPr>
            </w:pPr>
            <w:ins w:id="3453" w:author="R4-2120772" w:date="2021-11-15T15:14:00Z">
              <w:r>
                <w:rPr>
                  <w:rFonts w:eastAsia="MS Mincho"/>
                </w:rPr>
                <w:t>10.91</w:t>
              </w:r>
            </w:ins>
          </w:p>
        </w:tc>
        <w:tc>
          <w:tcPr>
            <w:tcW w:w="980" w:type="dxa"/>
            <w:noWrap/>
            <w:vAlign w:val="center"/>
          </w:tcPr>
          <w:p w:rsidR="00C87AF8" w:rsidRDefault="00C87AF8" w:rsidP="00C87AF8">
            <w:pPr>
              <w:spacing w:after="120"/>
              <w:jc w:val="center"/>
              <w:rPr>
                <w:ins w:id="3454" w:author="R4-2120772" w:date="2021-11-15T15:14:00Z"/>
                <w:rFonts w:eastAsia="MS Mincho"/>
              </w:rPr>
            </w:pPr>
            <w:ins w:id="3455" w:author="R4-2120772" w:date="2021-11-15T15:14:00Z">
              <w:r>
                <w:rPr>
                  <w:rFonts w:eastAsia="MS Mincho"/>
                </w:rPr>
                <w:t>12.97</w:t>
              </w:r>
            </w:ins>
          </w:p>
        </w:tc>
      </w:tr>
      <w:tr w:rsidR="00C87AF8" w:rsidTr="0087751E">
        <w:trPr>
          <w:trHeight w:val="300"/>
          <w:jc w:val="center"/>
          <w:ins w:id="3456" w:author="R4-2120772" w:date="2021-11-15T15:14:00Z"/>
        </w:trPr>
        <w:tc>
          <w:tcPr>
            <w:tcW w:w="1142" w:type="dxa"/>
            <w:vMerge/>
            <w:vAlign w:val="center"/>
          </w:tcPr>
          <w:p w:rsidR="00C87AF8" w:rsidRDefault="00C87AF8" w:rsidP="00C87AF8">
            <w:pPr>
              <w:spacing w:after="120"/>
              <w:jc w:val="center"/>
              <w:rPr>
                <w:ins w:id="3457" w:author="R4-2120772" w:date="2021-11-15T15:14:00Z"/>
                <w:rFonts w:eastAsia="MS Mincho"/>
              </w:rPr>
            </w:pPr>
          </w:p>
        </w:tc>
        <w:tc>
          <w:tcPr>
            <w:tcW w:w="1036" w:type="dxa"/>
            <w:noWrap/>
            <w:vAlign w:val="center"/>
          </w:tcPr>
          <w:p w:rsidR="00C87AF8" w:rsidRDefault="00C87AF8" w:rsidP="00C87AF8">
            <w:pPr>
              <w:spacing w:after="120"/>
              <w:jc w:val="center"/>
              <w:rPr>
                <w:ins w:id="3458" w:author="R4-2120772" w:date="2021-11-15T15:14:00Z"/>
                <w:rFonts w:eastAsia="MS Mincho"/>
              </w:rPr>
            </w:pPr>
            <w:ins w:id="3459" w:author="R4-2120772" w:date="2021-11-15T15:14:00Z">
              <w:r>
                <w:rPr>
                  <w:rFonts w:eastAsia="MS Mincho"/>
                </w:rPr>
                <w:t>Xiaomi</w:t>
              </w:r>
            </w:ins>
          </w:p>
        </w:tc>
        <w:tc>
          <w:tcPr>
            <w:tcW w:w="1044" w:type="dxa"/>
            <w:noWrap/>
            <w:vAlign w:val="center"/>
          </w:tcPr>
          <w:p w:rsidR="00C87AF8" w:rsidRDefault="00C87AF8" w:rsidP="00C87AF8">
            <w:pPr>
              <w:spacing w:after="120"/>
              <w:jc w:val="center"/>
              <w:rPr>
                <w:ins w:id="3460" w:author="R4-2120772" w:date="2021-11-15T15:14:00Z"/>
                <w:rFonts w:eastAsia="MS Mincho"/>
              </w:rPr>
            </w:pPr>
            <w:ins w:id="3461" w:author="R4-2120772" w:date="2021-11-15T15:14:00Z">
              <w:r>
                <w:rPr>
                  <w:rFonts w:eastAsia="MS Mincho"/>
                </w:rPr>
                <w:t>123.61</w:t>
              </w:r>
            </w:ins>
          </w:p>
        </w:tc>
        <w:tc>
          <w:tcPr>
            <w:tcW w:w="1045" w:type="dxa"/>
            <w:noWrap/>
            <w:vAlign w:val="center"/>
          </w:tcPr>
          <w:p w:rsidR="00C87AF8" w:rsidRDefault="00C87AF8" w:rsidP="00C87AF8">
            <w:pPr>
              <w:spacing w:after="120"/>
              <w:jc w:val="center"/>
              <w:rPr>
                <w:ins w:id="3462" w:author="R4-2120772" w:date="2021-11-15T15:14:00Z"/>
                <w:rFonts w:eastAsia="MS Mincho"/>
              </w:rPr>
            </w:pPr>
            <w:ins w:id="3463" w:author="R4-2120772" w:date="2021-11-15T15:14:00Z">
              <w:r>
                <w:rPr>
                  <w:rFonts w:eastAsia="MS Mincho"/>
                </w:rPr>
                <w:t>125.15</w:t>
              </w:r>
            </w:ins>
          </w:p>
        </w:tc>
        <w:tc>
          <w:tcPr>
            <w:tcW w:w="1045" w:type="dxa"/>
            <w:noWrap/>
            <w:vAlign w:val="center"/>
          </w:tcPr>
          <w:p w:rsidR="00C87AF8" w:rsidRDefault="00C87AF8" w:rsidP="00C87AF8">
            <w:pPr>
              <w:spacing w:after="120"/>
              <w:jc w:val="center"/>
              <w:rPr>
                <w:ins w:id="3464" w:author="R4-2120772" w:date="2021-11-15T15:14:00Z"/>
                <w:rFonts w:eastAsia="MS Mincho"/>
              </w:rPr>
            </w:pPr>
            <w:ins w:id="3465" w:author="R4-2120772" w:date="2021-11-15T15:14:00Z">
              <w:r>
                <w:rPr>
                  <w:rFonts w:eastAsia="MS Mincho"/>
                </w:rPr>
                <w:t>126.93</w:t>
              </w:r>
            </w:ins>
          </w:p>
        </w:tc>
        <w:tc>
          <w:tcPr>
            <w:tcW w:w="992" w:type="dxa"/>
            <w:noWrap/>
            <w:vAlign w:val="center"/>
          </w:tcPr>
          <w:p w:rsidR="00C87AF8" w:rsidRDefault="00C87AF8" w:rsidP="00C87AF8">
            <w:pPr>
              <w:spacing w:after="120"/>
              <w:jc w:val="center"/>
              <w:rPr>
                <w:ins w:id="3466" w:author="R4-2120772" w:date="2021-11-15T15:14:00Z"/>
                <w:rFonts w:eastAsia="MS Mincho"/>
              </w:rPr>
            </w:pPr>
            <w:ins w:id="3467" w:author="R4-2120772" w:date="2021-11-15T15:14:00Z">
              <w:r>
                <w:rPr>
                  <w:rFonts w:eastAsia="MS Mincho"/>
                </w:rPr>
                <w:t>-3.01</w:t>
              </w:r>
            </w:ins>
          </w:p>
        </w:tc>
        <w:tc>
          <w:tcPr>
            <w:tcW w:w="1012" w:type="dxa"/>
            <w:noWrap/>
            <w:vAlign w:val="center"/>
          </w:tcPr>
          <w:p w:rsidR="00C87AF8" w:rsidRDefault="00C87AF8" w:rsidP="00C87AF8">
            <w:pPr>
              <w:spacing w:after="120"/>
              <w:jc w:val="center"/>
              <w:rPr>
                <w:ins w:id="3468" w:author="R4-2120772" w:date="2021-11-15T15:14:00Z"/>
                <w:rFonts w:eastAsia="MS Mincho"/>
              </w:rPr>
            </w:pPr>
            <w:ins w:id="3469" w:author="R4-2120772" w:date="2021-11-15T15:14:00Z">
              <w:r>
                <w:rPr>
                  <w:rFonts w:eastAsia="MS Mincho"/>
                </w:rPr>
                <w:t>-0.59</w:t>
              </w:r>
            </w:ins>
          </w:p>
        </w:tc>
        <w:tc>
          <w:tcPr>
            <w:tcW w:w="980" w:type="dxa"/>
            <w:noWrap/>
            <w:vAlign w:val="center"/>
          </w:tcPr>
          <w:p w:rsidR="00C87AF8" w:rsidRDefault="00C87AF8" w:rsidP="00C87AF8">
            <w:pPr>
              <w:spacing w:after="120"/>
              <w:jc w:val="center"/>
              <w:rPr>
                <w:ins w:id="3470" w:author="R4-2120772" w:date="2021-11-15T15:14:00Z"/>
                <w:rFonts w:eastAsia="MS Mincho"/>
              </w:rPr>
            </w:pPr>
            <w:ins w:id="3471" w:author="R4-2120772" w:date="2021-11-15T15:14:00Z">
              <w:r>
                <w:rPr>
                  <w:rFonts w:eastAsia="MS Mincho"/>
                </w:rPr>
                <w:t>2.02</w:t>
              </w:r>
            </w:ins>
          </w:p>
        </w:tc>
      </w:tr>
      <w:tr w:rsidR="00C87AF8" w:rsidTr="0087751E">
        <w:trPr>
          <w:trHeight w:val="300"/>
          <w:jc w:val="center"/>
          <w:ins w:id="3472" w:author="R4-2120772" w:date="2021-11-15T15:14:00Z"/>
        </w:trPr>
        <w:tc>
          <w:tcPr>
            <w:tcW w:w="1142" w:type="dxa"/>
            <w:vMerge/>
            <w:vAlign w:val="center"/>
          </w:tcPr>
          <w:p w:rsidR="00C87AF8" w:rsidRDefault="00C87AF8" w:rsidP="00C87AF8">
            <w:pPr>
              <w:spacing w:after="120"/>
              <w:jc w:val="center"/>
              <w:rPr>
                <w:ins w:id="3473" w:author="R4-2120772" w:date="2021-11-15T15:14:00Z"/>
                <w:rFonts w:eastAsia="MS Mincho"/>
              </w:rPr>
            </w:pPr>
          </w:p>
        </w:tc>
        <w:tc>
          <w:tcPr>
            <w:tcW w:w="1036" w:type="dxa"/>
            <w:noWrap/>
            <w:vAlign w:val="center"/>
          </w:tcPr>
          <w:p w:rsidR="00C87AF8" w:rsidRDefault="00C87AF8" w:rsidP="00C87AF8">
            <w:pPr>
              <w:spacing w:after="120"/>
              <w:jc w:val="center"/>
              <w:rPr>
                <w:ins w:id="3474" w:author="R4-2120772" w:date="2021-11-15T15:14:00Z"/>
                <w:rFonts w:eastAsia="MS Mincho"/>
              </w:rPr>
            </w:pPr>
            <w:ins w:id="3475" w:author="R4-2120772" w:date="2021-11-15T15:14:00Z">
              <w:r>
                <w:rPr>
                  <w:rFonts w:eastAsia="MS Mincho"/>
                </w:rPr>
                <w:t>ZTE</w:t>
              </w:r>
            </w:ins>
          </w:p>
        </w:tc>
        <w:tc>
          <w:tcPr>
            <w:tcW w:w="1044" w:type="dxa"/>
            <w:vAlign w:val="center"/>
          </w:tcPr>
          <w:p w:rsidR="00C87AF8" w:rsidRDefault="00C87AF8" w:rsidP="00C87AF8">
            <w:pPr>
              <w:spacing w:after="120"/>
              <w:jc w:val="center"/>
              <w:rPr>
                <w:ins w:id="3476" w:author="R4-2120772" w:date="2021-11-15T15:14:00Z"/>
                <w:rFonts w:eastAsia="MS Mincho"/>
              </w:rPr>
            </w:pPr>
            <w:ins w:id="3477" w:author="R4-2120772" w:date="2021-11-15T15:14:00Z">
              <w:r>
                <w:rPr>
                  <w:rFonts w:eastAsia="MS Mincho"/>
                </w:rPr>
                <w:t>123.66</w:t>
              </w:r>
            </w:ins>
          </w:p>
        </w:tc>
        <w:tc>
          <w:tcPr>
            <w:tcW w:w="1045" w:type="dxa"/>
            <w:vAlign w:val="center"/>
          </w:tcPr>
          <w:p w:rsidR="00C87AF8" w:rsidRDefault="00C87AF8" w:rsidP="00C87AF8">
            <w:pPr>
              <w:spacing w:after="120"/>
              <w:jc w:val="center"/>
              <w:rPr>
                <w:ins w:id="3478" w:author="R4-2120772" w:date="2021-11-15T15:14:00Z"/>
                <w:rFonts w:eastAsia="MS Mincho"/>
              </w:rPr>
            </w:pPr>
            <w:ins w:id="3479" w:author="R4-2120772" w:date="2021-11-15T15:14:00Z">
              <w:r>
                <w:rPr>
                  <w:rFonts w:eastAsia="MS Mincho"/>
                </w:rPr>
                <w:t>125.57</w:t>
              </w:r>
            </w:ins>
          </w:p>
        </w:tc>
        <w:tc>
          <w:tcPr>
            <w:tcW w:w="1045" w:type="dxa"/>
            <w:vAlign w:val="center"/>
          </w:tcPr>
          <w:p w:rsidR="00C87AF8" w:rsidRDefault="00C87AF8" w:rsidP="00C87AF8">
            <w:pPr>
              <w:spacing w:after="120"/>
              <w:jc w:val="center"/>
              <w:rPr>
                <w:ins w:id="3480" w:author="R4-2120772" w:date="2021-11-15T15:14:00Z"/>
                <w:rFonts w:eastAsia="MS Mincho"/>
              </w:rPr>
            </w:pPr>
            <w:ins w:id="3481" w:author="R4-2120772" w:date="2021-11-15T15:14:00Z">
              <w:r>
                <w:rPr>
                  <w:rFonts w:eastAsia="MS Mincho"/>
                </w:rPr>
                <w:t>127.64</w:t>
              </w:r>
            </w:ins>
          </w:p>
        </w:tc>
        <w:tc>
          <w:tcPr>
            <w:tcW w:w="992" w:type="dxa"/>
            <w:vAlign w:val="center"/>
          </w:tcPr>
          <w:p w:rsidR="00C87AF8" w:rsidRDefault="00C87AF8" w:rsidP="00C87AF8">
            <w:pPr>
              <w:spacing w:after="120"/>
              <w:jc w:val="center"/>
              <w:rPr>
                <w:ins w:id="3482" w:author="R4-2120772" w:date="2021-11-15T15:14:00Z"/>
                <w:rFonts w:eastAsia="MS Mincho"/>
              </w:rPr>
            </w:pPr>
            <w:ins w:id="3483" w:author="R4-2120772" w:date="2021-11-15T15:14:00Z">
              <w:r>
                <w:rPr>
                  <w:rFonts w:eastAsia="MS Mincho"/>
                </w:rPr>
                <w:t>-3.05</w:t>
              </w:r>
            </w:ins>
          </w:p>
        </w:tc>
        <w:tc>
          <w:tcPr>
            <w:tcW w:w="1012" w:type="dxa"/>
            <w:vAlign w:val="center"/>
          </w:tcPr>
          <w:p w:rsidR="00C87AF8" w:rsidRDefault="00C87AF8" w:rsidP="00C87AF8">
            <w:pPr>
              <w:spacing w:after="120"/>
              <w:jc w:val="center"/>
              <w:rPr>
                <w:ins w:id="3484" w:author="R4-2120772" w:date="2021-11-15T15:14:00Z"/>
                <w:rFonts w:eastAsia="MS Mincho"/>
              </w:rPr>
            </w:pPr>
            <w:ins w:id="3485" w:author="R4-2120772" w:date="2021-11-15T15:14:00Z">
              <w:r>
                <w:rPr>
                  <w:rFonts w:eastAsia="MS Mincho"/>
                </w:rPr>
                <w:t>-0.22</w:t>
              </w:r>
            </w:ins>
          </w:p>
        </w:tc>
        <w:tc>
          <w:tcPr>
            <w:tcW w:w="980" w:type="dxa"/>
            <w:vAlign w:val="center"/>
          </w:tcPr>
          <w:p w:rsidR="00C87AF8" w:rsidRDefault="00C87AF8" w:rsidP="00C87AF8">
            <w:pPr>
              <w:spacing w:after="120"/>
              <w:jc w:val="center"/>
              <w:rPr>
                <w:ins w:id="3486" w:author="R4-2120772" w:date="2021-11-15T15:14:00Z"/>
                <w:rFonts w:eastAsia="MS Mincho"/>
              </w:rPr>
            </w:pPr>
            <w:ins w:id="3487" w:author="R4-2120772" w:date="2021-11-15T15:14:00Z">
              <w:r>
                <w:rPr>
                  <w:rFonts w:eastAsia="MS Mincho"/>
                </w:rPr>
                <w:t>3.65</w:t>
              </w:r>
            </w:ins>
          </w:p>
        </w:tc>
      </w:tr>
      <w:tr w:rsidR="00C87AF8" w:rsidTr="0087751E">
        <w:trPr>
          <w:trHeight w:val="300"/>
          <w:jc w:val="center"/>
          <w:ins w:id="3488" w:author="R4-2120772" w:date="2021-11-15T15:14:00Z"/>
        </w:trPr>
        <w:tc>
          <w:tcPr>
            <w:tcW w:w="1142" w:type="dxa"/>
            <w:vMerge/>
            <w:vAlign w:val="center"/>
          </w:tcPr>
          <w:p w:rsidR="00C87AF8" w:rsidRDefault="00C87AF8" w:rsidP="00C87AF8">
            <w:pPr>
              <w:spacing w:after="120"/>
              <w:jc w:val="center"/>
              <w:rPr>
                <w:ins w:id="3489" w:author="R4-2120772" w:date="2021-11-15T15:14:00Z"/>
                <w:rFonts w:eastAsia="MS Mincho"/>
              </w:rPr>
            </w:pPr>
          </w:p>
        </w:tc>
        <w:tc>
          <w:tcPr>
            <w:tcW w:w="1036" w:type="dxa"/>
            <w:noWrap/>
            <w:vAlign w:val="center"/>
          </w:tcPr>
          <w:p w:rsidR="00C87AF8" w:rsidRDefault="00C87AF8" w:rsidP="00C87AF8">
            <w:pPr>
              <w:spacing w:after="120"/>
              <w:jc w:val="center"/>
              <w:rPr>
                <w:ins w:id="3490" w:author="R4-2120772" w:date="2021-11-15T15:14:00Z"/>
                <w:rFonts w:eastAsia="MS Mincho"/>
              </w:rPr>
            </w:pPr>
            <w:ins w:id="3491" w:author="R4-2120772" w:date="2021-11-15T15:14:00Z">
              <w:r>
                <w:rPr>
                  <w:rFonts w:eastAsia="MS Mincho"/>
                </w:rPr>
                <w:t>Nokia</w:t>
              </w:r>
            </w:ins>
          </w:p>
        </w:tc>
        <w:tc>
          <w:tcPr>
            <w:tcW w:w="1044" w:type="dxa"/>
            <w:vAlign w:val="center"/>
          </w:tcPr>
          <w:p w:rsidR="00C87AF8" w:rsidRDefault="00C87AF8" w:rsidP="00C87AF8">
            <w:pPr>
              <w:spacing w:after="120"/>
              <w:jc w:val="center"/>
              <w:rPr>
                <w:ins w:id="3492" w:author="R4-2120772" w:date="2021-11-15T15:14:00Z"/>
                <w:rFonts w:eastAsia="MS Mincho"/>
              </w:rPr>
            </w:pPr>
            <w:ins w:id="3493" w:author="R4-2120772" w:date="2021-11-15T15:14:00Z">
              <w:r>
                <w:rPr>
                  <w:rFonts w:eastAsia="MS Mincho"/>
                </w:rPr>
                <w:t>123.68</w:t>
              </w:r>
            </w:ins>
          </w:p>
        </w:tc>
        <w:tc>
          <w:tcPr>
            <w:tcW w:w="1045" w:type="dxa"/>
            <w:vAlign w:val="center"/>
          </w:tcPr>
          <w:p w:rsidR="00C87AF8" w:rsidRDefault="00C87AF8" w:rsidP="00C87AF8">
            <w:pPr>
              <w:spacing w:after="120"/>
              <w:jc w:val="center"/>
              <w:rPr>
                <w:ins w:id="3494" w:author="R4-2120772" w:date="2021-11-15T15:14:00Z"/>
                <w:rFonts w:eastAsia="MS Mincho"/>
              </w:rPr>
            </w:pPr>
            <w:ins w:id="3495" w:author="R4-2120772" w:date="2021-11-15T15:14:00Z">
              <w:r>
                <w:rPr>
                  <w:rFonts w:eastAsia="MS Mincho"/>
                </w:rPr>
                <w:t>125.33</w:t>
              </w:r>
            </w:ins>
          </w:p>
        </w:tc>
        <w:tc>
          <w:tcPr>
            <w:tcW w:w="1045" w:type="dxa"/>
            <w:vAlign w:val="center"/>
          </w:tcPr>
          <w:p w:rsidR="00C87AF8" w:rsidRDefault="00C87AF8" w:rsidP="00C87AF8">
            <w:pPr>
              <w:spacing w:after="120"/>
              <w:jc w:val="center"/>
              <w:rPr>
                <w:ins w:id="3496" w:author="R4-2120772" w:date="2021-11-15T15:14:00Z"/>
                <w:rFonts w:eastAsia="MS Mincho"/>
              </w:rPr>
            </w:pPr>
            <w:ins w:id="3497" w:author="R4-2120772" w:date="2021-11-15T15:14:00Z">
              <w:r>
                <w:rPr>
                  <w:rFonts w:eastAsia="MS Mincho"/>
                </w:rPr>
                <w:t>127.05</w:t>
              </w:r>
            </w:ins>
          </w:p>
        </w:tc>
        <w:tc>
          <w:tcPr>
            <w:tcW w:w="992" w:type="dxa"/>
            <w:vAlign w:val="center"/>
          </w:tcPr>
          <w:p w:rsidR="00C87AF8" w:rsidRDefault="00C87AF8" w:rsidP="00C87AF8">
            <w:pPr>
              <w:spacing w:after="120"/>
              <w:jc w:val="center"/>
              <w:rPr>
                <w:ins w:id="3498" w:author="R4-2120772" w:date="2021-11-15T15:14:00Z"/>
                <w:rFonts w:eastAsia="MS Mincho"/>
              </w:rPr>
            </w:pPr>
            <w:ins w:id="3499" w:author="R4-2120772" w:date="2021-11-15T15:14:00Z">
              <w:r>
                <w:rPr>
                  <w:rFonts w:eastAsia="MS Mincho"/>
                </w:rPr>
                <w:t>-3.10</w:t>
              </w:r>
            </w:ins>
          </w:p>
        </w:tc>
        <w:tc>
          <w:tcPr>
            <w:tcW w:w="1012" w:type="dxa"/>
            <w:vAlign w:val="center"/>
          </w:tcPr>
          <w:p w:rsidR="00C87AF8" w:rsidRDefault="00C87AF8" w:rsidP="00C87AF8">
            <w:pPr>
              <w:spacing w:after="120"/>
              <w:jc w:val="center"/>
              <w:rPr>
                <w:ins w:id="3500" w:author="R4-2120772" w:date="2021-11-15T15:14:00Z"/>
                <w:rFonts w:eastAsia="MS Mincho"/>
              </w:rPr>
            </w:pPr>
            <w:ins w:id="3501" w:author="R4-2120772" w:date="2021-11-15T15:14:00Z">
              <w:r>
                <w:rPr>
                  <w:rFonts w:eastAsia="MS Mincho"/>
                </w:rPr>
                <w:t>-1.16</w:t>
              </w:r>
            </w:ins>
          </w:p>
        </w:tc>
        <w:tc>
          <w:tcPr>
            <w:tcW w:w="980" w:type="dxa"/>
            <w:vAlign w:val="center"/>
          </w:tcPr>
          <w:p w:rsidR="00C87AF8" w:rsidRDefault="00C87AF8" w:rsidP="00C87AF8">
            <w:pPr>
              <w:spacing w:after="120"/>
              <w:jc w:val="center"/>
              <w:rPr>
                <w:ins w:id="3502" w:author="R4-2120772" w:date="2021-11-15T15:14:00Z"/>
                <w:rFonts w:eastAsia="MS Mincho"/>
              </w:rPr>
            </w:pPr>
            <w:ins w:id="3503" w:author="R4-2120772" w:date="2021-11-15T15:14:00Z">
              <w:r>
                <w:rPr>
                  <w:rFonts w:eastAsia="MS Mincho"/>
                </w:rPr>
                <w:t>0.94</w:t>
              </w:r>
            </w:ins>
          </w:p>
        </w:tc>
      </w:tr>
      <w:tr w:rsidR="00C87AF8" w:rsidTr="0087751E">
        <w:trPr>
          <w:trHeight w:val="300"/>
          <w:jc w:val="center"/>
          <w:ins w:id="3504" w:author="R4-2120772" w:date="2021-11-15T15:14:00Z"/>
        </w:trPr>
        <w:tc>
          <w:tcPr>
            <w:tcW w:w="1142" w:type="dxa"/>
            <w:vMerge/>
            <w:vAlign w:val="center"/>
          </w:tcPr>
          <w:p w:rsidR="00C87AF8" w:rsidRDefault="00C87AF8" w:rsidP="00C87AF8">
            <w:pPr>
              <w:spacing w:after="120"/>
              <w:jc w:val="center"/>
              <w:rPr>
                <w:ins w:id="3505" w:author="R4-2120772" w:date="2021-11-15T15:14:00Z"/>
                <w:rFonts w:eastAsia="MS Mincho"/>
              </w:rPr>
            </w:pPr>
          </w:p>
        </w:tc>
        <w:tc>
          <w:tcPr>
            <w:tcW w:w="1036" w:type="dxa"/>
            <w:noWrap/>
            <w:vAlign w:val="center"/>
          </w:tcPr>
          <w:p w:rsidR="00C87AF8" w:rsidRDefault="00C87AF8" w:rsidP="00C87AF8">
            <w:pPr>
              <w:spacing w:after="120"/>
              <w:jc w:val="center"/>
              <w:rPr>
                <w:ins w:id="3506" w:author="R4-2120772" w:date="2021-11-15T15:14:00Z"/>
                <w:rFonts w:eastAsia="MS Mincho"/>
              </w:rPr>
            </w:pPr>
            <w:ins w:id="3507" w:author="R4-2120772" w:date="2021-11-15T15:14:00Z">
              <w:r>
                <w:rPr>
                  <w:rFonts w:eastAsia="MS Mincho"/>
                </w:rPr>
                <w:t>Ericsson</w:t>
              </w:r>
            </w:ins>
          </w:p>
        </w:tc>
        <w:tc>
          <w:tcPr>
            <w:tcW w:w="1044" w:type="dxa"/>
            <w:vAlign w:val="center"/>
          </w:tcPr>
          <w:p w:rsidR="00C87AF8" w:rsidRDefault="00C87AF8" w:rsidP="00C87AF8">
            <w:pPr>
              <w:spacing w:after="120"/>
              <w:jc w:val="center"/>
              <w:rPr>
                <w:ins w:id="3508" w:author="R4-2120772" w:date="2021-11-15T15:14:00Z"/>
                <w:rFonts w:eastAsia="MS Mincho"/>
              </w:rPr>
            </w:pPr>
            <w:ins w:id="3509" w:author="R4-2120772" w:date="2021-11-15T15:14:00Z">
              <w:r>
                <w:rPr>
                  <w:rFonts w:eastAsia="MS Mincho"/>
                </w:rPr>
                <w:t>-</w:t>
              </w:r>
            </w:ins>
          </w:p>
        </w:tc>
        <w:tc>
          <w:tcPr>
            <w:tcW w:w="1045" w:type="dxa"/>
            <w:vAlign w:val="center"/>
          </w:tcPr>
          <w:p w:rsidR="00C87AF8" w:rsidRDefault="00C87AF8" w:rsidP="00C87AF8">
            <w:pPr>
              <w:spacing w:after="120"/>
              <w:jc w:val="center"/>
              <w:rPr>
                <w:ins w:id="3510" w:author="R4-2120772" w:date="2021-11-15T15:14:00Z"/>
                <w:rFonts w:eastAsia="MS Mincho"/>
              </w:rPr>
            </w:pPr>
            <w:ins w:id="3511" w:author="R4-2120772" w:date="2021-11-15T15:14:00Z">
              <w:r>
                <w:rPr>
                  <w:rFonts w:eastAsia="MS Mincho"/>
                </w:rPr>
                <w:t>-</w:t>
              </w:r>
            </w:ins>
          </w:p>
        </w:tc>
        <w:tc>
          <w:tcPr>
            <w:tcW w:w="1045" w:type="dxa"/>
            <w:vAlign w:val="center"/>
          </w:tcPr>
          <w:p w:rsidR="00C87AF8" w:rsidRDefault="00C87AF8" w:rsidP="00C87AF8">
            <w:pPr>
              <w:spacing w:after="120"/>
              <w:jc w:val="center"/>
              <w:rPr>
                <w:ins w:id="3512" w:author="R4-2120772" w:date="2021-11-15T15:14:00Z"/>
                <w:rFonts w:eastAsia="MS Mincho"/>
              </w:rPr>
            </w:pPr>
            <w:ins w:id="3513" w:author="R4-2120772" w:date="2021-11-15T15:14:00Z">
              <w:r>
                <w:rPr>
                  <w:rFonts w:eastAsia="MS Mincho"/>
                </w:rPr>
                <w:t>-</w:t>
              </w:r>
            </w:ins>
          </w:p>
        </w:tc>
        <w:tc>
          <w:tcPr>
            <w:tcW w:w="992" w:type="dxa"/>
            <w:vAlign w:val="center"/>
          </w:tcPr>
          <w:p w:rsidR="00C87AF8" w:rsidRDefault="00C87AF8" w:rsidP="00C87AF8">
            <w:pPr>
              <w:spacing w:after="120"/>
              <w:jc w:val="center"/>
              <w:rPr>
                <w:ins w:id="3514" w:author="R4-2120772" w:date="2021-11-15T15:14:00Z"/>
                <w:rFonts w:eastAsia="MS Mincho"/>
              </w:rPr>
            </w:pPr>
            <w:ins w:id="3515" w:author="R4-2120772" w:date="2021-11-15T15:14:00Z">
              <w:r>
                <w:rPr>
                  <w:rFonts w:eastAsia="MS Mincho"/>
                </w:rPr>
                <w:t>-2.58</w:t>
              </w:r>
            </w:ins>
          </w:p>
        </w:tc>
        <w:tc>
          <w:tcPr>
            <w:tcW w:w="1012" w:type="dxa"/>
            <w:vAlign w:val="center"/>
          </w:tcPr>
          <w:p w:rsidR="00C87AF8" w:rsidRDefault="00C87AF8" w:rsidP="00C87AF8">
            <w:pPr>
              <w:spacing w:after="120"/>
              <w:jc w:val="center"/>
              <w:rPr>
                <w:ins w:id="3516" w:author="R4-2120772" w:date="2021-11-15T15:14:00Z"/>
                <w:rFonts w:eastAsia="MS Mincho"/>
              </w:rPr>
            </w:pPr>
            <w:ins w:id="3517" w:author="R4-2120772" w:date="2021-11-15T15:14:00Z">
              <w:r>
                <w:rPr>
                  <w:rFonts w:eastAsia="MS Mincho"/>
                </w:rPr>
                <w:t>6.97</w:t>
              </w:r>
            </w:ins>
          </w:p>
        </w:tc>
        <w:tc>
          <w:tcPr>
            <w:tcW w:w="980" w:type="dxa"/>
            <w:vAlign w:val="center"/>
          </w:tcPr>
          <w:p w:rsidR="00C87AF8" w:rsidRDefault="00C87AF8" w:rsidP="00C87AF8">
            <w:pPr>
              <w:spacing w:after="120"/>
              <w:jc w:val="center"/>
              <w:rPr>
                <w:ins w:id="3518" w:author="R4-2120772" w:date="2021-11-15T15:14:00Z"/>
                <w:rFonts w:eastAsia="MS Mincho"/>
              </w:rPr>
            </w:pPr>
            <w:ins w:id="3519" w:author="R4-2120772" w:date="2021-11-15T15:14:00Z">
              <w:r>
                <w:rPr>
                  <w:rFonts w:eastAsia="MS Mincho"/>
                </w:rPr>
                <w:t>9.95</w:t>
              </w:r>
            </w:ins>
          </w:p>
        </w:tc>
      </w:tr>
      <w:tr w:rsidR="00C87AF8" w:rsidTr="0087751E">
        <w:trPr>
          <w:trHeight w:val="315"/>
          <w:jc w:val="center"/>
          <w:ins w:id="3520" w:author="R4-2120772" w:date="2021-11-15T15:14:00Z"/>
        </w:trPr>
        <w:tc>
          <w:tcPr>
            <w:tcW w:w="1142" w:type="dxa"/>
            <w:vMerge/>
            <w:vAlign w:val="center"/>
          </w:tcPr>
          <w:p w:rsidR="00C87AF8" w:rsidRDefault="00C87AF8" w:rsidP="00C87AF8">
            <w:pPr>
              <w:spacing w:after="120"/>
              <w:jc w:val="center"/>
              <w:rPr>
                <w:ins w:id="3521" w:author="R4-2120772" w:date="2021-11-15T15:14:00Z"/>
                <w:rFonts w:eastAsia="MS Mincho"/>
              </w:rPr>
            </w:pPr>
          </w:p>
        </w:tc>
        <w:tc>
          <w:tcPr>
            <w:tcW w:w="1036" w:type="dxa"/>
            <w:noWrap/>
            <w:vAlign w:val="center"/>
          </w:tcPr>
          <w:p w:rsidR="00C87AF8" w:rsidRDefault="00C87AF8" w:rsidP="00C87AF8">
            <w:pPr>
              <w:spacing w:after="120"/>
              <w:jc w:val="center"/>
              <w:rPr>
                <w:ins w:id="3522" w:author="R4-2120772" w:date="2021-11-15T15:14:00Z"/>
                <w:rFonts w:eastAsia="MS Mincho"/>
              </w:rPr>
            </w:pPr>
            <w:ins w:id="3523" w:author="R4-2120772" w:date="2021-11-15T15:14:00Z">
              <w:r>
                <w:rPr>
                  <w:rFonts w:eastAsia="MS Mincho"/>
                </w:rPr>
                <w:t>FhG</w:t>
              </w:r>
            </w:ins>
          </w:p>
        </w:tc>
        <w:tc>
          <w:tcPr>
            <w:tcW w:w="1044" w:type="dxa"/>
            <w:vAlign w:val="center"/>
          </w:tcPr>
          <w:p w:rsidR="00C87AF8" w:rsidRDefault="00C87AF8" w:rsidP="00C87AF8">
            <w:pPr>
              <w:spacing w:after="120"/>
              <w:jc w:val="center"/>
              <w:rPr>
                <w:ins w:id="3524" w:author="R4-2120772" w:date="2021-11-15T15:14:00Z"/>
                <w:rFonts w:eastAsia="MS Mincho"/>
              </w:rPr>
            </w:pPr>
            <w:ins w:id="3525" w:author="R4-2120772" w:date="2021-11-15T15:14:00Z">
              <w:r>
                <w:rPr>
                  <w:rFonts w:eastAsia="MS Mincho"/>
                </w:rPr>
                <w:t>123.61</w:t>
              </w:r>
            </w:ins>
          </w:p>
        </w:tc>
        <w:tc>
          <w:tcPr>
            <w:tcW w:w="1045" w:type="dxa"/>
            <w:vAlign w:val="center"/>
          </w:tcPr>
          <w:p w:rsidR="00C87AF8" w:rsidRDefault="00C87AF8" w:rsidP="00C87AF8">
            <w:pPr>
              <w:spacing w:after="120"/>
              <w:jc w:val="center"/>
              <w:rPr>
                <w:ins w:id="3526" w:author="R4-2120772" w:date="2021-11-15T15:14:00Z"/>
                <w:rFonts w:eastAsia="MS Mincho"/>
              </w:rPr>
            </w:pPr>
            <w:ins w:id="3527" w:author="R4-2120772" w:date="2021-11-15T15:14:00Z">
              <w:r>
                <w:rPr>
                  <w:rFonts w:eastAsia="MS Mincho"/>
                </w:rPr>
                <w:t>125.37</w:t>
              </w:r>
            </w:ins>
          </w:p>
        </w:tc>
        <w:tc>
          <w:tcPr>
            <w:tcW w:w="1045" w:type="dxa"/>
            <w:vAlign w:val="center"/>
          </w:tcPr>
          <w:p w:rsidR="00C87AF8" w:rsidRDefault="00C87AF8" w:rsidP="00C87AF8">
            <w:pPr>
              <w:spacing w:after="120"/>
              <w:jc w:val="center"/>
              <w:rPr>
                <w:ins w:id="3528" w:author="R4-2120772" w:date="2021-11-15T15:14:00Z"/>
                <w:rFonts w:eastAsia="MS Mincho"/>
              </w:rPr>
            </w:pPr>
            <w:ins w:id="3529" w:author="R4-2120772" w:date="2021-11-15T15:14:00Z">
              <w:r>
                <w:rPr>
                  <w:rFonts w:eastAsia="MS Mincho"/>
                </w:rPr>
                <w:t>127.07</w:t>
              </w:r>
            </w:ins>
          </w:p>
        </w:tc>
        <w:tc>
          <w:tcPr>
            <w:tcW w:w="992" w:type="dxa"/>
            <w:vAlign w:val="center"/>
          </w:tcPr>
          <w:p w:rsidR="00C87AF8" w:rsidRDefault="00C87AF8" w:rsidP="00C87AF8">
            <w:pPr>
              <w:spacing w:after="120"/>
              <w:jc w:val="center"/>
              <w:rPr>
                <w:ins w:id="3530" w:author="R4-2120772" w:date="2021-11-15T15:14:00Z"/>
                <w:rFonts w:eastAsia="MS Mincho"/>
              </w:rPr>
            </w:pPr>
            <w:ins w:id="3531" w:author="R4-2120772" w:date="2021-11-15T15:14:00Z">
              <w:r>
                <w:rPr>
                  <w:rFonts w:eastAsia="MS Mincho"/>
                </w:rPr>
                <w:t>-3.48</w:t>
              </w:r>
            </w:ins>
          </w:p>
        </w:tc>
        <w:tc>
          <w:tcPr>
            <w:tcW w:w="1012" w:type="dxa"/>
            <w:vAlign w:val="center"/>
          </w:tcPr>
          <w:p w:rsidR="00C87AF8" w:rsidRDefault="00C87AF8" w:rsidP="00C87AF8">
            <w:pPr>
              <w:spacing w:after="120"/>
              <w:jc w:val="center"/>
              <w:rPr>
                <w:ins w:id="3532" w:author="R4-2120772" w:date="2021-11-15T15:14:00Z"/>
                <w:rFonts w:eastAsia="MS Mincho"/>
              </w:rPr>
            </w:pPr>
            <w:ins w:id="3533" w:author="R4-2120772" w:date="2021-11-15T15:14:00Z">
              <w:r>
                <w:rPr>
                  <w:rFonts w:eastAsia="MS Mincho"/>
                </w:rPr>
                <w:t>-1.19</w:t>
              </w:r>
            </w:ins>
          </w:p>
        </w:tc>
        <w:tc>
          <w:tcPr>
            <w:tcW w:w="980" w:type="dxa"/>
            <w:vAlign w:val="center"/>
          </w:tcPr>
          <w:p w:rsidR="00C87AF8" w:rsidRDefault="00C87AF8" w:rsidP="00C87AF8">
            <w:pPr>
              <w:spacing w:after="120"/>
              <w:jc w:val="center"/>
              <w:rPr>
                <w:ins w:id="3534" w:author="R4-2120772" w:date="2021-11-15T15:14:00Z"/>
                <w:rFonts w:eastAsia="MS Mincho"/>
              </w:rPr>
            </w:pPr>
            <w:ins w:id="3535" w:author="R4-2120772" w:date="2021-11-15T15:14:00Z">
              <w:r>
                <w:rPr>
                  <w:rFonts w:eastAsia="MS Mincho"/>
                </w:rPr>
                <w:t>1.36</w:t>
              </w:r>
            </w:ins>
          </w:p>
        </w:tc>
      </w:tr>
      <w:tr w:rsidR="00C87AF8" w:rsidTr="0087751E">
        <w:trPr>
          <w:trHeight w:val="300"/>
          <w:jc w:val="center"/>
          <w:ins w:id="3536" w:author="R4-2120772" w:date="2021-11-15T15:14:00Z"/>
        </w:trPr>
        <w:tc>
          <w:tcPr>
            <w:tcW w:w="1142" w:type="dxa"/>
            <w:vMerge/>
            <w:vAlign w:val="center"/>
          </w:tcPr>
          <w:p w:rsidR="00C87AF8" w:rsidRDefault="00C87AF8" w:rsidP="00C87AF8">
            <w:pPr>
              <w:spacing w:after="120"/>
              <w:jc w:val="center"/>
              <w:rPr>
                <w:ins w:id="3537" w:author="R4-2120772" w:date="2021-11-15T15:14:00Z"/>
                <w:rFonts w:eastAsia="MS Mincho"/>
              </w:rPr>
            </w:pPr>
          </w:p>
        </w:tc>
        <w:tc>
          <w:tcPr>
            <w:tcW w:w="1036" w:type="dxa"/>
            <w:noWrap/>
            <w:vAlign w:val="center"/>
          </w:tcPr>
          <w:p w:rsidR="00C87AF8" w:rsidRDefault="00C87AF8" w:rsidP="00C87AF8">
            <w:pPr>
              <w:spacing w:after="120"/>
              <w:jc w:val="center"/>
              <w:rPr>
                <w:ins w:id="3538" w:author="R4-2120772" w:date="2021-11-15T15:14:00Z"/>
                <w:rFonts w:eastAsia="MS Mincho"/>
              </w:rPr>
            </w:pPr>
            <w:ins w:id="3539" w:author="R4-2120772" w:date="2021-11-15T15:14:00Z">
              <w:r>
                <w:rPr>
                  <w:rFonts w:eastAsia="MS Mincho"/>
                </w:rPr>
                <w:t>Variance</w:t>
              </w:r>
            </w:ins>
          </w:p>
        </w:tc>
        <w:tc>
          <w:tcPr>
            <w:tcW w:w="1044" w:type="dxa"/>
            <w:vAlign w:val="center"/>
          </w:tcPr>
          <w:p w:rsidR="00C87AF8" w:rsidRDefault="00C87AF8" w:rsidP="00C87AF8">
            <w:pPr>
              <w:spacing w:after="120"/>
              <w:jc w:val="center"/>
              <w:rPr>
                <w:ins w:id="3540" w:author="R4-2120772" w:date="2021-11-15T15:14:00Z"/>
                <w:rFonts w:eastAsia="MS Mincho"/>
              </w:rPr>
            </w:pPr>
            <w:ins w:id="3541" w:author="R4-2120772" w:date="2021-11-15T15:14:00Z">
              <w:r>
                <w:rPr>
                  <w:rFonts w:eastAsia="MS Mincho"/>
                </w:rPr>
                <w:t>0.00</w:t>
              </w:r>
            </w:ins>
          </w:p>
        </w:tc>
        <w:tc>
          <w:tcPr>
            <w:tcW w:w="1045" w:type="dxa"/>
            <w:vAlign w:val="center"/>
          </w:tcPr>
          <w:p w:rsidR="00C87AF8" w:rsidRDefault="00C87AF8" w:rsidP="00C87AF8">
            <w:pPr>
              <w:spacing w:after="120"/>
              <w:jc w:val="center"/>
              <w:rPr>
                <w:ins w:id="3542" w:author="R4-2120772" w:date="2021-11-15T15:14:00Z"/>
                <w:rFonts w:eastAsia="MS Mincho"/>
              </w:rPr>
            </w:pPr>
            <w:ins w:id="3543" w:author="R4-2120772" w:date="2021-11-15T15:14:00Z">
              <w:r>
                <w:rPr>
                  <w:rFonts w:eastAsia="MS Mincho"/>
                </w:rPr>
                <w:t>0.04</w:t>
              </w:r>
            </w:ins>
          </w:p>
        </w:tc>
        <w:tc>
          <w:tcPr>
            <w:tcW w:w="1045" w:type="dxa"/>
            <w:vAlign w:val="center"/>
          </w:tcPr>
          <w:p w:rsidR="00C87AF8" w:rsidRDefault="00C87AF8" w:rsidP="00C87AF8">
            <w:pPr>
              <w:spacing w:after="120"/>
              <w:jc w:val="center"/>
              <w:rPr>
                <w:ins w:id="3544" w:author="R4-2120772" w:date="2021-11-15T15:14:00Z"/>
                <w:rFonts w:eastAsia="MS Mincho"/>
              </w:rPr>
            </w:pPr>
            <w:ins w:id="3545" w:author="R4-2120772" w:date="2021-11-15T15:14:00Z">
              <w:r>
                <w:rPr>
                  <w:rFonts w:eastAsia="MS Mincho"/>
                </w:rPr>
                <w:t>0.46</w:t>
              </w:r>
            </w:ins>
          </w:p>
        </w:tc>
        <w:tc>
          <w:tcPr>
            <w:tcW w:w="992" w:type="dxa"/>
            <w:vAlign w:val="center"/>
          </w:tcPr>
          <w:p w:rsidR="00C87AF8" w:rsidRDefault="00C87AF8" w:rsidP="00C87AF8">
            <w:pPr>
              <w:spacing w:after="120"/>
              <w:jc w:val="center"/>
              <w:rPr>
                <w:ins w:id="3546" w:author="R4-2120772" w:date="2021-11-15T15:14:00Z"/>
                <w:rFonts w:eastAsia="MS Mincho"/>
              </w:rPr>
            </w:pPr>
            <w:ins w:id="3547" w:author="R4-2120772" w:date="2021-11-15T15:14:00Z">
              <w:r>
                <w:rPr>
                  <w:rFonts w:eastAsia="MS Mincho"/>
                </w:rPr>
                <w:t>10.03</w:t>
              </w:r>
            </w:ins>
          </w:p>
        </w:tc>
        <w:tc>
          <w:tcPr>
            <w:tcW w:w="1012" w:type="dxa"/>
            <w:vAlign w:val="center"/>
          </w:tcPr>
          <w:p w:rsidR="00C87AF8" w:rsidRDefault="00C87AF8" w:rsidP="00C87AF8">
            <w:pPr>
              <w:spacing w:after="120"/>
              <w:jc w:val="center"/>
              <w:rPr>
                <w:ins w:id="3548" w:author="R4-2120772" w:date="2021-11-15T15:14:00Z"/>
                <w:rFonts w:eastAsia="MS Mincho"/>
              </w:rPr>
            </w:pPr>
            <w:ins w:id="3549" w:author="R4-2120772" w:date="2021-11-15T15:14:00Z">
              <w:r>
                <w:rPr>
                  <w:rFonts w:eastAsia="MS Mincho"/>
                </w:rPr>
                <w:t>16.13</w:t>
              </w:r>
            </w:ins>
          </w:p>
        </w:tc>
        <w:tc>
          <w:tcPr>
            <w:tcW w:w="980" w:type="dxa"/>
            <w:vAlign w:val="center"/>
          </w:tcPr>
          <w:p w:rsidR="00C87AF8" w:rsidRDefault="00C87AF8" w:rsidP="00C87AF8">
            <w:pPr>
              <w:spacing w:after="120"/>
              <w:jc w:val="center"/>
              <w:rPr>
                <w:ins w:id="3550" w:author="R4-2120772" w:date="2021-11-15T15:14:00Z"/>
                <w:rFonts w:eastAsia="MS Mincho"/>
              </w:rPr>
            </w:pPr>
            <w:ins w:id="3551" w:author="R4-2120772" w:date="2021-11-15T15:14:00Z">
              <w:r>
                <w:rPr>
                  <w:rFonts w:eastAsia="MS Mincho"/>
                </w:rPr>
                <w:t>14.92</w:t>
              </w:r>
            </w:ins>
          </w:p>
        </w:tc>
      </w:tr>
      <w:tr w:rsidR="00C87AF8" w:rsidTr="0087751E">
        <w:trPr>
          <w:trHeight w:val="315"/>
          <w:jc w:val="center"/>
          <w:ins w:id="3552" w:author="R4-2120772" w:date="2021-11-15T15:14:00Z"/>
        </w:trPr>
        <w:tc>
          <w:tcPr>
            <w:tcW w:w="1142" w:type="dxa"/>
            <w:vMerge/>
            <w:vAlign w:val="center"/>
          </w:tcPr>
          <w:p w:rsidR="00C87AF8" w:rsidRDefault="00C87AF8" w:rsidP="00C87AF8">
            <w:pPr>
              <w:spacing w:after="120"/>
              <w:jc w:val="center"/>
              <w:rPr>
                <w:ins w:id="3553" w:author="R4-2120772" w:date="2021-11-15T15:14:00Z"/>
                <w:rFonts w:eastAsia="MS Mincho"/>
              </w:rPr>
            </w:pPr>
          </w:p>
        </w:tc>
        <w:tc>
          <w:tcPr>
            <w:tcW w:w="1036" w:type="dxa"/>
            <w:noWrap/>
            <w:vAlign w:val="center"/>
          </w:tcPr>
          <w:p w:rsidR="00C87AF8" w:rsidRDefault="00C87AF8" w:rsidP="00C87AF8">
            <w:pPr>
              <w:spacing w:after="120"/>
              <w:jc w:val="center"/>
              <w:rPr>
                <w:ins w:id="3554" w:author="R4-2120772" w:date="2021-11-15T15:14:00Z"/>
                <w:rFonts w:eastAsia="MS Mincho"/>
              </w:rPr>
            </w:pPr>
            <w:ins w:id="3555" w:author="R4-2120772" w:date="2021-11-15T15:14:00Z">
              <w:r>
                <w:rPr>
                  <w:rFonts w:eastAsia="MS Mincho"/>
                </w:rPr>
                <w:t>Mean</w:t>
              </w:r>
            </w:ins>
          </w:p>
        </w:tc>
        <w:tc>
          <w:tcPr>
            <w:tcW w:w="1044" w:type="dxa"/>
            <w:noWrap/>
            <w:vAlign w:val="center"/>
          </w:tcPr>
          <w:p w:rsidR="00C87AF8" w:rsidRDefault="00C87AF8" w:rsidP="00C87AF8">
            <w:pPr>
              <w:spacing w:after="120"/>
              <w:jc w:val="center"/>
              <w:rPr>
                <w:ins w:id="3556" w:author="R4-2120772" w:date="2021-11-15T15:14:00Z"/>
                <w:rFonts w:eastAsia="MS Mincho"/>
              </w:rPr>
            </w:pPr>
            <w:ins w:id="3557" w:author="R4-2120772" w:date="2021-11-15T15:14:00Z">
              <w:r>
                <w:rPr>
                  <w:rFonts w:eastAsia="MS Mincho"/>
                </w:rPr>
                <w:t>123.64</w:t>
              </w:r>
            </w:ins>
          </w:p>
        </w:tc>
        <w:tc>
          <w:tcPr>
            <w:tcW w:w="1045" w:type="dxa"/>
            <w:noWrap/>
            <w:vAlign w:val="center"/>
          </w:tcPr>
          <w:p w:rsidR="00C87AF8" w:rsidRDefault="00C87AF8" w:rsidP="00C87AF8">
            <w:pPr>
              <w:spacing w:after="120"/>
              <w:jc w:val="center"/>
              <w:rPr>
                <w:ins w:id="3558" w:author="R4-2120772" w:date="2021-11-15T15:14:00Z"/>
                <w:rFonts w:eastAsia="MS Mincho"/>
              </w:rPr>
            </w:pPr>
            <w:ins w:id="3559" w:author="R4-2120772" w:date="2021-11-15T15:14:00Z">
              <w:r>
                <w:rPr>
                  <w:rFonts w:eastAsia="MS Mincho"/>
                </w:rPr>
                <w:t>125.41</w:t>
              </w:r>
            </w:ins>
          </w:p>
        </w:tc>
        <w:tc>
          <w:tcPr>
            <w:tcW w:w="1045" w:type="dxa"/>
            <w:noWrap/>
            <w:vAlign w:val="center"/>
          </w:tcPr>
          <w:p w:rsidR="00C87AF8" w:rsidRDefault="00C87AF8" w:rsidP="00C87AF8">
            <w:pPr>
              <w:spacing w:after="120"/>
              <w:jc w:val="center"/>
              <w:rPr>
                <w:ins w:id="3560" w:author="R4-2120772" w:date="2021-11-15T15:14:00Z"/>
                <w:rFonts w:eastAsia="MS Mincho"/>
              </w:rPr>
            </w:pPr>
            <w:ins w:id="3561" w:author="R4-2120772" w:date="2021-11-15T15:14:00Z">
              <w:r>
                <w:rPr>
                  <w:rFonts w:eastAsia="MS Mincho"/>
                </w:rPr>
                <w:t>127.44</w:t>
              </w:r>
            </w:ins>
          </w:p>
        </w:tc>
        <w:tc>
          <w:tcPr>
            <w:tcW w:w="992" w:type="dxa"/>
            <w:noWrap/>
            <w:vAlign w:val="center"/>
          </w:tcPr>
          <w:p w:rsidR="00C87AF8" w:rsidRDefault="00C87AF8" w:rsidP="00C87AF8">
            <w:pPr>
              <w:spacing w:after="120"/>
              <w:jc w:val="center"/>
              <w:rPr>
                <w:ins w:id="3562" w:author="R4-2120772" w:date="2021-11-15T15:14:00Z"/>
                <w:rFonts w:eastAsia="MS Mincho"/>
              </w:rPr>
            </w:pPr>
            <w:ins w:id="3563" w:author="R4-2120772" w:date="2021-11-15T15:14:00Z">
              <w:r>
                <w:rPr>
                  <w:rFonts w:eastAsia="MS Mincho"/>
                </w:rPr>
                <w:t>-1.99</w:t>
              </w:r>
            </w:ins>
          </w:p>
        </w:tc>
        <w:tc>
          <w:tcPr>
            <w:tcW w:w="1012" w:type="dxa"/>
            <w:noWrap/>
            <w:vAlign w:val="center"/>
          </w:tcPr>
          <w:p w:rsidR="00C87AF8" w:rsidRDefault="00C87AF8" w:rsidP="00C87AF8">
            <w:pPr>
              <w:spacing w:after="120"/>
              <w:jc w:val="center"/>
              <w:rPr>
                <w:ins w:id="3564" w:author="R4-2120772" w:date="2021-11-15T15:14:00Z"/>
                <w:rFonts w:eastAsia="MS Mincho"/>
              </w:rPr>
            </w:pPr>
            <w:ins w:id="3565" w:author="R4-2120772" w:date="2021-11-15T15:14:00Z">
              <w:r>
                <w:rPr>
                  <w:rFonts w:eastAsia="MS Mincho"/>
                </w:rPr>
                <w:t>1.14</w:t>
              </w:r>
            </w:ins>
          </w:p>
        </w:tc>
        <w:tc>
          <w:tcPr>
            <w:tcW w:w="980" w:type="dxa"/>
            <w:noWrap/>
            <w:vAlign w:val="center"/>
          </w:tcPr>
          <w:p w:rsidR="00C87AF8" w:rsidRDefault="00C87AF8" w:rsidP="00C87AF8">
            <w:pPr>
              <w:spacing w:after="120"/>
              <w:jc w:val="center"/>
              <w:rPr>
                <w:ins w:id="3566" w:author="R4-2120772" w:date="2021-11-15T15:14:00Z"/>
                <w:rFonts w:eastAsia="MS Mincho"/>
              </w:rPr>
            </w:pPr>
            <w:ins w:id="3567" w:author="R4-2120772" w:date="2021-11-15T15:14:00Z">
              <w:r>
                <w:rPr>
                  <w:rFonts w:eastAsia="MS Mincho"/>
                </w:rPr>
                <w:t>3.97</w:t>
              </w:r>
            </w:ins>
          </w:p>
        </w:tc>
      </w:tr>
      <w:tr w:rsidR="00C87AF8" w:rsidTr="0087751E">
        <w:trPr>
          <w:trHeight w:val="300"/>
          <w:jc w:val="center"/>
          <w:ins w:id="3568" w:author="R4-2120772" w:date="2021-11-15T15:14:00Z"/>
        </w:trPr>
        <w:tc>
          <w:tcPr>
            <w:tcW w:w="1142" w:type="dxa"/>
            <w:vMerge w:val="restart"/>
            <w:noWrap/>
            <w:vAlign w:val="center"/>
          </w:tcPr>
          <w:p w:rsidR="00C87AF8" w:rsidRDefault="00C87AF8" w:rsidP="00C87AF8">
            <w:pPr>
              <w:spacing w:after="120"/>
              <w:jc w:val="center"/>
              <w:rPr>
                <w:ins w:id="3569" w:author="R4-2120772" w:date="2021-11-15T15:14:00Z"/>
                <w:rFonts w:eastAsia="MS Mincho"/>
              </w:rPr>
            </w:pPr>
            <w:ins w:id="3570" w:author="R4-2120772" w:date="2021-11-15T15:14:00Z">
              <w:r>
                <w:rPr>
                  <w:rFonts w:eastAsia="MS Mincho"/>
                </w:rPr>
                <w:t>LEO-1200</w:t>
              </w:r>
            </w:ins>
          </w:p>
        </w:tc>
        <w:tc>
          <w:tcPr>
            <w:tcW w:w="1036" w:type="dxa"/>
            <w:noWrap/>
            <w:vAlign w:val="center"/>
          </w:tcPr>
          <w:p w:rsidR="00C87AF8" w:rsidRDefault="00C87AF8" w:rsidP="00C87AF8">
            <w:pPr>
              <w:spacing w:after="120"/>
              <w:jc w:val="center"/>
              <w:rPr>
                <w:ins w:id="3571" w:author="R4-2120772" w:date="2021-11-15T15:14:00Z"/>
                <w:rFonts w:eastAsia="MS Mincho"/>
              </w:rPr>
            </w:pPr>
            <w:ins w:id="3572" w:author="R4-2120772" w:date="2021-11-15T15:14:00Z">
              <w:r>
                <w:rPr>
                  <w:rFonts w:eastAsia="MS Mincho"/>
                </w:rPr>
                <w:t>Samsung</w:t>
              </w:r>
            </w:ins>
          </w:p>
        </w:tc>
        <w:tc>
          <w:tcPr>
            <w:tcW w:w="1044" w:type="dxa"/>
            <w:noWrap/>
            <w:vAlign w:val="center"/>
          </w:tcPr>
          <w:p w:rsidR="00C87AF8" w:rsidRDefault="00C87AF8" w:rsidP="00C87AF8">
            <w:pPr>
              <w:spacing w:after="120"/>
              <w:jc w:val="center"/>
              <w:rPr>
                <w:ins w:id="3573" w:author="R4-2120772" w:date="2021-11-15T15:14:00Z"/>
                <w:rFonts w:eastAsia="MS Mincho"/>
              </w:rPr>
            </w:pPr>
            <w:ins w:id="3574" w:author="R4-2120772" w:date="2021-11-15T15:14:00Z">
              <w:r>
                <w:rPr>
                  <w:rFonts w:eastAsia="MS Mincho"/>
                </w:rPr>
                <w:t>129.61</w:t>
              </w:r>
            </w:ins>
          </w:p>
        </w:tc>
        <w:tc>
          <w:tcPr>
            <w:tcW w:w="1045" w:type="dxa"/>
            <w:noWrap/>
            <w:vAlign w:val="center"/>
          </w:tcPr>
          <w:p w:rsidR="00C87AF8" w:rsidRDefault="00C87AF8" w:rsidP="00C87AF8">
            <w:pPr>
              <w:spacing w:after="120"/>
              <w:jc w:val="center"/>
              <w:rPr>
                <w:ins w:id="3575" w:author="R4-2120772" w:date="2021-11-15T15:14:00Z"/>
                <w:rFonts w:eastAsia="MS Mincho"/>
              </w:rPr>
            </w:pPr>
            <w:ins w:id="3576" w:author="R4-2120772" w:date="2021-11-15T15:14:00Z">
              <w:r>
                <w:rPr>
                  <w:rFonts w:eastAsia="MS Mincho"/>
                </w:rPr>
                <w:t>131.27</w:t>
              </w:r>
            </w:ins>
          </w:p>
        </w:tc>
        <w:tc>
          <w:tcPr>
            <w:tcW w:w="1045" w:type="dxa"/>
            <w:noWrap/>
            <w:vAlign w:val="center"/>
          </w:tcPr>
          <w:p w:rsidR="00C87AF8" w:rsidRDefault="00C87AF8" w:rsidP="00C87AF8">
            <w:pPr>
              <w:spacing w:after="120"/>
              <w:jc w:val="center"/>
              <w:rPr>
                <w:ins w:id="3577" w:author="R4-2120772" w:date="2021-11-15T15:14:00Z"/>
                <w:rFonts w:eastAsia="MS Mincho"/>
              </w:rPr>
            </w:pPr>
            <w:ins w:id="3578" w:author="R4-2120772" w:date="2021-11-15T15:14:00Z">
              <w:r>
                <w:rPr>
                  <w:rFonts w:eastAsia="MS Mincho"/>
                </w:rPr>
                <w:t>132.99</w:t>
              </w:r>
            </w:ins>
          </w:p>
        </w:tc>
        <w:tc>
          <w:tcPr>
            <w:tcW w:w="992" w:type="dxa"/>
            <w:noWrap/>
            <w:vAlign w:val="center"/>
          </w:tcPr>
          <w:p w:rsidR="00C87AF8" w:rsidRDefault="00C87AF8" w:rsidP="00C87AF8">
            <w:pPr>
              <w:spacing w:after="120"/>
              <w:jc w:val="center"/>
              <w:rPr>
                <w:ins w:id="3579" w:author="R4-2120772" w:date="2021-11-15T15:14:00Z"/>
                <w:rFonts w:eastAsia="MS Mincho"/>
              </w:rPr>
            </w:pPr>
            <w:ins w:id="3580" w:author="R4-2120772" w:date="2021-11-15T15:14:00Z">
              <w:r>
                <w:rPr>
                  <w:rFonts w:eastAsia="MS Mincho"/>
                </w:rPr>
                <w:t>-2.47</w:t>
              </w:r>
            </w:ins>
          </w:p>
        </w:tc>
        <w:tc>
          <w:tcPr>
            <w:tcW w:w="1012" w:type="dxa"/>
            <w:noWrap/>
            <w:vAlign w:val="center"/>
          </w:tcPr>
          <w:p w:rsidR="00C87AF8" w:rsidRDefault="00C87AF8" w:rsidP="00C87AF8">
            <w:pPr>
              <w:spacing w:after="120"/>
              <w:jc w:val="center"/>
              <w:rPr>
                <w:ins w:id="3581" w:author="R4-2120772" w:date="2021-11-15T15:14:00Z"/>
                <w:rFonts w:eastAsia="MS Mincho"/>
              </w:rPr>
            </w:pPr>
            <w:ins w:id="3582" w:author="R4-2120772" w:date="2021-11-15T15:14:00Z">
              <w:r>
                <w:rPr>
                  <w:rFonts w:eastAsia="MS Mincho"/>
                </w:rPr>
                <w:t>-0.40</w:t>
              </w:r>
            </w:ins>
          </w:p>
        </w:tc>
        <w:tc>
          <w:tcPr>
            <w:tcW w:w="980" w:type="dxa"/>
            <w:noWrap/>
            <w:vAlign w:val="center"/>
          </w:tcPr>
          <w:p w:rsidR="00C87AF8" w:rsidRDefault="00C87AF8" w:rsidP="00C87AF8">
            <w:pPr>
              <w:spacing w:after="120"/>
              <w:jc w:val="center"/>
              <w:rPr>
                <w:ins w:id="3583" w:author="R4-2120772" w:date="2021-11-15T15:14:00Z"/>
                <w:rFonts w:eastAsia="MS Mincho"/>
              </w:rPr>
            </w:pPr>
            <w:ins w:id="3584" w:author="R4-2120772" w:date="2021-11-15T15:14:00Z">
              <w:r>
                <w:rPr>
                  <w:rFonts w:eastAsia="MS Mincho"/>
                </w:rPr>
                <w:t>2.23</w:t>
              </w:r>
            </w:ins>
          </w:p>
        </w:tc>
      </w:tr>
      <w:tr w:rsidR="00C87AF8" w:rsidTr="0087751E">
        <w:trPr>
          <w:trHeight w:val="300"/>
          <w:jc w:val="center"/>
          <w:ins w:id="3585" w:author="R4-2120772" w:date="2021-11-15T15:14:00Z"/>
        </w:trPr>
        <w:tc>
          <w:tcPr>
            <w:tcW w:w="1142" w:type="dxa"/>
            <w:vMerge/>
            <w:vAlign w:val="center"/>
          </w:tcPr>
          <w:p w:rsidR="00C87AF8" w:rsidRDefault="00C87AF8" w:rsidP="00C87AF8">
            <w:pPr>
              <w:spacing w:after="120"/>
              <w:jc w:val="center"/>
              <w:rPr>
                <w:ins w:id="3586" w:author="R4-2120772" w:date="2021-11-15T15:14:00Z"/>
                <w:rFonts w:eastAsia="MS Mincho"/>
              </w:rPr>
            </w:pPr>
          </w:p>
        </w:tc>
        <w:tc>
          <w:tcPr>
            <w:tcW w:w="1036" w:type="dxa"/>
            <w:noWrap/>
            <w:vAlign w:val="center"/>
          </w:tcPr>
          <w:p w:rsidR="00C87AF8" w:rsidRDefault="00C87AF8" w:rsidP="00C87AF8">
            <w:pPr>
              <w:spacing w:after="120"/>
              <w:jc w:val="center"/>
              <w:rPr>
                <w:ins w:id="3587" w:author="R4-2120772" w:date="2021-11-15T15:14:00Z"/>
                <w:rFonts w:eastAsia="MS Mincho"/>
              </w:rPr>
            </w:pPr>
            <w:ins w:id="3588" w:author="R4-2120772" w:date="2021-11-15T15:14:00Z">
              <w:r>
                <w:rPr>
                  <w:rFonts w:eastAsia="MS Mincho"/>
                </w:rPr>
                <w:t>Qualcomm</w:t>
              </w:r>
            </w:ins>
          </w:p>
        </w:tc>
        <w:tc>
          <w:tcPr>
            <w:tcW w:w="1044" w:type="dxa"/>
            <w:noWrap/>
            <w:vAlign w:val="center"/>
          </w:tcPr>
          <w:p w:rsidR="00C87AF8" w:rsidRDefault="00C87AF8" w:rsidP="00C87AF8">
            <w:pPr>
              <w:spacing w:after="120"/>
              <w:jc w:val="center"/>
              <w:rPr>
                <w:ins w:id="3589" w:author="R4-2120772" w:date="2021-11-15T15:14:00Z"/>
                <w:rFonts w:eastAsia="MS Mincho"/>
              </w:rPr>
            </w:pPr>
            <w:ins w:id="3590" w:author="R4-2120772" w:date="2021-11-15T15:14:00Z">
              <w:r>
                <w:rPr>
                  <w:rFonts w:eastAsia="MS Mincho"/>
                </w:rPr>
                <w:t>129.60</w:t>
              </w:r>
            </w:ins>
          </w:p>
        </w:tc>
        <w:tc>
          <w:tcPr>
            <w:tcW w:w="1045" w:type="dxa"/>
            <w:noWrap/>
            <w:vAlign w:val="center"/>
          </w:tcPr>
          <w:p w:rsidR="00C87AF8" w:rsidRDefault="00C87AF8" w:rsidP="00C87AF8">
            <w:pPr>
              <w:spacing w:after="120"/>
              <w:jc w:val="center"/>
              <w:rPr>
                <w:ins w:id="3591" w:author="R4-2120772" w:date="2021-11-15T15:14:00Z"/>
                <w:rFonts w:eastAsia="MS Mincho"/>
              </w:rPr>
            </w:pPr>
            <w:ins w:id="3592" w:author="R4-2120772" w:date="2021-11-15T15:14:00Z">
              <w:r>
                <w:rPr>
                  <w:rFonts w:eastAsia="MS Mincho"/>
                </w:rPr>
                <w:t>131.21</w:t>
              </w:r>
            </w:ins>
          </w:p>
        </w:tc>
        <w:tc>
          <w:tcPr>
            <w:tcW w:w="1045" w:type="dxa"/>
            <w:noWrap/>
            <w:vAlign w:val="center"/>
          </w:tcPr>
          <w:p w:rsidR="00C87AF8" w:rsidRDefault="00C87AF8" w:rsidP="00C87AF8">
            <w:pPr>
              <w:spacing w:after="120"/>
              <w:jc w:val="center"/>
              <w:rPr>
                <w:ins w:id="3593" w:author="R4-2120772" w:date="2021-11-15T15:14:00Z"/>
                <w:rFonts w:eastAsia="MS Mincho"/>
              </w:rPr>
            </w:pPr>
            <w:ins w:id="3594" w:author="R4-2120772" w:date="2021-11-15T15:14:00Z">
              <w:r>
                <w:rPr>
                  <w:rFonts w:eastAsia="MS Mincho"/>
                </w:rPr>
                <w:t>132.91</w:t>
              </w:r>
            </w:ins>
          </w:p>
        </w:tc>
        <w:tc>
          <w:tcPr>
            <w:tcW w:w="992" w:type="dxa"/>
            <w:noWrap/>
            <w:vAlign w:val="center"/>
          </w:tcPr>
          <w:p w:rsidR="00C87AF8" w:rsidRDefault="00C87AF8" w:rsidP="00C87AF8">
            <w:pPr>
              <w:spacing w:after="120"/>
              <w:jc w:val="center"/>
              <w:rPr>
                <w:ins w:id="3595" w:author="R4-2120772" w:date="2021-11-15T15:14:00Z"/>
                <w:rFonts w:eastAsia="MS Mincho"/>
              </w:rPr>
            </w:pPr>
            <w:ins w:id="3596" w:author="R4-2120772" w:date="2021-11-15T15:14:00Z">
              <w:r>
                <w:rPr>
                  <w:rFonts w:eastAsia="MS Mincho"/>
                </w:rPr>
                <w:t>-2.35</w:t>
              </w:r>
            </w:ins>
          </w:p>
        </w:tc>
        <w:tc>
          <w:tcPr>
            <w:tcW w:w="1012" w:type="dxa"/>
            <w:noWrap/>
            <w:vAlign w:val="center"/>
          </w:tcPr>
          <w:p w:rsidR="00C87AF8" w:rsidRDefault="00C87AF8" w:rsidP="00C87AF8">
            <w:pPr>
              <w:spacing w:after="120"/>
              <w:jc w:val="center"/>
              <w:rPr>
                <w:ins w:id="3597" w:author="R4-2120772" w:date="2021-11-15T15:14:00Z"/>
                <w:rFonts w:eastAsia="MS Mincho"/>
              </w:rPr>
            </w:pPr>
            <w:ins w:id="3598" w:author="R4-2120772" w:date="2021-11-15T15:14:00Z">
              <w:r>
                <w:rPr>
                  <w:rFonts w:eastAsia="MS Mincho"/>
                </w:rPr>
                <w:t>-0.42</w:t>
              </w:r>
            </w:ins>
          </w:p>
        </w:tc>
        <w:tc>
          <w:tcPr>
            <w:tcW w:w="980" w:type="dxa"/>
            <w:noWrap/>
            <w:vAlign w:val="center"/>
          </w:tcPr>
          <w:p w:rsidR="00C87AF8" w:rsidRDefault="00C87AF8" w:rsidP="00C87AF8">
            <w:pPr>
              <w:spacing w:after="120"/>
              <w:jc w:val="center"/>
              <w:rPr>
                <w:ins w:id="3599" w:author="R4-2120772" w:date="2021-11-15T15:14:00Z"/>
                <w:rFonts w:eastAsia="MS Mincho"/>
              </w:rPr>
            </w:pPr>
            <w:ins w:id="3600" w:author="R4-2120772" w:date="2021-11-15T15:14:00Z">
              <w:r>
                <w:rPr>
                  <w:rFonts w:eastAsia="MS Mincho"/>
                </w:rPr>
                <w:t>2.13</w:t>
              </w:r>
            </w:ins>
          </w:p>
        </w:tc>
      </w:tr>
      <w:tr w:rsidR="00C87AF8" w:rsidTr="0087751E">
        <w:trPr>
          <w:trHeight w:val="300"/>
          <w:jc w:val="center"/>
          <w:ins w:id="3601" w:author="R4-2120772" w:date="2021-11-15T15:14:00Z"/>
        </w:trPr>
        <w:tc>
          <w:tcPr>
            <w:tcW w:w="1142" w:type="dxa"/>
            <w:vMerge/>
            <w:vAlign w:val="center"/>
          </w:tcPr>
          <w:p w:rsidR="00C87AF8" w:rsidRDefault="00C87AF8" w:rsidP="00C87AF8">
            <w:pPr>
              <w:spacing w:after="120"/>
              <w:jc w:val="center"/>
              <w:rPr>
                <w:ins w:id="3602" w:author="R4-2120772" w:date="2021-11-15T15:14:00Z"/>
                <w:rFonts w:eastAsia="MS Mincho"/>
              </w:rPr>
            </w:pPr>
          </w:p>
        </w:tc>
        <w:tc>
          <w:tcPr>
            <w:tcW w:w="1036" w:type="dxa"/>
            <w:noWrap/>
            <w:vAlign w:val="center"/>
          </w:tcPr>
          <w:p w:rsidR="00C87AF8" w:rsidRDefault="00C87AF8" w:rsidP="00C87AF8">
            <w:pPr>
              <w:spacing w:after="120"/>
              <w:jc w:val="center"/>
              <w:rPr>
                <w:ins w:id="3603" w:author="R4-2120772" w:date="2021-11-15T15:14:00Z"/>
                <w:rFonts w:eastAsia="MS Mincho"/>
              </w:rPr>
            </w:pPr>
            <w:ins w:id="3604" w:author="R4-2120772" w:date="2021-11-15T15:14:00Z">
              <w:r>
                <w:rPr>
                  <w:rFonts w:eastAsia="MS Mincho"/>
                </w:rPr>
                <w:t>CATT</w:t>
              </w:r>
            </w:ins>
          </w:p>
        </w:tc>
        <w:tc>
          <w:tcPr>
            <w:tcW w:w="1044" w:type="dxa"/>
            <w:noWrap/>
            <w:vAlign w:val="center"/>
          </w:tcPr>
          <w:p w:rsidR="00C87AF8" w:rsidRDefault="00C87AF8" w:rsidP="00C87AF8">
            <w:pPr>
              <w:spacing w:after="120"/>
              <w:jc w:val="center"/>
              <w:rPr>
                <w:ins w:id="3605" w:author="R4-2120772" w:date="2021-11-15T15:14:00Z"/>
                <w:rFonts w:eastAsia="MS Mincho"/>
              </w:rPr>
            </w:pPr>
            <w:ins w:id="3606" w:author="R4-2120772" w:date="2021-11-15T15:14:00Z">
              <w:r>
                <w:rPr>
                  <w:rFonts w:eastAsia="MS Mincho"/>
                </w:rPr>
                <w:t>129.56</w:t>
              </w:r>
            </w:ins>
          </w:p>
        </w:tc>
        <w:tc>
          <w:tcPr>
            <w:tcW w:w="1045" w:type="dxa"/>
            <w:noWrap/>
            <w:vAlign w:val="center"/>
          </w:tcPr>
          <w:p w:rsidR="00C87AF8" w:rsidRDefault="00C87AF8" w:rsidP="00C87AF8">
            <w:pPr>
              <w:spacing w:after="120"/>
              <w:jc w:val="center"/>
              <w:rPr>
                <w:ins w:id="3607" w:author="R4-2120772" w:date="2021-11-15T15:14:00Z"/>
                <w:rFonts w:eastAsia="MS Mincho"/>
              </w:rPr>
            </w:pPr>
            <w:ins w:id="3608" w:author="R4-2120772" w:date="2021-11-15T15:14:00Z">
              <w:r>
                <w:rPr>
                  <w:rFonts w:eastAsia="MS Mincho"/>
                </w:rPr>
                <w:t>131.20</w:t>
              </w:r>
            </w:ins>
          </w:p>
        </w:tc>
        <w:tc>
          <w:tcPr>
            <w:tcW w:w="1045" w:type="dxa"/>
            <w:noWrap/>
            <w:vAlign w:val="center"/>
          </w:tcPr>
          <w:p w:rsidR="00C87AF8" w:rsidRDefault="00C87AF8" w:rsidP="00C87AF8">
            <w:pPr>
              <w:spacing w:after="120"/>
              <w:jc w:val="center"/>
              <w:rPr>
                <w:ins w:id="3609" w:author="R4-2120772" w:date="2021-11-15T15:14:00Z"/>
                <w:rFonts w:eastAsia="MS Mincho"/>
              </w:rPr>
            </w:pPr>
            <w:ins w:id="3610" w:author="R4-2120772" w:date="2021-11-15T15:14:00Z">
              <w:r>
                <w:rPr>
                  <w:rFonts w:eastAsia="MS Mincho"/>
                </w:rPr>
                <w:t>132.86</w:t>
              </w:r>
            </w:ins>
          </w:p>
        </w:tc>
        <w:tc>
          <w:tcPr>
            <w:tcW w:w="992" w:type="dxa"/>
            <w:noWrap/>
            <w:vAlign w:val="center"/>
          </w:tcPr>
          <w:p w:rsidR="00C87AF8" w:rsidRDefault="00C87AF8" w:rsidP="00C87AF8">
            <w:pPr>
              <w:spacing w:after="120"/>
              <w:jc w:val="center"/>
              <w:rPr>
                <w:ins w:id="3611" w:author="R4-2120772" w:date="2021-11-15T15:14:00Z"/>
                <w:rFonts w:eastAsia="MS Mincho"/>
              </w:rPr>
            </w:pPr>
            <w:ins w:id="3612" w:author="R4-2120772" w:date="2021-11-15T15:14:00Z">
              <w:r>
                <w:rPr>
                  <w:rFonts w:eastAsia="MS Mincho"/>
                </w:rPr>
                <w:t>-2.21</w:t>
              </w:r>
            </w:ins>
          </w:p>
        </w:tc>
        <w:tc>
          <w:tcPr>
            <w:tcW w:w="1012" w:type="dxa"/>
            <w:noWrap/>
            <w:vAlign w:val="center"/>
          </w:tcPr>
          <w:p w:rsidR="00C87AF8" w:rsidRDefault="00C87AF8" w:rsidP="00C87AF8">
            <w:pPr>
              <w:spacing w:after="120"/>
              <w:jc w:val="center"/>
              <w:rPr>
                <w:ins w:id="3613" w:author="R4-2120772" w:date="2021-11-15T15:14:00Z"/>
                <w:rFonts w:eastAsia="MS Mincho"/>
              </w:rPr>
            </w:pPr>
            <w:ins w:id="3614" w:author="R4-2120772" w:date="2021-11-15T15:14:00Z">
              <w:r>
                <w:rPr>
                  <w:rFonts w:eastAsia="MS Mincho"/>
                </w:rPr>
                <w:t>-0.54</w:t>
              </w:r>
            </w:ins>
          </w:p>
        </w:tc>
        <w:tc>
          <w:tcPr>
            <w:tcW w:w="980" w:type="dxa"/>
            <w:noWrap/>
            <w:vAlign w:val="center"/>
          </w:tcPr>
          <w:p w:rsidR="00C87AF8" w:rsidRDefault="00C87AF8" w:rsidP="00C87AF8">
            <w:pPr>
              <w:spacing w:after="120"/>
              <w:jc w:val="center"/>
              <w:rPr>
                <w:ins w:id="3615" w:author="R4-2120772" w:date="2021-11-15T15:14:00Z"/>
                <w:rFonts w:eastAsia="MS Mincho"/>
              </w:rPr>
            </w:pPr>
            <w:ins w:id="3616" w:author="R4-2120772" w:date="2021-11-15T15:14:00Z">
              <w:r>
                <w:rPr>
                  <w:rFonts w:eastAsia="MS Mincho"/>
                </w:rPr>
                <w:t>2.08</w:t>
              </w:r>
            </w:ins>
          </w:p>
        </w:tc>
      </w:tr>
      <w:tr w:rsidR="00C87AF8" w:rsidTr="0087751E">
        <w:trPr>
          <w:trHeight w:val="300"/>
          <w:jc w:val="center"/>
          <w:ins w:id="3617" w:author="R4-2120772" w:date="2021-11-15T15:14:00Z"/>
        </w:trPr>
        <w:tc>
          <w:tcPr>
            <w:tcW w:w="1142" w:type="dxa"/>
            <w:vMerge/>
            <w:vAlign w:val="center"/>
          </w:tcPr>
          <w:p w:rsidR="00C87AF8" w:rsidRDefault="00C87AF8" w:rsidP="00C87AF8">
            <w:pPr>
              <w:spacing w:after="120"/>
              <w:jc w:val="center"/>
              <w:rPr>
                <w:ins w:id="3618" w:author="R4-2120772" w:date="2021-11-15T15:14:00Z"/>
                <w:rFonts w:eastAsia="MS Mincho"/>
              </w:rPr>
            </w:pPr>
          </w:p>
        </w:tc>
        <w:tc>
          <w:tcPr>
            <w:tcW w:w="1036" w:type="dxa"/>
            <w:noWrap/>
            <w:vAlign w:val="center"/>
          </w:tcPr>
          <w:p w:rsidR="00C87AF8" w:rsidRDefault="00C87AF8" w:rsidP="00C87AF8">
            <w:pPr>
              <w:spacing w:after="120"/>
              <w:jc w:val="center"/>
              <w:rPr>
                <w:ins w:id="3619" w:author="R4-2120772" w:date="2021-11-15T15:14:00Z"/>
                <w:rFonts w:eastAsia="MS Mincho"/>
              </w:rPr>
            </w:pPr>
            <w:ins w:id="3620" w:author="R4-2120772" w:date="2021-11-15T15:14:00Z">
              <w:r>
                <w:rPr>
                  <w:rFonts w:eastAsia="MS Mincho"/>
                </w:rPr>
                <w:t>THALES</w:t>
              </w:r>
            </w:ins>
          </w:p>
        </w:tc>
        <w:tc>
          <w:tcPr>
            <w:tcW w:w="1044" w:type="dxa"/>
            <w:noWrap/>
            <w:vAlign w:val="center"/>
          </w:tcPr>
          <w:p w:rsidR="00C87AF8" w:rsidRDefault="00C87AF8" w:rsidP="00C87AF8">
            <w:pPr>
              <w:spacing w:after="120"/>
              <w:jc w:val="center"/>
              <w:rPr>
                <w:ins w:id="3621" w:author="R4-2120772" w:date="2021-11-15T15:14:00Z"/>
                <w:rFonts w:eastAsia="MS Mincho"/>
              </w:rPr>
            </w:pPr>
            <w:ins w:id="3622" w:author="R4-2120772" w:date="2021-11-15T15:14:00Z">
              <w:r>
                <w:rPr>
                  <w:rFonts w:eastAsia="MS Mincho"/>
                </w:rPr>
                <w:t>129.68</w:t>
              </w:r>
            </w:ins>
          </w:p>
        </w:tc>
        <w:tc>
          <w:tcPr>
            <w:tcW w:w="1045" w:type="dxa"/>
            <w:noWrap/>
            <w:vAlign w:val="center"/>
          </w:tcPr>
          <w:p w:rsidR="00C87AF8" w:rsidRDefault="00C87AF8" w:rsidP="00C87AF8">
            <w:pPr>
              <w:spacing w:after="120"/>
              <w:jc w:val="center"/>
              <w:rPr>
                <w:ins w:id="3623" w:author="R4-2120772" w:date="2021-11-15T15:14:00Z"/>
                <w:rFonts w:eastAsia="MS Mincho"/>
              </w:rPr>
            </w:pPr>
            <w:ins w:id="3624" w:author="R4-2120772" w:date="2021-11-15T15:14:00Z">
              <w:r>
                <w:rPr>
                  <w:rFonts w:eastAsia="MS Mincho"/>
                </w:rPr>
                <w:t>131.51</w:t>
              </w:r>
            </w:ins>
          </w:p>
        </w:tc>
        <w:tc>
          <w:tcPr>
            <w:tcW w:w="1045" w:type="dxa"/>
            <w:noWrap/>
            <w:vAlign w:val="center"/>
          </w:tcPr>
          <w:p w:rsidR="00C87AF8" w:rsidRDefault="00C87AF8" w:rsidP="00C87AF8">
            <w:pPr>
              <w:spacing w:after="120"/>
              <w:jc w:val="center"/>
              <w:rPr>
                <w:ins w:id="3625" w:author="R4-2120772" w:date="2021-11-15T15:14:00Z"/>
                <w:rFonts w:eastAsia="MS Mincho"/>
              </w:rPr>
            </w:pPr>
            <w:ins w:id="3626" w:author="R4-2120772" w:date="2021-11-15T15:14:00Z">
              <w:r>
                <w:rPr>
                  <w:rFonts w:eastAsia="MS Mincho"/>
                </w:rPr>
                <w:t>133.28</w:t>
              </w:r>
            </w:ins>
          </w:p>
        </w:tc>
        <w:tc>
          <w:tcPr>
            <w:tcW w:w="992" w:type="dxa"/>
            <w:noWrap/>
            <w:vAlign w:val="center"/>
          </w:tcPr>
          <w:p w:rsidR="00C87AF8" w:rsidRDefault="00C87AF8" w:rsidP="00C87AF8">
            <w:pPr>
              <w:spacing w:after="120"/>
              <w:jc w:val="center"/>
              <w:rPr>
                <w:ins w:id="3627" w:author="R4-2120772" w:date="2021-11-15T15:14:00Z"/>
                <w:rFonts w:eastAsia="MS Mincho"/>
              </w:rPr>
            </w:pPr>
            <w:ins w:id="3628" w:author="R4-2120772" w:date="2021-11-15T15:14:00Z">
              <w:r>
                <w:rPr>
                  <w:rFonts w:eastAsia="MS Mincho"/>
                </w:rPr>
                <w:t>-2.91</w:t>
              </w:r>
            </w:ins>
          </w:p>
        </w:tc>
        <w:tc>
          <w:tcPr>
            <w:tcW w:w="1012" w:type="dxa"/>
            <w:noWrap/>
            <w:vAlign w:val="center"/>
          </w:tcPr>
          <w:p w:rsidR="00C87AF8" w:rsidRDefault="00C87AF8" w:rsidP="00C87AF8">
            <w:pPr>
              <w:spacing w:after="120"/>
              <w:jc w:val="center"/>
              <w:rPr>
                <w:ins w:id="3629" w:author="R4-2120772" w:date="2021-11-15T15:14:00Z"/>
                <w:rFonts w:eastAsia="MS Mincho"/>
              </w:rPr>
            </w:pPr>
            <w:ins w:id="3630" w:author="R4-2120772" w:date="2021-11-15T15:14:00Z">
              <w:r>
                <w:rPr>
                  <w:rFonts w:eastAsia="MS Mincho"/>
                </w:rPr>
                <w:t>-0.79</w:t>
              </w:r>
            </w:ins>
          </w:p>
        </w:tc>
        <w:tc>
          <w:tcPr>
            <w:tcW w:w="980" w:type="dxa"/>
            <w:noWrap/>
            <w:vAlign w:val="center"/>
          </w:tcPr>
          <w:p w:rsidR="00C87AF8" w:rsidRDefault="00C87AF8" w:rsidP="00C87AF8">
            <w:pPr>
              <w:spacing w:after="120"/>
              <w:jc w:val="center"/>
              <w:rPr>
                <w:ins w:id="3631" w:author="R4-2120772" w:date="2021-11-15T15:14:00Z"/>
                <w:rFonts w:eastAsia="MS Mincho"/>
              </w:rPr>
            </w:pPr>
            <w:ins w:id="3632" w:author="R4-2120772" w:date="2021-11-15T15:14:00Z">
              <w:r>
                <w:rPr>
                  <w:rFonts w:eastAsia="MS Mincho"/>
                </w:rPr>
                <w:t>2.27</w:t>
              </w:r>
            </w:ins>
          </w:p>
        </w:tc>
      </w:tr>
      <w:tr w:rsidR="00C87AF8" w:rsidTr="0087751E">
        <w:trPr>
          <w:trHeight w:val="300"/>
          <w:jc w:val="center"/>
          <w:ins w:id="3633" w:author="R4-2120772" w:date="2021-11-15T15:14:00Z"/>
        </w:trPr>
        <w:tc>
          <w:tcPr>
            <w:tcW w:w="1142" w:type="dxa"/>
            <w:vMerge/>
            <w:vAlign w:val="center"/>
          </w:tcPr>
          <w:p w:rsidR="00C87AF8" w:rsidRDefault="00C87AF8" w:rsidP="00C87AF8">
            <w:pPr>
              <w:spacing w:after="120"/>
              <w:jc w:val="center"/>
              <w:rPr>
                <w:ins w:id="3634" w:author="R4-2120772" w:date="2021-11-15T15:14:00Z"/>
                <w:rFonts w:eastAsia="MS Mincho"/>
              </w:rPr>
            </w:pPr>
          </w:p>
        </w:tc>
        <w:tc>
          <w:tcPr>
            <w:tcW w:w="1036" w:type="dxa"/>
            <w:noWrap/>
            <w:vAlign w:val="center"/>
          </w:tcPr>
          <w:p w:rsidR="00C87AF8" w:rsidRDefault="00C87AF8" w:rsidP="00C87AF8">
            <w:pPr>
              <w:spacing w:after="120"/>
              <w:jc w:val="center"/>
              <w:rPr>
                <w:ins w:id="3635" w:author="R4-2120772" w:date="2021-11-15T15:14:00Z"/>
                <w:rFonts w:eastAsia="MS Mincho"/>
              </w:rPr>
            </w:pPr>
            <w:ins w:id="3636" w:author="R4-2120772" w:date="2021-11-15T15:14:00Z">
              <w:r>
                <w:rPr>
                  <w:rFonts w:eastAsia="MS Mincho"/>
                </w:rPr>
                <w:t>Huawei</w:t>
              </w:r>
            </w:ins>
          </w:p>
        </w:tc>
        <w:tc>
          <w:tcPr>
            <w:tcW w:w="1044" w:type="dxa"/>
            <w:noWrap/>
            <w:vAlign w:val="center"/>
          </w:tcPr>
          <w:p w:rsidR="00C87AF8" w:rsidRDefault="00C87AF8" w:rsidP="00C87AF8">
            <w:pPr>
              <w:spacing w:after="120"/>
              <w:jc w:val="center"/>
              <w:rPr>
                <w:ins w:id="3637" w:author="R4-2120772" w:date="2021-11-15T15:14:00Z"/>
                <w:rFonts w:eastAsia="MS Mincho"/>
              </w:rPr>
            </w:pPr>
            <w:ins w:id="3638" w:author="R4-2120772" w:date="2021-11-15T15:14:00Z">
              <w:r>
                <w:rPr>
                  <w:rFonts w:eastAsia="MS Mincho"/>
                </w:rPr>
                <w:t>129.48</w:t>
              </w:r>
            </w:ins>
          </w:p>
        </w:tc>
        <w:tc>
          <w:tcPr>
            <w:tcW w:w="1045" w:type="dxa"/>
            <w:noWrap/>
            <w:vAlign w:val="center"/>
          </w:tcPr>
          <w:p w:rsidR="00C87AF8" w:rsidRDefault="00C87AF8" w:rsidP="00C87AF8">
            <w:pPr>
              <w:spacing w:after="120"/>
              <w:jc w:val="center"/>
              <w:rPr>
                <w:ins w:id="3639" w:author="R4-2120772" w:date="2021-11-15T15:14:00Z"/>
                <w:rFonts w:eastAsia="MS Mincho"/>
              </w:rPr>
            </w:pPr>
            <w:ins w:id="3640" w:author="R4-2120772" w:date="2021-11-15T15:14:00Z">
              <w:r>
                <w:rPr>
                  <w:rFonts w:eastAsia="MS Mincho"/>
                </w:rPr>
                <w:t>131.28</w:t>
              </w:r>
            </w:ins>
          </w:p>
        </w:tc>
        <w:tc>
          <w:tcPr>
            <w:tcW w:w="1045" w:type="dxa"/>
            <w:noWrap/>
            <w:vAlign w:val="center"/>
          </w:tcPr>
          <w:p w:rsidR="00C87AF8" w:rsidRDefault="00C87AF8" w:rsidP="00C87AF8">
            <w:pPr>
              <w:spacing w:after="120"/>
              <w:jc w:val="center"/>
              <w:rPr>
                <w:ins w:id="3641" w:author="R4-2120772" w:date="2021-11-15T15:14:00Z"/>
                <w:rFonts w:eastAsia="MS Mincho"/>
              </w:rPr>
            </w:pPr>
            <w:ins w:id="3642" w:author="R4-2120772" w:date="2021-11-15T15:14:00Z">
              <w:r>
                <w:rPr>
                  <w:rFonts w:eastAsia="MS Mincho"/>
                </w:rPr>
                <w:t>133.83</w:t>
              </w:r>
            </w:ins>
          </w:p>
        </w:tc>
        <w:tc>
          <w:tcPr>
            <w:tcW w:w="992" w:type="dxa"/>
            <w:noWrap/>
            <w:vAlign w:val="center"/>
          </w:tcPr>
          <w:p w:rsidR="00C87AF8" w:rsidRDefault="00C87AF8" w:rsidP="00C87AF8">
            <w:pPr>
              <w:spacing w:after="120"/>
              <w:jc w:val="center"/>
              <w:rPr>
                <w:ins w:id="3643" w:author="R4-2120772" w:date="2021-11-15T15:14:00Z"/>
                <w:rFonts w:eastAsia="MS Mincho"/>
              </w:rPr>
            </w:pPr>
            <w:ins w:id="3644" w:author="R4-2120772" w:date="2021-11-15T15:14:00Z">
              <w:r>
                <w:rPr>
                  <w:rFonts w:eastAsia="MS Mincho"/>
                </w:rPr>
                <w:t>1.47</w:t>
              </w:r>
            </w:ins>
          </w:p>
        </w:tc>
        <w:tc>
          <w:tcPr>
            <w:tcW w:w="1012" w:type="dxa"/>
            <w:noWrap/>
            <w:vAlign w:val="center"/>
          </w:tcPr>
          <w:p w:rsidR="00C87AF8" w:rsidRDefault="00C87AF8" w:rsidP="00C87AF8">
            <w:pPr>
              <w:spacing w:after="120"/>
              <w:jc w:val="center"/>
              <w:rPr>
                <w:ins w:id="3645" w:author="R4-2120772" w:date="2021-11-15T15:14:00Z"/>
                <w:rFonts w:eastAsia="MS Mincho"/>
              </w:rPr>
            </w:pPr>
            <w:ins w:id="3646" w:author="R4-2120772" w:date="2021-11-15T15:14:00Z">
              <w:r>
                <w:rPr>
                  <w:rFonts w:eastAsia="MS Mincho"/>
                </w:rPr>
                <w:t>7.62</w:t>
              </w:r>
            </w:ins>
          </w:p>
        </w:tc>
        <w:tc>
          <w:tcPr>
            <w:tcW w:w="980" w:type="dxa"/>
            <w:noWrap/>
            <w:vAlign w:val="center"/>
          </w:tcPr>
          <w:p w:rsidR="00C87AF8" w:rsidRDefault="00C87AF8" w:rsidP="00C87AF8">
            <w:pPr>
              <w:spacing w:after="120"/>
              <w:jc w:val="center"/>
              <w:rPr>
                <w:ins w:id="3647" w:author="R4-2120772" w:date="2021-11-15T15:14:00Z"/>
                <w:rFonts w:eastAsia="MS Mincho"/>
              </w:rPr>
            </w:pPr>
            <w:ins w:id="3648" w:author="R4-2120772" w:date="2021-11-15T15:14:00Z">
              <w:r>
                <w:rPr>
                  <w:rFonts w:eastAsia="MS Mincho"/>
                </w:rPr>
                <w:t>12.76</w:t>
              </w:r>
            </w:ins>
          </w:p>
        </w:tc>
      </w:tr>
      <w:tr w:rsidR="00C87AF8" w:rsidTr="0087751E">
        <w:trPr>
          <w:trHeight w:val="300"/>
          <w:jc w:val="center"/>
          <w:ins w:id="3649" w:author="R4-2120772" w:date="2021-11-15T15:14:00Z"/>
        </w:trPr>
        <w:tc>
          <w:tcPr>
            <w:tcW w:w="1142" w:type="dxa"/>
            <w:vMerge/>
            <w:vAlign w:val="center"/>
          </w:tcPr>
          <w:p w:rsidR="00C87AF8" w:rsidRDefault="00C87AF8" w:rsidP="00C87AF8">
            <w:pPr>
              <w:spacing w:after="120"/>
              <w:jc w:val="center"/>
              <w:rPr>
                <w:ins w:id="3650" w:author="R4-2120772" w:date="2021-11-15T15:14:00Z"/>
                <w:rFonts w:eastAsia="MS Mincho"/>
              </w:rPr>
            </w:pPr>
          </w:p>
        </w:tc>
        <w:tc>
          <w:tcPr>
            <w:tcW w:w="1036" w:type="dxa"/>
            <w:noWrap/>
            <w:vAlign w:val="center"/>
          </w:tcPr>
          <w:p w:rsidR="00C87AF8" w:rsidRDefault="00C87AF8" w:rsidP="00C87AF8">
            <w:pPr>
              <w:spacing w:after="120"/>
              <w:jc w:val="center"/>
              <w:rPr>
                <w:ins w:id="3651" w:author="R4-2120772" w:date="2021-11-15T15:14:00Z"/>
                <w:rFonts w:eastAsia="MS Mincho"/>
              </w:rPr>
            </w:pPr>
            <w:ins w:id="3652" w:author="R4-2120772" w:date="2021-11-15T15:14:00Z">
              <w:r>
                <w:rPr>
                  <w:rFonts w:eastAsia="MS Mincho"/>
                </w:rPr>
                <w:t>Xiaomi</w:t>
              </w:r>
            </w:ins>
          </w:p>
        </w:tc>
        <w:tc>
          <w:tcPr>
            <w:tcW w:w="1044" w:type="dxa"/>
            <w:noWrap/>
            <w:vAlign w:val="center"/>
          </w:tcPr>
          <w:p w:rsidR="00C87AF8" w:rsidRDefault="00C87AF8" w:rsidP="00C87AF8">
            <w:pPr>
              <w:spacing w:after="120"/>
              <w:jc w:val="center"/>
              <w:rPr>
                <w:ins w:id="3653" w:author="R4-2120772" w:date="2021-11-15T15:14:00Z"/>
                <w:rFonts w:eastAsia="MS Mincho"/>
              </w:rPr>
            </w:pPr>
            <w:ins w:id="3654" w:author="R4-2120772" w:date="2021-11-15T15:14:00Z">
              <w:r>
                <w:rPr>
                  <w:rFonts w:eastAsia="MS Mincho"/>
                </w:rPr>
                <w:t>129.68</w:t>
              </w:r>
            </w:ins>
          </w:p>
        </w:tc>
        <w:tc>
          <w:tcPr>
            <w:tcW w:w="1045" w:type="dxa"/>
            <w:noWrap/>
            <w:vAlign w:val="center"/>
          </w:tcPr>
          <w:p w:rsidR="00C87AF8" w:rsidRDefault="00C87AF8" w:rsidP="00C87AF8">
            <w:pPr>
              <w:spacing w:after="120"/>
              <w:jc w:val="center"/>
              <w:rPr>
                <w:ins w:id="3655" w:author="R4-2120772" w:date="2021-11-15T15:14:00Z"/>
                <w:rFonts w:eastAsia="MS Mincho"/>
              </w:rPr>
            </w:pPr>
            <w:ins w:id="3656" w:author="R4-2120772" w:date="2021-11-15T15:14:00Z">
              <w:r>
                <w:rPr>
                  <w:rFonts w:eastAsia="MS Mincho"/>
                </w:rPr>
                <w:t>131.21</w:t>
              </w:r>
            </w:ins>
          </w:p>
        </w:tc>
        <w:tc>
          <w:tcPr>
            <w:tcW w:w="1045" w:type="dxa"/>
            <w:noWrap/>
            <w:vAlign w:val="center"/>
          </w:tcPr>
          <w:p w:rsidR="00C87AF8" w:rsidRDefault="00C87AF8" w:rsidP="00C87AF8">
            <w:pPr>
              <w:spacing w:after="120"/>
              <w:jc w:val="center"/>
              <w:rPr>
                <w:ins w:id="3657" w:author="R4-2120772" w:date="2021-11-15T15:14:00Z"/>
                <w:rFonts w:eastAsia="MS Mincho"/>
              </w:rPr>
            </w:pPr>
            <w:ins w:id="3658" w:author="R4-2120772" w:date="2021-11-15T15:14:00Z">
              <w:r>
                <w:rPr>
                  <w:rFonts w:eastAsia="MS Mincho"/>
                </w:rPr>
                <w:t>132.94</w:t>
              </w:r>
            </w:ins>
          </w:p>
        </w:tc>
        <w:tc>
          <w:tcPr>
            <w:tcW w:w="992" w:type="dxa"/>
            <w:noWrap/>
            <w:vAlign w:val="center"/>
          </w:tcPr>
          <w:p w:rsidR="00C87AF8" w:rsidRDefault="00C87AF8" w:rsidP="00C87AF8">
            <w:pPr>
              <w:spacing w:after="120"/>
              <w:jc w:val="center"/>
              <w:rPr>
                <w:ins w:id="3659" w:author="R4-2120772" w:date="2021-11-15T15:14:00Z"/>
                <w:rFonts w:eastAsia="MS Mincho"/>
              </w:rPr>
            </w:pPr>
            <w:ins w:id="3660" w:author="R4-2120772" w:date="2021-11-15T15:14:00Z">
              <w:r>
                <w:rPr>
                  <w:rFonts w:eastAsia="MS Mincho"/>
                </w:rPr>
                <w:t>-2.55</w:t>
              </w:r>
            </w:ins>
          </w:p>
        </w:tc>
        <w:tc>
          <w:tcPr>
            <w:tcW w:w="1012" w:type="dxa"/>
            <w:noWrap/>
            <w:vAlign w:val="center"/>
          </w:tcPr>
          <w:p w:rsidR="00C87AF8" w:rsidRDefault="00C87AF8" w:rsidP="00C87AF8">
            <w:pPr>
              <w:spacing w:after="120"/>
              <w:jc w:val="center"/>
              <w:rPr>
                <w:ins w:id="3661" w:author="R4-2120772" w:date="2021-11-15T15:14:00Z"/>
                <w:rFonts w:eastAsia="MS Mincho"/>
              </w:rPr>
            </w:pPr>
            <w:ins w:id="3662" w:author="R4-2120772" w:date="2021-11-15T15:14:00Z">
              <w:r>
                <w:rPr>
                  <w:rFonts w:eastAsia="MS Mincho"/>
                </w:rPr>
                <w:t>-0.70</w:t>
              </w:r>
            </w:ins>
          </w:p>
        </w:tc>
        <w:tc>
          <w:tcPr>
            <w:tcW w:w="980" w:type="dxa"/>
            <w:noWrap/>
            <w:vAlign w:val="center"/>
          </w:tcPr>
          <w:p w:rsidR="00C87AF8" w:rsidRDefault="00C87AF8" w:rsidP="00C87AF8">
            <w:pPr>
              <w:spacing w:after="120"/>
              <w:jc w:val="center"/>
              <w:rPr>
                <w:ins w:id="3663" w:author="R4-2120772" w:date="2021-11-15T15:14:00Z"/>
                <w:rFonts w:eastAsia="MS Mincho"/>
              </w:rPr>
            </w:pPr>
            <w:ins w:id="3664" w:author="R4-2120772" w:date="2021-11-15T15:14:00Z">
              <w:r>
                <w:rPr>
                  <w:rFonts w:eastAsia="MS Mincho"/>
                </w:rPr>
                <w:t>1.65</w:t>
              </w:r>
            </w:ins>
          </w:p>
        </w:tc>
      </w:tr>
      <w:tr w:rsidR="00C87AF8" w:rsidTr="0087751E">
        <w:trPr>
          <w:trHeight w:val="300"/>
          <w:jc w:val="center"/>
          <w:ins w:id="3665" w:author="R4-2120772" w:date="2021-11-15T15:14:00Z"/>
        </w:trPr>
        <w:tc>
          <w:tcPr>
            <w:tcW w:w="1142" w:type="dxa"/>
            <w:vMerge/>
            <w:vAlign w:val="center"/>
          </w:tcPr>
          <w:p w:rsidR="00C87AF8" w:rsidRDefault="00C87AF8" w:rsidP="00C87AF8">
            <w:pPr>
              <w:spacing w:after="120"/>
              <w:jc w:val="center"/>
              <w:rPr>
                <w:ins w:id="3666" w:author="R4-2120772" w:date="2021-11-15T15:14:00Z"/>
                <w:rFonts w:eastAsia="MS Mincho"/>
              </w:rPr>
            </w:pPr>
          </w:p>
        </w:tc>
        <w:tc>
          <w:tcPr>
            <w:tcW w:w="1036" w:type="dxa"/>
            <w:noWrap/>
            <w:vAlign w:val="center"/>
          </w:tcPr>
          <w:p w:rsidR="00C87AF8" w:rsidRDefault="00C87AF8" w:rsidP="00C87AF8">
            <w:pPr>
              <w:spacing w:after="120"/>
              <w:jc w:val="center"/>
              <w:rPr>
                <w:ins w:id="3667" w:author="R4-2120772" w:date="2021-11-15T15:14:00Z"/>
                <w:rFonts w:eastAsia="MS Mincho"/>
              </w:rPr>
            </w:pPr>
            <w:ins w:id="3668" w:author="R4-2120772" w:date="2021-11-15T15:14:00Z">
              <w:r>
                <w:rPr>
                  <w:rFonts w:eastAsia="MS Mincho"/>
                </w:rPr>
                <w:t>ZTE</w:t>
              </w:r>
            </w:ins>
          </w:p>
        </w:tc>
        <w:tc>
          <w:tcPr>
            <w:tcW w:w="1044" w:type="dxa"/>
            <w:noWrap/>
            <w:vAlign w:val="center"/>
          </w:tcPr>
          <w:p w:rsidR="00C87AF8" w:rsidRDefault="00C87AF8" w:rsidP="00C87AF8">
            <w:pPr>
              <w:spacing w:after="120"/>
              <w:jc w:val="center"/>
              <w:rPr>
                <w:ins w:id="3669" w:author="R4-2120772" w:date="2021-11-15T15:14:00Z"/>
                <w:rFonts w:eastAsia="MS Mincho"/>
              </w:rPr>
            </w:pPr>
            <w:ins w:id="3670" w:author="R4-2120772" w:date="2021-11-15T15:14:00Z">
              <w:r>
                <w:rPr>
                  <w:rFonts w:eastAsia="MS Mincho"/>
                </w:rPr>
                <w:t>129.71</w:t>
              </w:r>
            </w:ins>
          </w:p>
        </w:tc>
        <w:tc>
          <w:tcPr>
            <w:tcW w:w="1045" w:type="dxa"/>
            <w:noWrap/>
            <w:vAlign w:val="center"/>
          </w:tcPr>
          <w:p w:rsidR="00C87AF8" w:rsidRDefault="00C87AF8" w:rsidP="00C87AF8">
            <w:pPr>
              <w:spacing w:after="120"/>
              <w:jc w:val="center"/>
              <w:rPr>
                <w:ins w:id="3671" w:author="R4-2120772" w:date="2021-11-15T15:14:00Z"/>
                <w:rFonts w:eastAsia="MS Mincho"/>
              </w:rPr>
            </w:pPr>
            <w:ins w:id="3672" w:author="R4-2120772" w:date="2021-11-15T15:14:00Z">
              <w:r>
                <w:rPr>
                  <w:rFonts w:eastAsia="MS Mincho"/>
                </w:rPr>
                <w:t>131.53</w:t>
              </w:r>
            </w:ins>
          </w:p>
        </w:tc>
        <w:tc>
          <w:tcPr>
            <w:tcW w:w="1045" w:type="dxa"/>
            <w:noWrap/>
            <w:vAlign w:val="center"/>
          </w:tcPr>
          <w:p w:rsidR="00C87AF8" w:rsidRDefault="00C87AF8" w:rsidP="00C87AF8">
            <w:pPr>
              <w:spacing w:after="120"/>
              <w:jc w:val="center"/>
              <w:rPr>
                <w:ins w:id="3673" w:author="R4-2120772" w:date="2021-11-15T15:14:00Z"/>
                <w:rFonts w:eastAsia="MS Mincho"/>
              </w:rPr>
            </w:pPr>
            <w:ins w:id="3674" w:author="R4-2120772" w:date="2021-11-15T15:14:00Z">
              <w:r>
                <w:rPr>
                  <w:rFonts w:eastAsia="MS Mincho"/>
                </w:rPr>
                <w:t>133.31</w:t>
              </w:r>
            </w:ins>
          </w:p>
        </w:tc>
        <w:tc>
          <w:tcPr>
            <w:tcW w:w="992" w:type="dxa"/>
            <w:noWrap/>
            <w:vAlign w:val="center"/>
          </w:tcPr>
          <w:p w:rsidR="00C87AF8" w:rsidRDefault="00C87AF8" w:rsidP="00C87AF8">
            <w:pPr>
              <w:spacing w:after="120"/>
              <w:jc w:val="center"/>
              <w:rPr>
                <w:ins w:id="3675" w:author="R4-2120772" w:date="2021-11-15T15:14:00Z"/>
                <w:rFonts w:eastAsia="MS Mincho"/>
              </w:rPr>
            </w:pPr>
            <w:ins w:id="3676" w:author="R4-2120772" w:date="2021-11-15T15:14:00Z">
              <w:r>
                <w:rPr>
                  <w:rFonts w:eastAsia="MS Mincho"/>
                </w:rPr>
                <w:t>-2.42</w:t>
              </w:r>
            </w:ins>
          </w:p>
        </w:tc>
        <w:tc>
          <w:tcPr>
            <w:tcW w:w="1012" w:type="dxa"/>
            <w:noWrap/>
            <w:vAlign w:val="center"/>
          </w:tcPr>
          <w:p w:rsidR="00C87AF8" w:rsidRDefault="00C87AF8" w:rsidP="00C87AF8">
            <w:pPr>
              <w:spacing w:after="120"/>
              <w:jc w:val="center"/>
              <w:rPr>
                <w:ins w:id="3677" w:author="R4-2120772" w:date="2021-11-15T15:14:00Z"/>
                <w:rFonts w:eastAsia="MS Mincho"/>
              </w:rPr>
            </w:pPr>
            <w:ins w:id="3678" w:author="R4-2120772" w:date="2021-11-15T15:14:00Z">
              <w:r>
                <w:rPr>
                  <w:rFonts w:eastAsia="MS Mincho"/>
                </w:rPr>
                <w:t>-0.18</w:t>
              </w:r>
            </w:ins>
          </w:p>
        </w:tc>
        <w:tc>
          <w:tcPr>
            <w:tcW w:w="980" w:type="dxa"/>
            <w:noWrap/>
            <w:vAlign w:val="center"/>
          </w:tcPr>
          <w:p w:rsidR="00C87AF8" w:rsidRDefault="00C87AF8" w:rsidP="00C87AF8">
            <w:pPr>
              <w:spacing w:after="120"/>
              <w:jc w:val="center"/>
              <w:rPr>
                <w:ins w:id="3679" w:author="R4-2120772" w:date="2021-11-15T15:14:00Z"/>
                <w:rFonts w:eastAsia="MS Mincho"/>
              </w:rPr>
            </w:pPr>
            <w:ins w:id="3680" w:author="R4-2120772" w:date="2021-11-15T15:14:00Z">
              <w:r>
                <w:rPr>
                  <w:rFonts w:eastAsia="MS Mincho"/>
                </w:rPr>
                <w:t>3.66</w:t>
              </w:r>
            </w:ins>
          </w:p>
        </w:tc>
      </w:tr>
      <w:tr w:rsidR="00C87AF8" w:rsidTr="0087751E">
        <w:trPr>
          <w:trHeight w:val="300"/>
          <w:jc w:val="center"/>
          <w:ins w:id="3681" w:author="R4-2120772" w:date="2021-11-15T15:14:00Z"/>
        </w:trPr>
        <w:tc>
          <w:tcPr>
            <w:tcW w:w="1142" w:type="dxa"/>
            <w:vMerge/>
            <w:vAlign w:val="center"/>
          </w:tcPr>
          <w:p w:rsidR="00C87AF8" w:rsidRDefault="00C87AF8" w:rsidP="00C87AF8">
            <w:pPr>
              <w:spacing w:after="120"/>
              <w:jc w:val="center"/>
              <w:rPr>
                <w:ins w:id="3682" w:author="R4-2120772" w:date="2021-11-15T15:14:00Z"/>
                <w:rFonts w:eastAsia="MS Mincho"/>
              </w:rPr>
            </w:pPr>
          </w:p>
        </w:tc>
        <w:tc>
          <w:tcPr>
            <w:tcW w:w="1036" w:type="dxa"/>
            <w:noWrap/>
            <w:vAlign w:val="center"/>
          </w:tcPr>
          <w:p w:rsidR="00C87AF8" w:rsidRDefault="00C87AF8" w:rsidP="00C87AF8">
            <w:pPr>
              <w:spacing w:after="120"/>
              <w:jc w:val="center"/>
              <w:rPr>
                <w:ins w:id="3683" w:author="R4-2120772" w:date="2021-11-15T15:14:00Z"/>
                <w:rFonts w:eastAsia="MS Mincho"/>
              </w:rPr>
            </w:pPr>
            <w:ins w:id="3684" w:author="R4-2120772" w:date="2021-11-15T15:14:00Z">
              <w:r>
                <w:rPr>
                  <w:rFonts w:eastAsia="MS Mincho"/>
                </w:rPr>
                <w:t>Nokia</w:t>
              </w:r>
            </w:ins>
          </w:p>
        </w:tc>
        <w:tc>
          <w:tcPr>
            <w:tcW w:w="1044" w:type="dxa"/>
            <w:noWrap/>
            <w:vAlign w:val="center"/>
          </w:tcPr>
          <w:p w:rsidR="00C87AF8" w:rsidRDefault="00C87AF8" w:rsidP="00C87AF8">
            <w:pPr>
              <w:spacing w:after="120"/>
              <w:jc w:val="center"/>
              <w:rPr>
                <w:ins w:id="3685" w:author="R4-2120772" w:date="2021-11-15T15:14:00Z"/>
                <w:rFonts w:eastAsia="MS Mincho"/>
              </w:rPr>
            </w:pPr>
            <w:ins w:id="3686" w:author="R4-2120772" w:date="2021-11-15T15:14:00Z">
              <w:r>
                <w:rPr>
                  <w:rFonts w:eastAsia="MS Mincho"/>
                </w:rPr>
                <w:t>129.70</w:t>
              </w:r>
            </w:ins>
          </w:p>
        </w:tc>
        <w:tc>
          <w:tcPr>
            <w:tcW w:w="1045" w:type="dxa"/>
            <w:noWrap/>
            <w:vAlign w:val="center"/>
          </w:tcPr>
          <w:p w:rsidR="00C87AF8" w:rsidRDefault="00C87AF8" w:rsidP="00C87AF8">
            <w:pPr>
              <w:spacing w:after="120"/>
              <w:jc w:val="center"/>
              <w:rPr>
                <w:ins w:id="3687" w:author="R4-2120772" w:date="2021-11-15T15:14:00Z"/>
                <w:rFonts w:eastAsia="MS Mincho"/>
              </w:rPr>
            </w:pPr>
            <w:ins w:id="3688" w:author="R4-2120772" w:date="2021-11-15T15:14:00Z">
              <w:r>
                <w:rPr>
                  <w:rFonts w:eastAsia="MS Mincho"/>
                </w:rPr>
                <w:t>131.36</w:t>
              </w:r>
            </w:ins>
          </w:p>
        </w:tc>
        <w:tc>
          <w:tcPr>
            <w:tcW w:w="1045" w:type="dxa"/>
            <w:noWrap/>
            <w:vAlign w:val="center"/>
          </w:tcPr>
          <w:p w:rsidR="00C87AF8" w:rsidRDefault="00C87AF8" w:rsidP="00C87AF8">
            <w:pPr>
              <w:spacing w:after="120"/>
              <w:jc w:val="center"/>
              <w:rPr>
                <w:ins w:id="3689" w:author="R4-2120772" w:date="2021-11-15T15:14:00Z"/>
                <w:rFonts w:eastAsia="MS Mincho"/>
              </w:rPr>
            </w:pPr>
            <w:ins w:id="3690" w:author="R4-2120772" w:date="2021-11-15T15:14:00Z">
              <w:r>
                <w:rPr>
                  <w:rFonts w:eastAsia="MS Mincho"/>
                </w:rPr>
                <w:t>133.10</w:t>
              </w:r>
            </w:ins>
          </w:p>
        </w:tc>
        <w:tc>
          <w:tcPr>
            <w:tcW w:w="992" w:type="dxa"/>
            <w:noWrap/>
            <w:vAlign w:val="center"/>
          </w:tcPr>
          <w:p w:rsidR="00C87AF8" w:rsidRDefault="00C87AF8" w:rsidP="00C87AF8">
            <w:pPr>
              <w:spacing w:after="120"/>
              <w:jc w:val="center"/>
              <w:rPr>
                <w:ins w:id="3691" w:author="R4-2120772" w:date="2021-11-15T15:14:00Z"/>
                <w:rFonts w:eastAsia="MS Mincho"/>
              </w:rPr>
            </w:pPr>
            <w:ins w:id="3692" w:author="R4-2120772" w:date="2021-11-15T15:14:00Z">
              <w:r>
                <w:rPr>
                  <w:rFonts w:eastAsia="MS Mincho"/>
                </w:rPr>
                <w:t>-3.09</w:t>
              </w:r>
            </w:ins>
          </w:p>
        </w:tc>
        <w:tc>
          <w:tcPr>
            <w:tcW w:w="1012" w:type="dxa"/>
            <w:noWrap/>
            <w:vAlign w:val="center"/>
          </w:tcPr>
          <w:p w:rsidR="00C87AF8" w:rsidRDefault="00C87AF8" w:rsidP="00C87AF8">
            <w:pPr>
              <w:spacing w:after="120"/>
              <w:jc w:val="center"/>
              <w:rPr>
                <w:ins w:id="3693" w:author="R4-2120772" w:date="2021-11-15T15:14:00Z"/>
                <w:rFonts w:eastAsia="MS Mincho"/>
              </w:rPr>
            </w:pPr>
            <w:ins w:id="3694" w:author="R4-2120772" w:date="2021-11-15T15:14:00Z">
              <w:r>
                <w:rPr>
                  <w:rFonts w:eastAsia="MS Mincho"/>
                </w:rPr>
                <w:t>-1.20</w:t>
              </w:r>
            </w:ins>
          </w:p>
        </w:tc>
        <w:tc>
          <w:tcPr>
            <w:tcW w:w="980" w:type="dxa"/>
            <w:noWrap/>
            <w:vAlign w:val="center"/>
          </w:tcPr>
          <w:p w:rsidR="00C87AF8" w:rsidRDefault="00C87AF8" w:rsidP="00C87AF8">
            <w:pPr>
              <w:spacing w:after="120"/>
              <w:jc w:val="center"/>
              <w:rPr>
                <w:ins w:id="3695" w:author="R4-2120772" w:date="2021-11-15T15:14:00Z"/>
                <w:rFonts w:eastAsia="MS Mincho"/>
              </w:rPr>
            </w:pPr>
            <w:ins w:id="3696" w:author="R4-2120772" w:date="2021-11-15T15:14:00Z">
              <w:r>
                <w:rPr>
                  <w:rFonts w:eastAsia="MS Mincho"/>
                </w:rPr>
                <w:t>0.94</w:t>
              </w:r>
            </w:ins>
          </w:p>
        </w:tc>
      </w:tr>
      <w:tr w:rsidR="00C87AF8" w:rsidTr="0087751E">
        <w:trPr>
          <w:trHeight w:val="300"/>
          <w:jc w:val="center"/>
          <w:ins w:id="3697" w:author="R4-2120772" w:date="2021-11-15T15:14:00Z"/>
        </w:trPr>
        <w:tc>
          <w:tcPr>
            <w:tcW w:w="1142" w:type="dxa"/>
            <w:vMerge/>
            <w:vAlign w:val="center"/>
          </w:tcPr>
          <w:p w:rsidR="00C87AF8" w:rsidRDefault="00C87AF8" w:rsidP="00C87AF8">
            <w:pPr>
              <w:spacing w:after="120"/>
              <w:jc w:val="center"/>
              <w:rPr>
                <w:ins w:id="3698" w:author="R4-2120772" w:date="2021-11-15T15:14:00Z"/>
                <w:rFonts w:eastAsia="MS Mincho"/>
              </w:rPr>
            </w:pPr>
          </w:p>
        </w:tc>
        <w:tc>
          <w:tcPr>
            <w:tcW w:w="1036" w:type="dxa"/>
            <w:noWrap/>
            <w:vAlign w:val="center"/>
          </w:tcPr>
          <w:p w:rsidR="00C87AF8" w:rsidRDefault="00C87AF8" w:rsidP="00C87AF8">
            <w:pPr>
              <w:spacing w:after="120"/>
              <w:jc w:val="center"/>
              <w:rPr>
                <w:ins w:id="3699" w:author="R4-2120772" w:date="2021-11-15T15:14:00Z"/>
                <w:rFonts w:eastAsia="MS Mincho"/>
              </w:rPr>
            </w:pPr>
            <w:ins w:id="3700" w:author="R4-2120772" w:date="2021-11-15T15:14:00Z">
              <w:r>
                <w:rPr>
                  <w:rFonts w:eastAsia="MS Mincho"/>
                </w:rPr>
                <w:t>Ericsson</w:t>
              </w:r>
            </w:ins>
          </w:p>
        </w:tc>
        <w:tc>
          <w:tcPr>
            <w:tcW w:w="1044" w:type="dxa"/>
            <w:noWrap/>
            <w:vAlign w:val="center"/>
          </w:tcPr>
          <w:p w:rsidR="00C87AF8" w:rsidRDefault="00C87AF8" w:rsidP="00C87AF8">
            <w:pPr>
              <w:spacing w:after="120"/>
              <w:jc w:val="center"/>
              <w:rPr>
                <w:ins w:id="3701" w:author="R4-2120772" w:date="2021-11-15T15:14:00Z"/>
                <w:rFonts w:eastAsia="MS Mincho"/>
              </w:rPr>
            </w:pPr>
            <w:ins w:id="3702" w:author="R4-2120772" w:date="2021-11-15T15:14:00Z">
              <w:r>
                <w:rPr>
                  <w:rFonts w:eastAsia="MS Mincho"/>
                </w:rPr>
                <w:t>-</w:t>
              </w:r>
            </w:ins>
          </w:p>
        </w:tc>
        <w:tc>
          <w:tcPr>
            <w:tcW w:w="1045" w:type="dxa"/>
            <w:noWrap/>
            <w:vAlign w:val="center"/>
          </w:tcPr>
          <w:p w:rsidR="00C87AF8" w:rsidRDefault="00C87AF8" w:rsidP="00C87AF8">
            <w:pPr>
              <w:spacing w:after="120"/>
              <w:jc w:val="center"/>
              <w:rPr>
                <w:ins w:id="3703" w:author="R4-2120772" w:date="2021-11-15T15:14:00Z"/>
                <w:rFonts w:eastAsia="MS Mincho"/>
              </w:rPr>
            </w:pPr>
            <w:ins w:id="3704" w:author="R4-2120772" w:date="2021-11-15T15:14:00Z">
              <w:r>
                <w:rPr>
                  <w:rFonts w:eastAsia="MS Mincho"/>
                </w:rPr>
                <w:t>-</w:t>
              </w:r>
            </w:ins>
          </w:p>
        </w:tc>
        <w:tc>
          <w:tcPr>
            <w:tcW w:w="1045" w:type="dxa"/>
            <w:noWrap/>
            <w:vAlign w:val="center"/>
          </w:tcPr>
          <w:p w:rsidR="00C87AF8" w:rsidRDefault="00C87AF8" w:rsidP="00C87AF8">
            <w:pPr>
              <w:spacing w:after="120"/>
              <w:jc w:val="center"/>
              <w:rPr>
                <w:ins w:id="3705" w:author="R4-2120772" w:date="2021-11-15T15:14:00Z"/>
                <w:rFonts w:eastAsia="MS Mincho"/>
              </w:rPr>
            </w:pPr>
            <w:ins w:id="3706" w:author="R4-2120772" w:date="2021-11-15T15:14:00Z">
              <w:r>
                <w:rPr>
                  <w:rFonts w:eastAsia="MS Mincho"/>
                </w:rPr>
                <w:t>-</w:t>
              </w:r>
            </w:ins>
          </w:p>
        </w:tc>
        <w:tc>
          <w:tcPr>
            <w:tcW w:w="992" w:type="dxa"/>
            <w:noWrap/>
            <w:vAlign w:val="center"/>
          </w:tcPr>
          <w:p w:rsidR="00C87AF8" w:rsidRDefault="00C87AF8" w:rsidP="00C87AF8">
            <w:pPr>
              <w:spacing w:after="120"/>
              <w:jc w:val="center"/>
              <w:rPr>
                <w:ins w:id="3707" w:author="R4-2120772" w:date="2021-11-15T15:14:00Z"/>
                <w:rFonts w:eastAsia="MS Mincho"/>
              </w:rPr>
            </w:pPr>
            <w:ins w:id="3708" w:author="R4-2120772" w:date="2021-11-15T15:14:00Z">
              <w:r>
                <w:rPr>
                  <w:rFonts w:eastAsia="MS Mincho"/>
                </w:rPr>
                <w:t>-3.04</w:t>
              </w:r>
            </w:ins>
          </w:p>
        </w:tc>
        <w:tc>
          <w:tcPr>
            <w:tcW w:w="1012" w:type="dxa"/>
            <w:noWrap/>
            <w:vAlign w:val="center"/>
          </w:tcPr>
          <w:p w:rsidR="00C87AF8" w:rsidRDefault="00C87AF8" w:rsidP="00C87AF8">
            <w:pPr>
              <w:spacing w:after="120"/>
              <w:jc w:val="center"/>
              <w:rPr>
                <w:ins w:id="3709" w:author="R4-2120772" w:date="2021-11-15T15:14:00Z"/>
                <w:rFonts w:eastAsia="MS Mincho"/>
              </w:rPr>
            </w:pPr>
            <w:ins w:id="3710" w:author="R4-2120772" w:date="2021-11-15T15:14:00Z">
              <w:r>
                <w:rPr>
                  <w:rFonts w:eastAsia="MS Mincho"/>
                </w:rPr>
                <w:t>6.14</w:t>
              </w:r>
            </w:ins>
          </w:p>
        </w:tc>
        <w:tc>
          <w:tcPr>
            <w:tcW w:w="980" w:type="dxa"/>
            <w:noWrap/>
            <w:vAlign w:val="center"/>
          </w:tcPr>
          <w:p w:rsidR="00C87AF8" w:rsidRDefault="00C87AF8" w:rsidP="00C87AF8">
            <w:pPr>
              <w:spacing w:after="120"/>
              <w:jc w:val="center"/>
              <w:rPr>
                <w:ins w:id="3711" w:author="R4-2120772" w:date="2021-11-15T15:14:00Z"/>
                <w:rFonts w:eastAsia="MS Mincho"/>
              </w:rPr>
            </w:pPr>
            <w:ins w:id="3712" w:author="R4-2120772" w:date="2021-11-15T15:14:00Z">
              <w:r>
                <w:rPr>
                  <w:rFonts w:eastAsia="MS Mincho"/>
                </w:rPr>
                <w:t>10.22</w:t>
              </w:r>
            </w:ins>
          </w:p>
        </w:tc>
      </w:tr>
      <w:tr w:rsidR="00C87AF8" w:rsidTr="0087751E">
        <w:trPr>
          <w:trHeight w:val="315"/>
          <w:jc w:val="center"/>
          <w:ins w:id="3713" w:author="R4-2120772" w:date="2021-11-15T15:14:00Z"/>
        </w:trPr>
        <w:tc>
          <w:tcPr>
            <w:tcW w:w="1142" w:type="dxa"/>
            <w:vMerge/>
            <w:vAlign w:val="center"/>
          </w:tcPr>
          <w:p w:rsidR="00C87AF8" w:rsidRDefault="00C87AF8" w:rsidP="00C87AF8">
            <w:pPr>
              <w:spacing w:after="120"/>
              <w:jc w:val="center"/>
              <w:rPr>
                <w:ins w:id="3714" w:author="R4-2120772" w:date="2021-11-15T15:14:00Z"/>
                <w:rFonts w:eastAsia="MS Mincho"/>
              </w:rPr>
            </w:pPr>
          </w:p>
        </w:tc>
        <w:tc>
          <w:tcPr>
            <w:tcW w:w="1036" w:type="dxa"/>
            <w:noWrap/>
            <w:vAlign w:val="center"/>
          </w:tcPr>
          <w:p w:rsidR="00C87AF8" w:rsidRDefault="00C87AF8" w:rsidP="00C87AF8">
            <w:pPr>
              <w:spacing w:after="120"/>
              <w:jc w:val="center"/>
              <w:rPr>
                <w:ins w:id="3715" w:author="R4-2120772" w:date="2021-11-15T15:14:00Z"/>
                <w:rFonts w:eastAsia="MS Mincho"/>
              </w:rPr>
            </w:pPr>
            <w:ins w:id="3716" w:author="R4-2120772" w:date="2021-11-15T15:14:00Z">
              <w:r>
                <w:rPr>
                  <w:rFonts w:eastAsia="MS Mincho"/>
                </w:rPr>
                <w:t>FhG</w:t>
              </w:r>
            </w:ins>
          </w:p>
        </w:tc>
        <w:tc>
          <w:tcPr>
            <w:tcW w:w="1044" w:type="dxa"/>
            <w:noWrap/>
            <w:vAlign w:val="center"/>
          </w:tcPr>
          <w:p w:rsidR="00C87AF8" w:rsidRDefault="00C87AF8" w:rsidP="00C87AF8">
            <w:pPr>
              <w:spacing w:after="120"/>
              <w:jc w:val="center"/>
              <w:rPr>
                <w:ins w:id="3717" w:author="R4-2120772" w:date="2021-11-15T15:14:00Z"/>
                <w:rFonts w:eastAsia="MS Mincho"/>
              </w:rPr>
            </w:pPr>
            <w:ins w:id="3718" w:author="R4-2120772" w:date="2021-11-15T15:14:00Z">
              <w:r>
                <w:rPr>
                  <w:rFonts w:eastAsia="MS Mincho"/>
                </w:rPr>
                <w:t>129.75</w:t>
              </w:r>
            </w:ins>
          </w:p>
        </w:tc>
        <w:tc>
          <w:tcPr>
            <w:tcW w:w="1045" w:type="dxa"/>
            <w:noWrap/>
            <w:vAlign w:val="center"/>
          </w:tcPr>
          <w:p w:rsidR="00C87AF8" w:rsidRDefault="00C87AF8" w:rsidP="00C87AF8">
            <w:pPr>
              <w:spacing w:after="120"/>
              <w:jc w:val="center"/>
              <w:rPr>
                <w:ins w:id="3719" w:author="R4-2120772" w:date="2021-11-15T15:14:00Z"/>
                <w:rFonts w:eastAsia="MS Mincho"/>
              </w:rPr>
            </w:pPr>
            <w:ins w:id="3720" w:author="R4-2120772" w:date="2021-11-15T15:14:00Z">
              <w:r>
                <w:rPr>
                  <w:rFonts w:eastAsia="MS Mincho"/>
                </w:rPr>
                <w:t>131.30</w:t>
              </w:r>
            </w:ins>
          </w:p>
        </w:tc>
        <w:tc>
          <w:tcPr>
            <w:tcW w:w="1045" w:type="dxa"/>
            <w:noWrap/>
            <w:vAlign w:val="center"/>
          </w:tcPr>
          <w:p w:rsidR="00C87AF8" w:rsidRDefault="00C87AF8" w:rsidP="00C87AF8">
            <w:pPr>
              <w:spacing w:after="120"/>
              <w:jc w:val="center"/>
              <w:rPr>
                <w:ins w:id="3721" w:author="R4-2120772" w:date="2021-11-15T15:14:00Z"/>
                <w:rFonts w:eastAsia="MS Mincho"/>
              </w:rPr>
            </w:pPr>
            <w:ins w:id="3722" w:author="R4-2120772" w:date="2021-11-15T15:14:00Z">
              <w:r>
                <w:rPr>
                  <w:rFonts w:eastAsia="MS Mincho"/>
                </w:rPr>
                <w:t>132.97</w:t>
              </w:r>
            </w:ins>
          </w:p>
        </w:tc>
        <w:tc>
          <w:tcPr>
            <w:tcW w:w="992" w:type="dxa"/>
            <w:noWrap/>
            <w:vAlign w:val="center"/>
          </w:tcPr>
          <w:p w:rsidR="00C87AF8" w:rsidRDefault="00C87AF8" w:rsidP="00C87AF8">
            <w:pPr>
              <w:spacing w:after="120"/>
              <w:jc w:val="center"/>
              <w:rPr>
                <w:ins w:id="3723" w:author="R4-2120772" w:date="2021-11-15T15:14:00Z"/>
                <w:rFonts w:eastAsia="MS Mincho"/>
              </w:rPr>
            </w:pPr>
            <w:ins w:id="3724" w:author="R4-2120772" w:date="2021-11-15T15:14:00Z">
              <w:r>
                <w:rPr>
                  <w:rFonts w:eastAsia="MS Mincho"/>
                </w:rPr>
                <w:t>-3.36</w:t>
              </w:r>
            </w:ins>
          </w:p>
        </w:tc>
        <w:tc>
          <w:tcPr>
            <w:tcW w:w="1012" w:type="dxa"/>
            <w:noWrap/>
            <w:vAlign w:val="center"/>
          </w:tcPr>
          <w:p w:rsidR="00C87AF8" w:rsidRDefault="00C87AF8" w:rsidP="00C87AF8">
            <w:pPr>
              <w:spacing w:after="120"/>
              <w:jc w:val="center"/>
              <w:rPr>
                <w:ins w:id="3725" w:author="R4-2120772" w:date="2021-11-15T15:14:00Z"/>
                <w:rFonts w:eastAsia="MS Mincho"/>
              </w:rPr>
            </w:pPr>
            <w:ins w:id="3726" w:author="R4-2120772" w:date="2021-11-15T15:14:00Z">
              <w:r>
                <w:rPr>
                  <w:rFonts w:eastAsia="MS Mincho"/>
                </w:rPr>
                <w:t>-1.11</w:t>
              </w:r>
            </w:ins>
          </w:p>
        </w:tc>
        <w:tc>
          <w:tcPr>
            <w:tcW w:w="980" w:type="dxa"/>
            <w:noWrap/>
            <w:vAlign w:val="center"/>
          </w:tcPr>
          <w:p w:rsidR="00C87AF8" w:rsidRDefault="00C87AF8" w:rsidP="00C87AF8">
            <w:pPr>
              <w:spacing w:after="120"/>
              <w:jc w:val="center"/>
              <w:rPr>
                <w:ins w:id="3727" w:author="R4-2120772" w:date="2021-11-15T15:14:00Z"/>
                <w:rFonts w:eastAsia="MS Mincho"/>
              </w:rPr>
            </w:pPr>
            <w:ins w:id="3728" w:author="R4-2120772" w:date="2021-11-15T15:14:00Z">
              <w:r>
                <w:rPr>
                  <w:rFonts w:eastAsia="MS Mincho"/>
                </w:rPr>
                <w:t>1.20</w:t>
              </w:r>
            </w:ins>
          </w:p>
        </w:tc>
      </w:tr>
      <w:tr w:rsidR="00C87AF8" w:rsidTr="0087751E">
        <w:trPr>
          <w:trHeight w:val="300"/>
          <w:jc w:val="center"/>
          <w:ins w:id="3729" w:author="R4-2120772" w:date="2021-11-15T15:14:00Z"/>
        </w:trPr>
        <w:tc>
          <w:tcPr>
            <w:tcW w:w="1142" w:type="dxa"/>
            <w:vMerge/>
            <w:vAlign w:val="center"/>
          </w:tcPr>
          <w:p w:rsidR="00C87AF8" w:rsidRDefault="00C87AF8" w:rsidP="00C87AF8">
            <w:pPr>
              <w:spacing w:after="120"/>
              <w:jc w:val="center"/>
              <w:rPr>
                <w:ins w:id="3730" w:author="R4-2120772" w:date="2021-11-15T15:14:00Z"/>
                <w:rFonts w:eastAsia="MS Mincho"/>
              </w:rPr>
            </w:pPr>
          </w:p>
        </w:tc>
        <w:tc>
          <w:tcPr>
            <w:tcW w:w="1036" w:type="dxa"/>
            <w:noWrap/>
            <w:vAlign w:val="center"/>
          </w:tcPr>
          <w:p w:rsidR="00C87AF8" w:rsidRDefault="00C87AF8" w:rsidP="00C87AF8">
            <w:pPr>
              <w:spacing w:after="120"/>
              <w:jc w:val="center"/>
              <w:rPr>
                <w:ins w:id="3731" w:author="R4-2120772" w:date="2021-11-15T15:14:00Z"/>
                <w:rFonts w:eastAsia="MS Mincho"/>
              </w:rPr>
            </w:pPr>
            <w:ins w:id="3732" w:author="R4-2120772" w:date="2021-11-15T15:14:00Z">
              <w:r>
                <w:rPr>
                  <w:rFonts w:eastAsia="MS Mincho"/>
                </w:rPr>
                <w:t>Variance</w:t>
              </w:r>
            </w:ins>
          </w:p>
        </w:tc>
        <w:tc>
          <w:tcPr>
            <w:tcW w:w="1044" w:type="dxa"/>
            <w:vAlign w:val="center"/>
          </w:tcPr>
          <w:p w:rsidR="00C87AF8" w:rsidRDefault="00C87AF8" w:rsidP="00C87AF8">
            <w:pPr>
              <w:spacing w:after="120"/>
              <w:jc w:val="center"/>
              <w:rPr>
                <w:ins w:id="3733" w:author="R4-2120772" w:date="2021-11-15T15:14:00Z"/>
                <w:rFonts w:eastAsia="MS Mincho"/>
              </w:rPr>
            </w:pPr>
            <w:ins w:id="3734" w:author="R4-2120772" w:date="2021-11-15T15:14:00Z">
              <w:r>
                <w:rPr>
                  <w:rFonts w:eastAsia="MS Mincho"/>
                </w:rPr>
                <w:t>0.01</w:t>
              </w:r>
            </w:ins>
          </w:p>
        </w:tc>
        <w:tc>
          <w:tcPr>
            <w:tcW w:w="1045" w:type="dxa"/>
            <w:vAlign w:val="center"/>
          </w:tcPr>
          <w:p w:rsidR="00C87AF8" w:rsidRDefault="00C87AF8" w:rsidP="00C87AF8">
            <w:pPr>
              <w:spacing w:after="120"/>
              <w:jc w:val="center"/>
              <w:rPr>
                <w:ins w:id="3735" w:author="R4-2120772" w:date="2021-11-15T15:14:00Z"/>
                <w:rFonts w:eastAsia="MS Mincho"/>
              </w:rPr>
            </w:pPr>
            <w:ins w:id="3736" w:author="R4-2120772" w:date="2021-11-15T15:14:00Z">
              <w:r>
                <w:rPr>
                  <w:rFonts w:eastAsia="MS Mincho"/>
                </w:rPr>
                <w:t>0.01</w:t>
              </w:r>
            </w:ins>
          </w:p>
        </w:tc>
        <w:tc>
          <w:tcPr>
            <w:tcW w:w="1045" w:type="dxa"/>
            <w:vAlign w:val="center"/>
          </w:tcPr>
          <w:p w:rsidR="00C87AF8" w:rsidRDefault="00C87AF8" w:rsidP="00C87AF8">
            <w:pPr>
              <w:spacing w:after="120"/>
              <w:jc w:val="center"/>
              <w:rPr>
                <w:ins w:id="3737" w:author="R4-2120772" w:date="2021-11-15T15:14:00Z"/>
                <w:rFonts w:eastAsia="MS Mincho"/>
              </w:rPr>
            </w:pPr>
            <w:ins w:id="3738" w:author="R4-2120772" w:date="2021-11-15T15:14:00Z">
              <w:r>
                <w:rPr>
                  <w:rFonts w:eastAsia="MS Mincho"/>
                </w:rPr>
                <w:t>0.08</w:t>
              </w:r>
            </w:ins>
          </w:p>
        </w:tc>
        <w:tc>
          <w:tcPr>
            <w:tcW w:w="992" w:type="dxa"/>
            <w:vAlign w:val="center"/>
          </w:tcPr>
          <w:p w:rsidR="00C87AF8" w:rsidRDefault="00C87AF8" w:rsidP="00C87AF8">
            <w:pPr>
              <w:spacing w:after="120"/>
              <w:jc w:val="center"/>
              <w:rPr>
                <w:ins w:id="3739" w:author="R4-2120772" w:date="2021-11-15T15:14:00Z"/>
                <w:rFonts w:eastAsia="MS Mincho"/>
              </w:rPr>
            </w:pPr>
            <w:ins w:id="3740" w:author="R4-2120772" w:date="2021-11-15T15:14:00Z">
              <w:r>
                <w:rPr>
                  <w:rFonts w:eastAsia="MS Mincho"/>
                </w:rPr>
                <w:t>1.70</w:t>
              </w:r>
            </w:ins>
          </w:p>
        </w:tc>
        <w:tc>
          <w:tcPr>
            <w:tcW w:w="1012" w:type="dxa"/>
            <w:vAlign w:val="center"/>
          </w:tcPr>
          <w:p w:rsidR="00C87AF8" w:rsidRDefault="00C87AF8" w:rsidP="00C87AF8">
            <w:pPr>
              <w:spacing w:after="120"/>
              <w:jc w:val="center"/>
              <w:rPr>
                <w:ins w:id="3741" w:author="R4-2120772" w:date="2021-11-15T15:14:00Z"/>
                <w:rFonts w:eastAsia="MS Mincho"/>
              </w:rPr>
            </w:pPr>
            <w:ins w:id="3742" w:author="R4-2120772" w:date="2021-11-15T15:14:00Z">
              <w:r>
                <w:rPr>
                  <w:rFonts w:eastAsia="MS Mincho"/>
                </w:rPr>
                <w:t>9.31</w:t>
              </w:r>
            </w:ins>
          </w:p>
        </w:tc>
        <w:tc>
          <w:tcPr>
            <w:tcW w:w="980" w:type="dxa"/>
            <w:vAlign w:val="center"/>
          </w:tcPr>
          <w:p w:rsidR="00C87AF8" w:rsidRDefault="00C87AF8" w:rsidP="00C87AF8">
            <w:pPr>
              <w:spacing w:after="120"/>
              <w:jc w:val="center"/>
              <w:rPr>
                <w:ins w:id="3743" w:author="R4-2120772" w:date="2021-11-15T15:14:00Z"/>
                <w:rFonts w:eastAsia="MS Mincho"/>
              </w:rPr>
            </w:pPr>
            <w:ins w:id="3744" w:author="R4-2120772" w:date="2021-11-15T15:14:00Z">
              <w:r>
                <w:rPr>
                  <w:rFonts w:eastAsia="MS Mincho"/>
                </w:rPr>
                <w:t>15.16</w:t>
              </w:r>
            </w:ins>
          </w:p>
        </w:tc>
      </w:tr>
      <w:tr w:rsidR="00C87AF8" w:rsidTr="0087751E">
        <w:trPr>
          <w:trHeight w:val="315"/>
          <w:jc w:val="center"/>
          <w:ins w:id="3745" w:author="R4-2120772" w:date="2021-11-15T15:14:00Z"/>
        </w:trPr>
        <w:tc>
          <w:tcPr>
            <w:tcW w:w="1142" w:type="dxa"/>
            <w:vMerge/>
            <w:vAlign w:val="center"/>
          </w:tcPr>
          <w:p w:rsidR="00C87AF8" w:rsidRDefault="00C87AF8" w:rsidP="00C87AF8">
            <w:pPr>
              <w:spacing w:after="120"/>
              <w:jc w:val="center"/>
              <w:rPr>
                <w:ins w:id="3746" w:author="R4-2120772" w:date="2021-11-15T15:14:00Z"/>
                <w:rFonts w:eastAsia="MS Mincho"/>
              </w:rPr>
            </w:pPr>
          </w:p>
        </w:tc>
        <w:tc>
          <w:tcPr>
            <w:tcW w:w="1036" w:type="dxa"/>
            <w:noWrap/>
            <w:vAlign w:val="center"/>
          </w:tcPr>
          <w:p w:rsidR="00C87AF8" w:rsidRDefault="00C87AF8" w:rsidP="00C87AF8">
            <w:pPr>
              <w:spacing w:after="120"/>
              <w:jc w:val="center"/>
              <w:rPr>
                <w:ins w:id="3747" w:author="R4-2120772" w:date="2021-11-15T15:14:00Z"/>
                <w:rFonts w:eastAsia="MS Mincho"/>
              </w:rPr>
            </w:pPr>
            <w:ins w:id="3748" w:author="R4-2120772" w:date="2021-11-15T15:14:00Z">
              <w:r>
                <w:rPr>
                  <w:rFonts w:eastAsia="MS Mincho"/>
                </w:rPr>
                <w:t>Mean</w:t>
              </w:r>
            </w:ins>
          </w:p>
        </w:tc>
        <w:tc>
          <w:tcPr>
            <w:tcW w:w="1044" w:type="dxa"/>
            <w:noWrap/>
            <w:vAlign w:val="center"/>
          </w:tcPr>
          <w:p w:rsidR="00C87AF8" w:rsidRDefault="00C87AF8" w:rsidP="00C87AF8">
            <w:pPr>
              <w:spacing w:after="120"/>
              <w:jc w:val="center"/>
              <w:rPr>
                <w:ins w:id="3749" w:author="R4-2120772" w:date="2021-11-15T15:14:00Z"/>
                <w:rFonts w:eastAsia="MS Mincho"/>
              </w:rPr>
            </w:pPr>
            <w:ins w:id="3750" w:author="R4-2120772" w:date="2021-11-15T15:14:00Z">
              <w:r>
                <w:rPr>
                  <w:rFonts w:eastAsia="MS Mincho"/>
                </w:rPr>
                <w:t>129.64</w:t>
              </w:r>
            </w:ins>
          </w:p>
        </w:tc>
        <w:tc>
          <w:tcPr>
            <w:tcW w:w="1045" w:type="dxa"/>
            <w:noWrap/>
            <w:vAlign w:val="center"/>
          </w:tcPr>
          <w:p w:rsidR="00C87AF8" w:rsidRDefault="00C87AF8" w:rsidP="00C87AF8">
            <w:pPr>
              <w:spacing w:after="120"/>
              <w:jc w:val="center"/>
              <w:rPr>
                <w:ins w:id="3751" w:author="R4-2120772" w:date="2021-11-15T15:14:00Z"/>
                <w:rFonts w:eastAsia="MS Mincho"/>
              </w:rPr>
            </w:pPr>
            <w:ins w:id="3752" w:author="R4-2120772" w:date="2021-11-15T15:14:00Z">
              <w:r>
                <w:rPr>
                  <w:rFonts w:eastAsia="MS Mincho"/>
                </w:rPr>
                <w:t>131.32</w:t>
              </w:r>
            </w:ins>
          </w:p>
        </w:tc>
        <w:tc>
          <w:tcPr>
            <w:tcW w:w="1045" w:type="dxa"/>
            <w:noWrap/>
            <w:vAlign w:val="center"/>
          </w:tcPr>
          <w:p w:rsidR="00C87AF8" w:rsidRDefault="00C87AF8" w:rsidP="00C87AF8">
            <w:pPr>
              <w:spacing w:after="120"/>
              <w:jc w:val="center"/>
              <w:rPr>
                <w:ins w:id="3753" w:author="R4-2120772" w:date="2021-11-15T15:14:00Z"/>
                <w:rFonts w:eastAsia="MS Mincho"/>
              </w:rPr>
            </w:pPr>
            <w:ins w:id="3754" w:author="R4-2120772" w:date="2021-11-15T15:14:00Z">
              <w:r>
                <w:rPr>
                  <w:rFonts w:eastAsia="MS Mincho"/>
                </w:rPr>
                <w:t>133.13</w:t>
              </w:r>
            </w:ins>
          </w:p>
        </w:tc>
        <w:tc>
          <w:tcPr>
            <w:tcW w:w="992" w:type="dxa"/>
            <w:noWrap/>
            <w:vAlign w:val="center"/>
          </w:tcPr>
          <w:p w:rsidR="00C87AF8" w:rsidRDefault="00C87AF8" w:rsidP="00C87AF8">
            <w:pPr>
              <w:spacing w:after="120"/>
              <w:jc w:val="center"/>
              <w:rPr>
                <w:ins w:id="3755" w:author="R4-2120772" w:date="2021-11-15T15:14:00Z"/>
                <w:rFonts w:eastAsia="MS Mincho"/>
              </w:rPr>
            </w:pPr>
            <w:ins w:id="3756" w:author="R4-2120772" w:date="2021-11-15T15:14:00Z">
              <w:r>
                <w:rPr>
                  <w:rFonts w:eastAsia="MS Mincho"/>
                </w:rPr>
                <w:t>-2.29</w:t>
              </w:r>
            </w:ins>
          </w:p>
        </w:tc>
        <w:tc>
          <w:tcPr>
            <w:tcW w:w="1012" w:type="dxa"/>
            <w:noWrap/>
            <w:vAlign w:val="center"/>
          </w:tcPr>
          <w:p w:rsidR="00C87AF8" w:rsidRDefault="00C87AF8" w:rsidP="00C87AF8">
            <w:pPr>
              <w:spacing w:after="120"/>
              <w:jc w:val="center"/>
              <w:rPr>
                <w:ins w:id="3757" w:author="R4-2120772" w:date="2021-11-15T15:14:00Z"/>
                <w:rFonts w:eastAsia="MS Mincho"/>
              </w:rPr>
            </w:pPr>
            <w:ins w:id="3758" w:author="R4-2120772" w:date="2021-11-15T15:14:00Z">
              <w:r>
                <w:rPr>
                  <w:rFonts w:eastAsia="MS Mincho"/>
                </w:rPr>
                <w:t>0.84</w:t>
              </w:r>
            </w:ins>
          </w:p>
        </w:tc>
        <w:tc>
          <w:tcPr>
            <w:tcW w:w="980" w:type="dxa"/>
            <w:noWrap/>
            <w:vAlign w:val="center"/>
          </w:tcPr>
          <w:p w:rsidR="00C87AF8" w:rsidRDefault="00C87AF8" w:rsidP="00C87AF8">
            <w:pPr>
              <w:spacing w:after="120"/>
              <w:jc w:val="center"/>
              <w:rPr>
                <w:ins w:id="3759" w:author="R4-2120772" w:date="2021-11-15T15:14:00Z"/>
                <w:rFonts w:eastAsia="MS Mincho"/>
              </w:rPr>
            </w:pPr>
            <w:ins w:id="3760" w:author="R4-2120772" w:date="2021-11-15T15:14:00Z">
              <w:r>
                <w:rPr>
                  <w:rFonts w:eastAsia="MS Mincho"/>
                </w:rPr>
                <w:t>3.91</w:t>
              </w:r>
            </w:ins>
          </w:p>
        </w:tc>
      </w:tr>
      <w:tr w:rsidR="00C87AF8" w:rsidTr="0087751E">
        <w:trPr>
          <w:trHeight w:val="300"/>
          <w:jc w:val="center"/>
          <w:ins w:id="3761" w:author="R4-2120772" w:date="2021-11-15T15:14:00Z"/>
        </w:trPr>
        <w:tc>
          <w:tcPr>
            <w:tcW w:w="1142" w:type="dxa"/>
            <w:vMerge w:val="restart"/>
            <w:noWrap/>
            <w:vAlign w:val="center"/>
          </w:tcPr>
          <w:p w:rsidR="00C87AF8" w:rsidRDefault="00C87AF8" w:rsidP="00C87AF8">
            <w:pPr>
              <w:spacing w:after="120"/>
              <w:jc w:val="center"/>
              <w:rPr>
                <w:ins w:id="3762" w:author="R4-2120772" w:date="2021-11-15T15:14:00Z"/>
                <w:rFonts w:eastAsia="MS Mincho"/>
              </w:rPr>
            </w:pPr>
            <w:ins w:id="3763" w:author="R4-2120772" w:date="2021-11-15T15:14:00Z">
              <w:r>
                <w:rPr>
                  <w:rFonts w:eastAsia="MS Mincho"/>
                </w:rPr>
                <w:t>GEO</w:t>
              </w:r>
            </w:ins>
          </w:p>
        </w:tc>
        <w:tc>
          <w:tcPr>
            <w:tcW w:w="1036" w:type="dxa"/>
            <w:noWrap/>
            <w:vAlign w:val="center"/>
          </w:tcPr>
          <w:p w:rsidR="00C87AF8" w:rsidRDefault="00C87AF8" w:rsidP="00C87AF8">
            <w:pPr>
              <w:spacing w:after="120"/>
              <w:jc w:val="center"/>
              <w:rPr>
                <w:ins w:id="3764" w:author="R4-2120772" w:date="2021-11-15T15:14:00Z"/>
                <w:rFonts w:eastAsia="MS Mincho"/>
              </w:rPr>
            </w:pPr>
            <w:ins w:id="3765" w:author="R4-2120772" w:date="2021-11-15T15:14:00Z">
              <w:r>
                <w:rPr>
                  <w:rFonts w:eastAsia="MS Mincho"/>
                </w:rPr>
                <w:t>Samsung</w:t>
              </w:r>
            </w:ins>
          </w:p>
        </w:tc>
        <w:tc>
          <w:tcPr>
            <w:tcW w:w="1044" w:type="dxa"/>
            <w:noWrap/>
            <w:vAlign w:val="center"/>
          </w:tcPr>
          <w:p w:rsidR="00C87AF8" w:rsidRDefault="00C87AF8" w:rsidP="00C87AF8">
            <w:pPr>
              <w:spacing w:after="120"/>
              <w:jc w:val="center"/>
              <w:rPr>
                <w:ins w:id="3766" w:author="R4-2120772" w:date="2021-11-15T15:14:00Z"/>
                <w:rFonts w:eastAsia="MS Mincho"/>
              </w:rPr>
            </w:pPr>
            <w:ins w:id="3767" w:author="R4-2120772" w:date="2021-11-15T15:14:00Z">
              <w:r>
                <w:rPr>
                  <w:rFonts w:eastAsia="MS Mincho"/>
                </w:rPr>
                <w:t>138.15</w:t>
              </w:r>
            </w:ins>
          </w:p>
        </w:tc>
        <w:tc>
          <w:tcPr>
            <w:tcW w:w="1045" w:type="dxa"/>
            <w:noWrap/>
            <w:vAlign w:val="center"/>
          </w:tcPr>
          <w:p w:rsidR="00C87AF8" w:rsidRDefault="00C87AF8" w:rsidP="00C87AF8">
            <w:pPr>
              <w:spacing w:after="120"/>
              <w:jc w:val="center"/>
              <w:rPr>
                <w:ins w:id="3768" w:author="R4-2120772" w:date="2021-11-15T15:14:00Z"/>
                <w:rFonts w:eastAsia="MS Mincho"/>
              </w:rPr>
            </w:pPr>
            <w:ins w:id="3769" w:author="R4-2120772" w:date="2021-11-15T15:14:00Z">
              <w:r>
                <w:rPr>
                  <w:rFonts w:eastAsia="MS Mincho"/>
                </w:rPr>
                <w:t>139.85</w:t>
              </w:r>
            </w:ins>
          </w:p>
        </w:tc>
        <w:tc>
          <w:tcPr>
            <w:tcW w:w="1045" w:type="dxa"/>
            <w:noWrap/>
            <w:vAlign w:val="center"/>
          </w:tcPr>
          <w:p w:rsidR="00C87AF8" w:rsidRDefault="00C87AF8" w:rsidP="00C87AF8">
            <w:pPr>
              <w:spacing w:after="120"/>
              <w:jc w:val="center"/>
              <w:rPr>
                <w:ins w:id="3770" w:author="R4-2120772" w:date="2021-11-15T15:14:00Z"/>
                <w:rFonts w:eastAsia="MS Mincho"/>
              </w:rPr>
            </w:pPr>
            <w:ins w:id="3771" w:author="R4-2120772" w:date="2021-11-15T15:14:00Z">
              <w:r>
                <w:rPr>
                  <w:rFonts w:eastAsia="MS Mincho"/>
                </w:rPr>
                <w:t>141.61</w:t>
              </w:r>
            </w:ins>
          </w:p>
        </w:tc>
        <w:tc>
          <w:tcPr>
            <w:tcW w:w="992" w:type="dxa"/>
            <w:noWrap/>
            <w:vAlign w:val="center"/>
          </w:tcPr>
          <w:p w:rsidR="00C87AF8" w:rsidRDefault="00C87AF8" w:rsidP="00C87AF8">
            <w:pPr>
              <w:spacing w:after="120"/>
              <w:jc w:val="center"/>
              <w:rPr>
                <w:ins w:id="3772" w:author="R4-2120772" w:date="2021-11-15T15:14:00Z"/>
                <w:rFonts w:eastAsia="MS Mincho"/>
              </w:rPr>
            </w:pPr>
            <w:ins w:id="3773" w:author="R4-2120772" w:date="2021-11-15T15:14:00Z">
              <w:r>
                <w:rPr>
                  <w:rFonts w:eastAsia="MS Mincho"/>
                </w:rPr>
                <w:t>-3.77</w:t>
              </w:r>
            </w:ins>
          </w:p>
        </w:tc>
        <w:tc>
          <w:tcPr>
            <w:tcW w:w="1012" w:type="dxa"/>
            <w:noWrap/>
            <w:vAlign w:val="center"/>
          </w:tcPr>
          <w:p w:rsidR="00C87AF8" w:rsidRDefault="00C87AF8" w:rsidP="00C87AF8">
            <w:pPr>
              <w:spacing w:after="120"/>
              <w:jc w:val="center"/>
              <w:rPr>
                <w:ins w:id="3774" w:author="R4-2120772" w:date="2021-11-15T15:14:00Z"/>
                <w:rFonts w:eastAsia="MS Mincho"/>
              </w:rPr>
            </w:pPr>
            <w:ins w:id="3775" w:author="R4-2120772" w:date="2021-11-15T15:14:00Z">
              <w:r>
                <w:rPr>
                  <w:rFonts w:eastAsia="MS Mincho"/>
                </w:rPr>
                <w:t>-1.79</w:t>
              </w:r>
            </w:ins>
          </w:p>
        </w:tc>
        <w:tc>
          <w:tcPr>
            <w:tcW w:w="980" w:type="dxa"/>
            <w:noWrap/>
            <w:vAlign w:val="center"/>
          </w:tcPr>
          <w:p w:rsidR="00C87AF8" w:rsidRDefault="00C87AF8" w:rsidP="00C87AF8">
            <w:pPr>
              <w:spacing w:after="120"/>
              <w:jc w:val="center"/>
              <w:rPr>
                <w:ins w:id="3776" w:author="R4-2120772" w:date="2021-11-15T15:14:00Z"/>
                <w:rFonts w:eastAsia="MS Mincho"/>
              </w:rPr>
            </w:pPr>
            <w:ins w:id="3777" w:author="R4-2120772" w:date="2021-11-15T15:14:00Z">
              <w:r>
                <w:rPr>
                  <w:rFonts w:eastAsia="MS Mincho"/>
                </w:rPr>
                <w:t>0.50</w:t>
              </w:r>
            </w:ins>
          </w:p>
        </w:tc>
      </w:tr>
      <w:tr w:rsidR="00C87AF8" w:rsidTr="0087751E">
        <w:trPr>
          <w:trHeight w:val="300"/>
          <w:jc w:val="center"/>
          <w:ins w:id="3778" w:author="R4-2120772" w:date="2021-11-15T15:14:00Z"/>
        </w:trPr>
        <w:tc>
          <w:tcPr>
            <w:tcW w:w="1142" w:type="dxa"/>
            <w:vMerge/>
            <w:vAlign w:val="center"/>
          </w:tcPr>
          <w:p w:rsidR="00C87AF8" w:rsidRDefault="00C87AF8" w:rsidP="00C87AF8">
            <w:pPr>
              <w:spacing w:after="120"/>
              <w:jc w:val="center"/>
              <w:rPr>
                <w:ins w:id="3779" w:author="R4-2120772" w:date="2021-11-15T15:14:00Z"/>
                <w:rFonts w:eastAsia="MS Mincho"/>
              </w:rPr>
            </w:pPr>
          </w:p>
        </w:tc>
        <w:tc>
          <w:tcPr>
            <w:tcW w:w="1036" w:type="dxa"/>
            <w:noWrap/>
            <w:vAlign w:val="center"/>
          </w:tcPr>
          <w:p w:rsidR="00C87AF8" w:rsidRDefault="00C87AF8" w:rsidP="00C87AF8">
            <w:pPr>
              <w:spacing w:after="120"/>
              <w:jc w:val="center"/>
              <w:rPr>
                <w:ins w:id="3780" w:author="R4-2120772" w:date="2021-11-15T15:14:00Z"/>
                <w:rFonts w:eastAsia="MS Mincho"/>
              </w:rPr>
            </w:pPr>
            <w:ins w:id="3781" w:author="R4-2120772" w:date="2021-11-15T15:14:00Z">
              <w:r>
                <w:rPr>
                  <w:rFonts w:eastAsia="MS Mincho"/>
                </w:rPr>
                <w:t>Qualcomm</w:t>
              </w:r>
            </w:ins>
          </w:p>
        </w:tc>
        <w:tc>
          <w:tcPr>
            <w:tcW w:w="1044" w:type="dxa"/>
            <w:noWrap/>
            <w:vAlign w:val="center"/>
          </w:tcPr>
          <w:p w:rsidR="00C87AF8" w:rsidRDefault="00C87AF8" w:rsidP="00C87AF8">
            <w:pPr>
              <w:spacing w:after="120"/>
              <w:jc w:val="center"/>
              <w:rPr>
                <w:ins w:id="3782" w:author="R4-2120772" w:date="2021-11-15T15:14:00Z"/>
                <w:rFonts w:eastAsia="MS Mincho"/>
              </w:rPr>
            </w:pPr>
            <w:ins w:id="3783" w:author="R4-2120772" w:date="2021-11-15T15:14:00Z">
              <w:r>
                <w:rPr>
                  <w:rFonts w:eastAsia="MS Mincho"/>
                </w:rPr>
                <w:t>138.11</w:t>
              </w:r>
            </w:ins>
          </w:p>
        </w:tc>
        <w:tc>
          <w:tcPr>
            <w:tcW w:w="1045" w:type="dxa"/>
            <w:noWrap/>
            <w:vAlign w:val="center"/>
          </w:tcPr>
          <w:p w:rsidR="00C87AF8" w:rsidRDefault="00C87AF8" w:rsidP="00C87AF8">
            <w:pPr>
              <w:spacing w:after="120"/>
              <w:jc w:val="center"/>
              <w:rPr>
                <w:ins w:id="3784" w:author="R4-2120772" w:date="2021-11-15T15:14:00Z"/>
                <w:rFonts w:eastAsia="MS Mincho"/>
              </w:rPr>
            </w:pPr>
            <w:ins w:id="3785" w:author="R4-2120772" w:date="2021-11-15T15:14:00Z">
              <w:r>
                <w:rPr>
                  <w:rFonts w:eastAsia="MS Mincho"/>
                </w:rPr>
                <w:t>139.76</w:t>
              </w:r>
            </w:ins>
          </w:p>
        </w:tc>
        <w:tc>
          <w:tcPr>
            <w:tcW w:w="1045" w:type="dxa"/>
            <w:noWrap/>
            <w:vAlign w:val="center"/>
          </w:tcPr>
          <w:p w:rsidR="00C87AF8" w:rsidRDefault="00C87AF8" w:rsidP="00C87AF8">
            <w:pPr>
              <w:spacing w:after="120"/>
              <w:jc w:val="center"/>
              <w:rPr>
                <w:ins w:id="3786" w:author="R4-2120772" w:date="2021-11-15T15:14:00Z"/>
                <w:rFonts w:eastAsia="MS Mincho"/>
              </w:rPr>
            </w:pPr>
            <w:ins w:id="3787" w:author="R4-2120772" w:date="2021-11-15T15:14:00Z">
              <w:r>
                <w:rPr>
                  <w:rFonts w:eastAsia="MS Mincho"/>
                </w:rPr>
                <w:t>141.49</w:t>
              </w:r>
            </w:ins>
          </w:p>
        </w:tc>
        <w:tc>
          <w:tcPr>
            <w:tcW w:w="992" w:type="dxa"/>
            <w:noWrap/>
            <w:vAlign w:val="center"/>
          </w:tcPr>
          <w:p w:rsidR="00C87AF8" w:rsidRDefault="00C87AF8" w:rsidP="00C87AF8">
            <w:pPr>
              <w:spacing w:after="120"/>
              <w:jc w:val="center"/>
              <w:rPr>
                <w:ins w:id="3788" w:author="R4-2120772" w:date="2021-11-15T15:14:00Z"/>
                <w:rFonts w:eastAsia="MS Mincho"/>
              </w:rPr>
            </w:pPr>
            <w:ins w:id="3789" w:author="R4-2120772" w:date="2021-11-15T15:14:00Z">
              <w:r>
                <w:rPr>
                  <w:rFonts w:eastAsia="MS Mincho"/>
                </w:rPr>
                <w:t>-3.75</w:t>
              </w:r>
            </w:ins>
          </w:p>
        </w:tc>
        <w:tc>
          <w:tcPr>
            <w:tcW w:w="1012" w:type="dxa"/>
            <w:noWrap/>
            <w:vAlign w:val="center"/>
          </w:tcPr>
          <w:p w:rsidR="00C87AF8" w:rsidRDefault="00C87AF8" w:rsidP="00C87AF8">
            <w:pPr>
              <w:spacing w:after="120"/>
              <w:jc w:val="center"/>
              <w:rPr>
                <w:ins w:id="3790" w:author="R4-2120772" w:date="2021-11-15T15:14:00Z"/>
                <w:rFonts w:eastAsia="MS Mincho"/>
              </w:rPr>
            </w:pPr>
            <w:ins w:id="3791" w:author="R4-2120772" w:date="2021-11-15T15:14:00Z">
              <w:r>
                <w:rPr>
                  <w:rFonts w:eastAsia="MS Mincho"/>
                </w:rPr>
                <w:t>-1.97</w:t>
              </w:r>
            </w:ins>
          </w:p>
        </w:tc>
        <w:tc>
          <w:tcPr>
            <w:tcW w:w="980" w:type="dxa"/>
            <w:noWrap/>
            <w:vAlign w:val="center"/>
          </w:tcPr>
          <w:p w:rsidR="00C87AF8" w:rsidRDefault="00C87AF8" w:rsidP="00C87AF8">
            <w:pPr>
              <w:spacing w:after="120"/>
              <w:jc w:val="center"/>
              <w:rPr>
                <w:ins w:id="3792" w:author="R4-2120772" w:date="2021-11-15T15:14:00Z"/>
                <w:rFonts w:eastAsia="MS Mincho"/>
              </w:rPr>
            </w:pPr>
            <w:ins w:id="3793" w:author="R4-2120772" w:date="2021-11-15T15:14:00Z">
              <w:r>
                <w:rPr>
                  <w:rFonts w:eastAsia="MS Mincho"/>
                </w:rPr>
                <w:t>0.29</w:t>
              </w:r>
            </w:ins>
          </w:p>
        </w:tc>
      </w:tr>
      <w:tr w:rsidR="00C87AF8" w:rsidTr="0087751E">
        <w:trPr>
          <w:trHeight w:val="315"/>
          <w:jc w:val="center"/>
          <w:ins w:id="3794" w:author="R4-2120772" w:date="2021-11-15T15:14:00Z"/>
        </w:trPr>
        <w:tc>
          <w:tcPr>
            <w:tcW w:w="1142" w:type="dxa"/>
            <w:vMerge/>
            <w:vAlign w:val="center"/>
          </w:tcPr>
          <w:p w:rsidR="00C87AF8" w:rsidRDefault="00C87AF8" w:rsidP="00C87AF8">
            <w:pPr>
              <w:spacing w:after="120"/>
              <w:jc w:val="center"/>
              <w:rPr>
                <w:ins w:id="3795" w:author="R4-2120772" w:date="2021-11-15T15:14:00Z"/>
                <w:rFonts w:eastAsia="MS Mincho"/>
              </w:rPr>
            </w:pPr>
          </w:p>
        </w:tc>
        <w:tc>
          <w:tcPr>
            <w:tcW w:w="1036" w:type="dxa"/>
            <w:noWrap/>
            <w:vAlign w:val="center"/>
          </w:tcPr>
          <w:p w:rsidR="00C87AF8" w:rsidRDefault="00C87AF8" w:rsidP="00C87AF8">
            <w:pPr>
              <w:spacing w:after="120"/>
              <w:jc w:val="center"/>
              <w:rPr>
                <w:ins w:id="3796" w:author="R4-2120772" w:date="2021-11-15T15:14:00Z"/>
                <w:rFonts w:eastAsia="MS Mincho"/>
              </w:rPr>
            </w:pPr>
            <w:ins w:id="3797" w:author="R4-2120772" w:date="2021-11-15T15:14:00Z">
              <w:r>
                <w:rPr>
                  <w:rFonts w:eastAsia="MS Mincho"/>
                </w:rPr>
                <w:t>CATT</w:t>
              </w:r>
            </w:ins>
          </w:p>
        </w:tc>
        <w:tc>
          <w:tcPr>
            <w:tcW w:w="1044" w:type="dxa"/>
            <w:noWrap/>
            <w:vAlign w:val="center"/>
          </w:tcPr>
          <w:p w:rsidR="00C87AF8" w:rsidRDefault="00C87AF8" w:rsidP="00C87AF8">
            <w:pPr>
              <w:spacing w:after="120"/>
              <w:jc w:val="center"/>
              <w:rPr>
                <w:ins w:id="3798" w:author="R4-2120772" w:date="2021-11-15T15:14:00Z"/>
                <w:rFonts w:eastAsia="MS Mincho"/>
              </w:rPr>
            </w:pPr>
            <w:ins w:id="3799" w:author="R4-2120772" w:date="2021-11-15T15:14:00Z">
              <w:r>
                <w:rPr>
                  <w:rFonts w:eastAsia="MS Mincho"/>
                </w:rPr>
                <w:t>137.97</w:t>
              </w:r>
            </w:ins>
          </w:p>
        </w:tc>
        <w:tc>
          <w:tcPr>
            <w:tcW w:w="1045" w:type="dxa"/>
            <w:noWrap/>
            <w:vAlign w:val="center"/>
          </w:tcPr>
          <w:p w:rsidR="00C87AF8" w:rsidRDefault="00C87AF8" w:rsidP="00C87AF8">
            <w:pPr>
              <w:spacing w:after="120"/>
              <w:jc w:val="center"/>
              <w:rPr>
                <w:ins w:id="3800" w:author="R4-2120772" w:date="2021-11-15T15:14:00Z"/>
                <w:rFonts w:eastAsia="MS Mincho"/>
              </w:rPr>
            </w:pPr>
            <w:ins w:id="3801" w:author="R4-2120772" w:date="2021-11-15T15:14:00Z">
              <w:r>
                <w:rPr>
                  <w:rFonts w:eastAsia="MS Mincho"/>
                </w:rPr>
                <w:t>139.80</w:t>
              </w:r>
            </w:ins>
          </w:p>
        </w:tc>
        <w:tc>
          <w:tcPr>
            <w:tcW w:w="1045" w:type="dxa"/>
            <w:noWrap/>
            <w:vAlign w:val="center"/>
          </w:tcPr>
          <w:p w:rsidR="00C87AF8" w:rsidRDefault="00C87AF8" w:rsidP="00C87AF8">
            <w:pPr>
              <w:spacing w:after="120"/>
              <w:jc w:val="center"/>
              <w:rPr>
                <w:ins w:id="3802" w:author="R4-2120772" w:date="2021-11-15T15:14:00Z"/>
                <w:rFonts w:eastAsia="MS Mincho"/>
              </w:rPr>
            </w:pPr>
            <w:ins w:id="3803" w:author="R4-2120772" w:date="2021-11-15T15:14:00Z">
              <w:r>
                <w:rPr>
                  <w:rFonts w:eastAsia="MS Mincho"/>
                </w:rPr>
                <w:t>141.51</w:t>
              </w:r>
            </w:ins>
          </w:p>
        </w:tc>
        <w:tc>
          <w:tcPr>
            <w:tcW w:w="992" w:type="dxa"/>
            <w:noWrap/>
            <w:vAlign w:val="center"/>
          </w:tcPr>
          <w:p w:rsidR="00C87AF8" w:rsidRDefault="00C87AF8" w:rsidP="00C87AF8">
            <w:pPr>
              <w:spacing w:after="120"/>
              <w:jc w:val="center"/>
              <w:rPr>
                <w:ins w:id="3804" w:author="R4-2120772" w:date="2021-11-15T15:14:00Z"/>
                <w:rFonts w:eastAsia="MS Mincho"/>
              </w:rPr>
            </w:pPr>
            <w:ins w:id="3805" w:author="R4-2120772" w:date="2021-11-15T15:14:00Z">
              <w:r>
                <w:rPr>
                  <w:rFonts w:eastAsia="MS Mincho"/>
                </w:rPr>
                <w:t>-3.74</w:t>
              </w:r>
            </w:ins>
          </w:p>
        </w:tc>
        <w:tc>
          <w:tcPr>
            <w:tcW w:w="1012" w:type="dxa"/>
            <w:noWrap/>
            <w:vAlign w:val="center"/>
          </w:tcPr>
          <w:p w:rsidR="00C87AF8" w:rsidRDefault="00C87AF8" w:rsidP="00C87AF8">
            <w:pPr>
              <w:spacing w:after="120"/>
              <w:jc w:val="center"/>
              <w:rPr>
                <w:ins w:id="3806" w:author="R4-2120772" w:date="2021-11-15T15:14:00Z"/>
                <w:rFonts w:eastAsia="MS Mincho"/>
              </w:rPr>
            </w:pPr>
            <w:ins w:id="3807" w:author="R4-2120772" w:date="2021-11-15T15:14:00Z">
              <w:r>
                <w:rPr>
                  <w:rFonts w:eastAsia="MS Mincho"/>
                </w:rPr>
                <w:t>-2.08</w:t>
              </w:r>
            </w:ins>
          </w:p>
        </w:tc>
        <w:tc>
          <w:tcPr>
            <w:tcW w:w="980" w:type="dxa"/>
            <w:noWrap/>
            <w:vAlign w:val="center"/>
          </w:tcPr>
          <w:p w:rsidR="00C87AF8" w:rsidRDefault="00C87AF8" w:rsidP="00C87AF8">
            <w:pPr>
              <w:spacing w:after="120"/>
              <w:jc w:val="center"/>
              <w:rPr>
                <w:ins w:id="3808" w:author="R4-2120772" w:date="2021-11-15T15:14:00Z"/>
                <w:rFonts w:eastAsia="MS Mincho"/>
              </w:rPr>
            </w:pPr>
            <w:ins w:id="3809" w:author="R4-2120772" w:date="2021-11-15T15:14:00Z">
              <w:r>
                <w:rPr>
                  <w:rFonts w:eastAsia="MS Mincho"/>
                </w:rPr>
                <w:t>0.36</w:t>
              </w:r>
            </w:ins>
          </w:p>
        </w:tc>
      </w:tr>
      <w:tr w:rsidR="00C87AF8" w:rsidTr="0087751E">
        <w:trPr>
          <w:trHeight w:val="315"/>
          <w:jc w:val="center"/>
          <w:ins w:id="3810" w:author="R4-2120772" w:date="2021-11-15T15:14:00Z"/>
        </w:trPr>
        <w:tc>
          <w:tcPr>
            <w:tcW w:w="1142" w:type="dxa"/>
            <w:vMerge/>
            <w:vAlign w:val="center"/>
          </w:tcPr>
          <w:p w:rsidR="00C87AF8" w:rsidRDefault="00C87AF8" w:rsidP="00C87AF8">
            <w:pPr>
              <w:spacing w:after="120"/>
              <w:jc w:val="center"/>
              <w:rPr>
                <w:ins w:id="3811" w:author="R4-2120772" w:date="2021-11-15T15:14:00Z"/>
                <w:rFonts w:eastAsia="MS Mincho"/>
              </w:rPr>
            </w:pPr>
          </w:p>
        </w:tc>
        <w:tc>
          <w:tcPr>
            <w:tcW w:w="1036" w:type="dxa"/>
            <w:noWrap/>
            <w:vAlign w:val="center"/>
          </w:tcPr>
          <w:p w:rsidR="00C87AF8" w:rsidRDefault="00C87AF8" w:rsidP="00C87AF8">
            <w:pPr>
              <w:spacing w:after="120"/>
              <w:jc w:val="center"/>
              <w:rPr>
                <w:ins w:id="3812" w:author="R4-2120772" w:date="2021-11-15T15:14:00Z"/>
                <w:rFonts w:eastAsia="MS Mincho"/>
              </w:rPr>
            </w:pPr>
            <w:ins w:id="3813" w:author="R4-2120772" w:date="2021-11-15T15:14:00Z">
              <w:r>
                <w:rPr>
                  <w:rFonts w:eastAsia="MS Mincho"/>
                </w:rPr>
                <w:t>THALES</w:t>
              </w:r>
            </w:ins>
          </w:p>
        </w:tc>
        <w:tc>
          <w:tcPr>
            <w:tcW w:w="1044" w:type="dxa"/>
            <w:noWrap/>
            <w:vAlign w:val="center"/>
          </w:tcPr>
          <w:p w:rsidR="00C87AF8" w:rsidRDefault="00C87AF8" w:rsidP="00C87AF8">
            <w:pPr>
              <w:spacing w:after="120"/>
              <w:jc w:val="center"/>
              <w:rPr>
                <w:ins w:id="3814" w:author="R4-2120772" w:date="2021-11-15T15:14:00Z"/>
                <w:rFonts w:eastAsia="MS Mincho"/>
              </w:rPr>
            </w:pPr>
            <w:ins w:id="3815" w:author="R4-2120772" w:date="2021-11-15T15:14:00Z">
              <w:r>
                <w:rPr>
                  <w:rFonts w:eastAsia="MS Mincho"/>
                </w:rPr>
                <w:t>138.23</w:t>
              </w:r>
            </w:ins>
          </w:p>
        </w:tc>
        <w:tc>
          <w:tcPr>
            <w:tcW w:w="1045" w:type="dxa"/>
            <w:noWrap/>
            <w:vAlign w:val="center"/>
          </w:tcPr>
          <w:p w:rsidR="00C87AF8" w:rsidRDefault="00C87AF8" w:rsidP="00C87AF8">
            <w:pPr>
              <w:spacing w:after="120"/>
              <w:jc w:val="center"/>
              <w:rPr>
                <w:ins w:id="3816" w:author="R4-2120772" w:date="2021-11-15T15:14:00Z"/>
                <w:rFonts w:eastAsia="MS Mincho"/>
              </w:rPr>
            </w:pPr>
            <w:ins w:id="3817" w:author="R4-2120772" w:date="2021-11-15T15:14:00Z">
              <w:r>
                <w:rPr>
                  <w:rFonts w:eastAsia="MS Mincho"/>
                </w:rPr>
                <w:t>140.07</w:t>
              </w:r>
            </w:ins>
          </w:p>
        </w:tc>
        <w:tc>
          <w:tcPr>
            <w:tcW w:w="1045" w:type="dxa"/>
            <w:noWrap/>
            <w:vAlign w:val="center"/>
          </w:tcPr>
          <w:p w:rsidR="00C87AF8" w:rsidRDefault="00C87AF8" w:rsidP="00C87AF8">
            <w:pPr>
              <w:spacing w:after="120"/>
              <w:jc w:val="center"/>
              <w:rPr>
                <w:ins w:id="3818" w:author="R4-2120772" w:date="2021-11-15T15:14:00Z"/>
                <w:rFonts w:eastAsia="MS Mincho"/>
              </w:rPr>
            </w:pPr>
            <w:ins w:id="3819" w:author="R4-2120772" w:date="2021-11-15T15:14:00Z">
              <w:r>
                <w:rPr>
                  <w:rFonts w:eastAsia="MS Mincho"/>
                </w:rPr>
                <w:t>141.90</w:t>
              </w:r>
            </w:ins>
          </w:p>
        </w:tc>
        <w:tc>
          <w:tcPr>
            <w:tcW w:w="992" w:type="dxa"/>
            <w:noWrap/>
            <w:vAlign w:val="center"/>
          </w:tcPr>
          <w:p w:rsidR="00C87AF8" w:rsidRDefault="00C87AF8" w:rsidP="00C87AF8">
            <w:pPr>
              <w:spacing w:after="120"/>
              <w:jc w:val="center"/>
              <w:rPr>
                <w:ins w:id="3820" w:author="R4-2120772" w:date="2021-11-15T15:14:00Z"/>
                <w:rFonts w:eastAsia="MS Mincho"/>
              </w:rPr>
            </w:pPr>
            <w:ins w:id="3821" w:author="R4-2120772" w:date="2021-11-15T15:14:00Z">
              <w:r>
                <w:rPr>
                  <w:rFonts w:eastAsia="MS Mincho"/>
                </w:rPr>
                <w:t>-3.86</w:t>
              </w:r>
            </w:ins>
          </w:p>
        </w:tc>
        <w:tc>
          <w:tcPr>
            <w:tcW w:w="1012" w:type="dxa"/>
            <w:noWrap/>
            <w:vAlign w:val="center"/>
          </w:tcPr>
          <w:p w:rsidR="00C87AF8" w:rsidRDefault="00C87AF8" w:rsidP="00C87AF8">
            <w:pPr>
              <w:spacing w:after="120"/>
              <w:jc w:val="center"/>
              <w:rPr>
                <w:ins w:id="3822" w:author="R4-2120772" w:date="2021-11-15T15:14:00Z"/>
                <w:rFonts w:eastAsia="MS Mincho"/>
              </w:rPr>
            </w:pPr>
            <w:ins w:id="3823" w:author="R4-2120772" w:date="2021-11-15T15:14:00Z">
              <w:r>
                <w:rPr>
                  <w:rFonts w:eastAsia="MS Mincho"/>
                </w:rPr>
                <w:t>-1.85</w:t>
              </w:r>
            </w:ins>
          </w:p>
        </w:tc>
        <w:tc>
          <w:tcPr>
            <w:tcW w:w="980" w:type="dxa"/>
            <w:noWrap/>
            <w:vAlign w:val="center"/>
          </w:tcPr>
          <w:p w:rsidR="00C87AF8" w:rsidRDefault="00C87AF8" w:rsidP="00C87AF8">
            <w:pPr>
              <w:spacing w:after="120"/>
              <w:jc w:val="center"/>
              <w:rPr>
                <w:ins w:id="3824" w:author="R4-2120772" w:date="2021-11-15T15:14:00Z"/>
                <w:rFonts w:eastAsia="MS Mincho"/>
              </w:rPr>
            </w:pPr>
            <w:ins w:id="3825" w:author="R4-2120772" w:date="2021-11-15T15:14:00Z">
              <w:r>
                <w:rPr>
                  <w:rFonts w:eastAsia="MS Mincho"/>
                </w:rPr>
                <w:t>1.05</w:t>
              </w:r>
            </w:ins>
          </w:p>
        </w:tc>
      </w:tr>
      <w:tr w:rsidR="00C87AF8" w:rsidTr="0087751E">
        <w:trPr>
          <w:trHeight w:val="315"/>
          <w:jc w:val="center"/>
          <w:ins w:id="3826" w:author="R4-2120772" w:date="2021-11-15T15:14:00Z"/>
        </w:trPr>
        <w:tc>
          <w:tcPr>
            <w:tcW w:w="1142" w:type="dxa"/>
            <w:vMerge/>
            <w:vAlign w:val="center"/>
          </w:tcPr>
          <w:p w:rsidR="00C87AF8" w:rsidRDefault="00C87AF8" w:rsidP="00C87AF8">
            <w:pPr>
              <w:spacing w:after="120"/>
              <w:jc w:val="center"/>
              <w:rPr>
                <w:ins w:id="3827" w:author="R4-2120772" w:date="2021-11-15T15:14:00Z"/>
                <w:rFonts w:eastAsia="MS Mincho"/>
              </w:rPr>
            </w:pPr>
          </w:p>
        </w:tc>
        <w:tc>
          <w:tcPr>
            <w:tcW w:w="1036" w:type="dxa"/>
            <w:noWrap/>
            <w:vAlign w:val="center"/>
          </w:tcPr>
          <w:p w:rsidR="00C87AF8" w:rsidRDefault="00C87AF8" w:rsidP="00C87AF8">
            <w:pPr>
              <w:spacing w:after="120"/>
              <w:jc w:val="center"/>
              <w:rPr>
                <w:ins w:id="3828" w:author="R4-2120772" w:date="2021-11-15T15:14:00Z"/>
                <w:rFonts w:eastAsia="MS Mincho"/>
              </w:rPr>
            </w:pPr>
            <w:ins w:id="3829" w:author="R4-2120772" w:date="2021-11-15T15:14:00Z">
              <w:r>
                <w:rPr>
                  <w:rFonts w:eastAsia="MS Mincho"/>
                </w:rPr>
                <w:t>Huawei</w:t>
              </w:r>
            </w:ins>
          </w:p>
        </w:tc>
        <w:tc>
          <w:tcPr>
            <w:tcW w:w="1044" w:type="dxa"/>
            <w:noWrap/>
            <w:vAlign w:val="center"/>
          </w:tcPr>
          <w:p w:rsidR="00C87AF8" w:rsidRDefault="00C87AF8" w:rsidP="00C87AF8">
            <w:pPr>
              <w:spacing w:after="120"/>
              <w:jc w:val="center"/>
              <w:rPr>
                <w:ins w:id="3830" w:author="R4-2120772" w:date="2021-11-15T15:14:00Z"/>
                <w:rFonts w:eastAsia="MS Mincho"/>
              </w:rPr>
            </w:pPr>
            <w:ins w:id="3831" w:author="R4-2120772" w:date="2021-11-15T15:14:00Z">
              <w:r>
                <w:rPr>
                  <w:rFonts w:eastAsia="MS Mincho"/>
                </w:rPr>
                <w:t>139.45</w:t>
              </w:r>
            </w:ins>
          </w:p>
        </w:tc>
        <w:tc>
          <w:tcPr>
            <w:tcW w:w="1045" w:type="dxa"/>
            <w:noWrap/>
            <w:vAlign w:val="center"/>
          </w:tcPr>
          <w:p w:rsidR="00C87AF8" w:rsidRDefault="00C87AF8" w:rsidP="00C87AF8">
            <w:pPr>
              <w:spacing w:after="120"/>
              <w:jc w:val="center"/>
              <w:rPr>
                <w:ins w:id="3832" w:author="R4-2120772" w:date="2021-11-15T15:14:00Z"/>
                <w:rFonts w:eastAsia="MS Mincho"/>
              </w:rPr>
            </w:pPr>
            <w:ins w:id="3833" w:author="R4-2120772" w:date="2021-11-15T15:14:00Z">
              <w:r>
                <w:rPr>
                  <w:rFonts w:eastAsia="MS Mincho"/>
                </w:rPr>
                <w:t>140.61</w:t>
              </w:r>
            </w:ins>
          </w:p>
        </w:tc>
        <w:tc>
          <w:tcPr>
            <w:tcW w:w="1045" w:type="dxa"/>
            <w:noWrap/>
            <w:vAlign w:val="center"/>
          </w:tcPr>
          <w:p w:rsidR="00C87AF8" w:rsidRDefault="00C87AF8" w:rsidP="00C87AF8">
            <w:pPr>
              <w:spacing w:after="120"/>
              <w:jc w:val="center"/>
              <w:rPr>
                <w:ins w:id="3834" w:author="R4-2120772" w:date="2021-11-15T15:14:00Z"/>
                <w:rFonts w:eastAsia="MS Mincho"/>
              </w:rPr>
            </w:pPr>
            <w:ins w:id="3835" w:author="R4-2120772" w:date="2021-11-15T15:14:00Z">
              <w:r>
                <w:rPr>
                  <w:rFonts w:eastAsia="MS Mincho"/>
                </w:rPr>
                <w:t>142.00</w:t>
              </w:r>
            </w:ins>
          </w:p>
        </w:tc>
        <w:tc>
          <w:tcPr>
            <w:tcW w:w="992" w:type="dxa"/>
            <w:noWrap/>
            <w:vAlign w:val="center"/>
          </w:tcPr>
          <w:p w:rsidR="00C87AF8" w:rsidRDefault="00C87AF8" w:rsidP="00C87AF8">
            <w:pPr>
              <w:spacing w:after="120"/>
              <w:jc w:val="center"/>
              <w:rPr>
                <w:ins w:id="3836" w:author="R4-2120772" w:date="2021-11-15T15:14:00Z"/>
                <w:rFonts w:eastAsia="MS Mincho"/>
              </w:rPr>
            </w:pPr>
            <w:ins w:id="3837" w:author="R4-2120772" w:date="2021-11-15T15:14:00Z">
              <w:r>
                <w:rPr>
                  <w:rFonts w:eastAsia="MS Mincho"/>
                </w:rPr>
                <w:t>-1.04</w:t>
              </w:r>
            </w:ins>
          </w:p>
        </w:tc>
        <w:tc>
          <w:tcPr>
            <w:tcW w:w="1012" w:type="dxa"/>
            <w:noWrap/>
            <w:vAlign w:val="center"/>
          </w:tcPr>
          <w:p w:rsidR="00C87AF8" w:rsidRDefault="00C87AF8" w:rsidP="00C87AF8">
            <w:pPr>
              <w:spacing w:after="120"/>
              <w:jc w:val="center"/>
              <w:rPr>
                <w:ins w:id="3838" w:author="R4-2120772" w:date="2021-11-15T15:14:00Z"/>
                <w:rFonts w:eastAsia="MS Mincho"/>
              </w:rPr>
            </w:pPr>
            <w:ins w:id="3839" w:author="R4-2120772" w:date="2021-11-15T15:14:00Z">
              <w:r>
                <w:rPr>
                  <w:rFonts w:eastAsia="MS Mincho"/>
                </w:rPr>
                <w:t>0.26</w:t>
              </w:r>
            </w:ins>
          </w:p>
        </w:tc>
        <w:tc>
          <w:tcPr>
            <w:tcW w:w="980" w:type="dxa"/>
            <w:noWrap/>
            <w:vAlign w:val="center"/>
          </w:tcPr>
          <w:p w:rsidR="00C87AF8" w:rsidRDefault="00C87AF8" w:rsidP="00C87AF8">
            <w:pPr>
              <w:spacing w:after="120"/>
              <w:jc w:val="center"/>
              <w:rPr>
                <w:ins w:id="3840" w:author="R4-2120772" w:date="2021-11-15T15:14:00Z"/>
                <w:rFonts w:eastAsia="MS Mincho"/>
              </w:rPr>
            </w:pPr>
            <w:ins w:id="3841" w:author="R4-2120772" w:date="2021-11-15T15:14:00Z">
              <w:r>
                <w:rPr>
                  <w:rFonts w:eastAsia="MS Mincho"/>
                </w:rPr>
                <w:t>1.27</w:t>
              </w:r>
            </w:ins>
          </w:p>
        </w:tc>
      </w:tr>
      <w:tr w:rsidR="00C87AF8" w:rsidTr="0087751E">
        <w:trPr>
          <w:trHeight w:val="300"/>
          <w:jc w:val="center"/>
          <w:ins w:id="3842" w:author="R4-2120772" w:date="2021-11-15T15:14:00Z"/>
        </w:trPr>
        <w:tc>
          <w:tcPr>
            <w:tcW w:w="1142" w:type="dxa"/>
            <w:vMerge/>
            <w:vAlign w:val="center"/>
          </w:tcPr>
          <w:p w:rsidR="00C87AF8" w:rsidRDefault="00C87AF8" w:rsidP="00C87AF8">
            <w:pPr>
              <w:spacing w:after="120"/>
              <w:jc w:val="center"/>
              <w:rPr>
                <w:ins w:id="3843" w:author="R4-2120772" w:date="2021-11-15T15:14:00Z"/>
                <w:rFonts w:eastAsia="MS Mincho"/>
              </w:rPr>
            </w:pPr>
          </w:p>
        </w:tc>
        <w:tc>
          <w:tcPr>
            <w:tcW w:w="1036" w:type="dxa"/>
            <w:noWrap/>
            <w:vAlign w:val="center"/>
          </w:tcPr>
          <w:p w:rsidR="00C87AF8" w:rsidRDefault="00C87AF8" w:rsidP="00C87AF8">
            <w:pPr>
              <w:spacing w:after="120"/>
              <w:jc w:val="center"/>
              <w:rPr>
                <w:ins w:id="3844" w:author="R4-2120772" w:date="2021-11-15T15:14:00Z"/>
                <w:rFonts w:eastAsia="MS Mincho"/>
              </w:rPr>
            </w:pPr>
            <w:ins w:id="3845" w:author="R4-2120772" w:date="2021-11-15T15:14:00Z">
              <w:r>
                <w:rPr>
                  <w:rFonts w:eastAsia="MS Mincho"/>
                </w:rPr>
                <w:t>Xiaomi</w:t>
              </w:r>
            </w:ins>
          </w:p>
        </w:tc>
        <w:tc>
          <w:tcPr>
            <w:tcW w:w="1044" w:type="dxa"/>
            <w:noWrap/>
            <w:vAlign w:val="center"/>
          </w:tcPr>
          <w:p w:rsidR="00C87AF8" w:rsidRDefault="00C87AF8" w:rsidP="00C87AF8">
            <w:pPr>
              <w:spacing w:after="120"/>
              <w:jc w:val="center"/>
              <w:rPr>
                <w:ins w:id="3846" w:author="R4-2120772" w:date="2021-11-15T15:14:00Z"/>
                <w:rFonts w:eastAsia="MS Mincho"/>
              </w:rPr>
            </w:pPr>
            <w:ins w:id="3847" w:author="R4-2120772" w:date="2021-11-15T15:14:00Z">
              <w:r>
                <w:rPr>
                  <w:rFonts w:eastAsia="MS Mincho"/>
                </w:rPr>
                <w:t>138.54</w:t>
              </w:r>
            </w:ins>
          </w:p>
        </w:tc>
        <w:tc>
          <w:tcPr>
            <w:tcW w:w="1045" w:type="dxa"/>
            <w:noWrap/>
            <w:vAlign w:val="center"/>
          </w:tcPr>
          <w:p w:rsidR="00C87AF8" w:rsidRDefault="00C87AF8" w:rsidP="00C87AF8">
            <w:pPr>
              <w:spacing w:after="120"/>
              <w:jc w:val="center"/>
              <w:rPr>
                <w:ins w:id="3848" w:author="R4-2120772" w:date="2021-11-15T15:14:00Z"/>
                <w:rFonts w:eastAsia="MS Mincho"/>
              </w:rPr>
            </w:pPr>
            <w:ins w:id="3849" w:author="R4-2120772" w:date="2021-11-15T15:14:00Z">
              <w:r>
                <w:rPr>
                  <w:rFonts w:eastAsia="MS Mincho"/>
                </w:rPr>
                <w:t>140.07</w:t>
              </w:r>
            </w:ins>
          </w:p>
        </w:tc>
        <w:tc>
          <w:tcPr>
            <w:tcW w:w="1045" w:type="dxa"/>
            <w:noWrap/>
            <w:vAlign w:val="center"/>
          </w:tcPr>
          <w:p w:rsidR="00C87AF8" w:rsidRDefault="00C87AF8" w:rsidP="00C87AF8">
            <w:pPr>
              <w:spacing w:after="120"/>
              <w:jc w:val="center"/>
              <w:rPr>
                <w:ins w:id="3850" w:author="R4-2120772" w:date="2021-11-15T15:14:00Z"/>
                <w:rFonts w:eastAsia="MS Mincho"/>
              </w:rPr>
            </w:pPr>
            <w:ins w:id="3851" w:author="R4-2120772" w:date="2021-11-15T15:14:00Z">
              <w:r>
                <w:rPr>
                  <w:rFonts w:eastAsia="MS Mincho"/>
                </w:rPr>
                <w:t>141.77</w:t>
              </w:r>
            </w:ins>
          </w:p>
        </w:tc>
        <w:tc>
          <w:tcPr>
            <w:tcW w:w="992" w:type="dxa"/>
            <w:noWrap/>
            <w:vAlign w:val="center"/>
          </w:tcPr>
          <w:p w:rsidR="00C87AF8" w:rsidRDefault="00C87AF8" w:rsidP="00C87AF8">
            <w:pPr>
              <w:spacing w:after="120"/>
              <w:jc w:val="center"/>
              <w:rPr>
                <w:ins w:id="3852" w:author="R4-2120772" w:date="2021-11-15T15:14:00Z"/>
                <w:rFonts w:eastAsia="MS Mincho"/>
              </w:rPr>
            </w:pPr>
            <w:ins w:id="3853" w:author="R4-2120772" w:date="2021-11-15T15:14:00Z">
              <w:r>
                <w:rPr>
                  <w:rFonts w:eastAsia="MS Mincho"/>
                </w:rPr>
                <w:t>-3.76</w:t>
              </w:r>
            </w:ins>
          </w:p>
        </w:tc>
        <w:tc>
          <w:tcPr>
            <w:tcW w:w="1012" w:type="dxa"/>
            <w:noWrap/>
            <w:vAlign w:val="center"/>
          </w:tcPr>
          <w:p w:rsidR="00C87AF8" w:rsidRDefault="00C87AF8" w:rsidP="00C87AF8">
            <w:pPr>
              <w:spacing w:after="120"/>
              <w:jc w:val="center"/>
              <w:rPr>
                <w:ins w:id="3854" w:author="R4-2120772" w:date="2021-11-15T15:14:00Z"/>
                <w:rFonts w:eastAsia="MS Mincho"/>
              </w:rPr>
            </w:pPr>
            <w:ins w:id="3855" w:author="R4-2120772" w:date="2021-11-15T15:14:00Z">
              <w:r>
                <w:rPr>
                  <w:rFonts w:eastAsia="MS Mincho"/>
                </w:rPr>
                <w:t>-1.94</w:t>
              </w:r>
            </w:ins>
          </w:p>
        </w:tc>
        <w:tc>
          <w:tcPr>
            <w:tcW w:w="980" w:type="dxa"/>
            <w:noWrap/>
            <w:vAlign w:val="center"/>
          </w:tcPr>
          <w:p w:rsidR="00C87AF8" w:rsidRDefault="00C87AF8" w:rsidP="00C87AF8">
            <w:pPr>
              <w:spacing w:after="120"/>
              <w:jc w:val="center"/>
              <w:rPr>
                <w:ins w:id="3856" w:author="R4-2120772" w:date="2021-11-15T15:14:00Z"/>
                <w:rFonts w:eastAsia="MS Mincho"/>
              </w:rPr>
            </w:pPr>
            <w:ins w:id="3857" w:author="R4-2120772" w:date="2021-11-15T15:14:00Z">
              <w:r>
                <w:rPr>
                  <w:rFonts w:eastAsia="MS Mincho"/>
                </w:rPr>
                <w:t>0.23</w:t>
              </w:r>
            </w:ins>
          </w:p>
        </w:tc>
      </w:tr>
      <w:tr w:rsidR="00C87AF8" w:rsidTr="0087751E">
        <w:trPr>
          <w:trHeight w:val="300"/>
          <w:jc w:val="center"/>
          <w:ins w:id="3858" w:author="R4-2120772" w:date="2021-11-15T15:14:00Z"/>
        </w:trPr>
        <w:tc>
          <w:tcPr>
            <w:tcW w:w="1142" w:type="dxa"/>
            <w:vMerge/>
            <w:vAlign w:val="center"/>
          </w:tcPr>
          <w:p w:rsidR="00C87AF8" w:rsidRDefault="00C87AF8" w:rsidP="00C87AF8">
            <w:pPr>
              <w:spacing w:after="120"/>
              <w:jc w:val="center"/>
              <w:rPr>
                <w:ins w:id="3859" w:author="R4-2120772" w:date="2021-11-15T15:14:00Z"/>
                <w:rFonts w:eastAsia="MS Mincho"/>
              </w:rPr>
            </w:pPr>
          </w:p>
        </w:tc>
        <w:tc>
          <w:tcPr>
            <w:tcW w:w="1036" w:type="dxa"/>
            <w:noWrap/>
            <w:vAlign w:val="center"/>
          </w:tcPr>
          <w:p w:rsidR="00C87AF8" w:rsidRDefault="00C87AF8" w:rsidP="00C87AF8">
            <w:pPr>
              <w:spacing w:after="120"/>
              <w:jc w:val="center"/>
              <w:rPr>
                <w:ins w:id="3860" w:author="R4-2120772" w:date="2021-11-15T15:14:00Z"/>
                <w:rFonts w:eastAsia="MS Mincho"/>
              </w:rPr>
            </w:pPr>
            <w:ins w:id="3861" w:author="R4-2120772" w:date="2021-11-15T15:14:00Z">
              <w:r>
                <w:rPr>
                  <w:rFonts w:eastAsia="MS Mincho"/>
                </w:rPr>
                <w:t>ZTE</w:t>
              </w:r>
            </w:ins>
          </w:p>
        </w:tc>
        <w:tc>
          <w:tcPr>
            <w:tcW w:w="1044" w:type="dxa"/>
            <w:noWrap/>
            <w:vAlign w:val="center"/>
          </w:tcPr>
          <w:p w:rsidR="00C87AF8" w:rsidRDefault="00C87AF8" w:rsidP="00C87AF8">
            <w:pPr>
              <w:spacing w:after="120"/>
              <w:jc w:val="center"/>
              <w:rPr>
                <w:ins w:id="3862" w:author="R4-2120772" w:date="2021-11-15T15:14:00Z"/>
                <w:rFonts w:eastAsia="MS Mincho"/>
              </w:rPr>
            </w:pPr>
            <w:ins w:id="3863" w:author="R4-2120772" w:date="2021-11-15T15:14:00Z">
              <w:r>
                <w:rPr>
                  <w:rFonts w:eastAsia="MS Mincho"/>
                </w:rPr>
                <w:t>137.81</w:t>
              </w:r>
            </w:ins>
          </w:p>
        </w:tc>
        <w:tc>
          <w:tcPr>
            <w:tcW w:w="1045" w:type="dxa"/>
            <w:noWrap/>
            <w:vAlign w:val="center"/>
          </w:tcPr>
          <w:p w:rsidR="00C87AF8" w:rsidRDefault="00C87AF8" w:rsidP="00C87AF8">
            <w:pPr>
              <w:spacing w:after="120"/>
              <w:jc w:val="center"/>
              <w:rPr>
                <w:ins w:id="3864" w:author="R4-2120772" w:date="2021-11-15T15:14:00Z"/>
                <w:rFonts w:eastAsia="MS Mincho"/>
              </w:rPr>
            </w:pPr>
            <w:ins w:id="3865" w:author="R4-2120772" w:date="2021-11-15T15:14:00Z">
              <w:r>
                <w:rPr>
                  <w:rFonts w:eastAsia="MS Mincho"/>
                </w:rPr>
                <w:t>140.36</w:t>
              </w:r>
            </w:ins>
          </w:p>
        </w:tc>
        <w:tc>
          <w:tcPr>
            <w:tcW w:w="1045" w:type="dxa"/>
            <w:noWrap/>
            <w:vAlign w:val="center"/>
          </w:tcPr>
          <w:p w:rsidR="00C87AF8" w:rsidRDefault="00C87AF8" w:rsidP="00C87AF8">
            <w:pPr>
              <w:spacing w:after="120"/>
              <w:jc w:val="center"/>
              <w:rPr>
                <w:ins w:id="3866" w:author="R4-2120772" w:date="2021-11-15T15:14:00Z"/>
                <w:rFonts w:eastAsia="MS Mincho"/>
              </w:rPr>
            </w:pPr>
            <w:ins w:id="3867" w:author="R4-2120772" w:date="2021-11-15T15:14:00Z">
              <w:r>
                <w:rPr>
                  <w:rFonts w:eastAsia="MS Mincho"/>
                </w:rPr>
                <w:t>142.92</w:t>
              </w:r>
            </w:ins>
          </w:p>
        </w:tc>
        <w:tc>
          <w:tcPr>
            <w:tcW w:w="992" w:type="dxa"/>
            <w:noWrap/>
            <w:vAlign w:val="center"/>
          </w:tcPr>
          <w:p w:rsidR="00C87AF8" w:rsidRDefault="00C87AF8" w:rsidP="00C87AF8">
            <w:pPr>
              <w:spacing w:after="120"/>
              <w:jc w:val="center"/>
              <w:rPr>
                <w:ins w:id="3868" w:author="R4-2120772" w:date="2021-11-15T15:14:00Z"/>
                <w:rFonts w:eastAsia="MS Mincho"/>
              </w:rPr>
            </w:pPr>
            <w:ins w:id="3869" w:author="R4-2120772" w:date="2021-11-15T15:14:00Z">
              <w:r>
                <w:rPr>
                  <w:rFonts w:eastAsia="MS Mincho"/>
                </w:rPr>
                <w:t>-3.81</w:t>
              </w:r>
            </w:ins>
          </w:p>
        </w:tc>
        <w:tc>
          <w:tcPr>
            <w:tcW w:w="1012" w:type="dxa"/>
            <w:noWrap/>
            <w:vAlign w:val="center"/>
          </w:tcPr>
          <w:p w:rsidR="00C87AF8" w:rsidRDefault="00C87AF8" w:rsidP="00C87AF8">
            <w:pPr>
              <w:spacing w:after="120"/>
              <w:jc w:val="center"/>
              <w:rPr>
                <w:ins w:id="3870" w:author="R4-2120772" w:date="2021-11-15T15:14:00Z"/>
                <w:rFonts w:eastAsia="MS Mincho"/>
              </w:rPr>
            </w:pPr>
            <w:ins w:id="3871" w:author="R4-2120772" w:date="2021-11-15T15:14:00Z">
              <w:r>
                <w:rPr>
                  <w:rFonts w:eastAsia="MS Mincho"/>
                </w:rPr>
                <w:t>-2.24</w:t>
              </w:r>
            </w:ins>
          </w:p>
        </w:tc>
        <w:tc>
          <w:tcPr>
            <w:tcW w:w="980" w:type="dxa"/>
            <w:noWrap/>
            <w:vAlign w:val="center"/>
          </w:tcPr>
          <w:p w:rsidR="00C87AF8" w:rsidRDefault="00C87AF8" w:rsidP="00C87AF8">
            <w:pPr>
              <w:spacing w:after="120"/>
              <w:jc w:val="center"/>
              <w:rPr>
                <w:ins w:id="3872" w:author="R4-2120772" w:date="2021-11-15T15:14:00Z"/>
                <w:rFonts w:eastAsia="MS Mincho"/>
              </w:rPr>
            </w:pPr>
            <w:ins w:id="3873" w:author="R4-2120772" w:date="2021-11-15T15:14:00Z">
              <w:r>
                <w:rPr>
                  <w:rFonts w:eastAsia="MS Mincho"/>
                </w:rPr>
                <w:t>-0.02</w:t>
              </w:r>
            </w:ins>
          </w:p>
        </w:tc>
      </w:tr>
      <w:tr w:rsidR="00C87AF8" w:rsidTr="0087751E">
        <w:trPr>
          <w:trHeight w:val="300"/>
          <w:jc w:val="center"/>
          <w:ins w:id="3874" w:author="R4-2120772" w:date="2021-11-15T15:14:00Z"/>
        </w:trPr>
        <w:tc>
          <w:tcPr>
            <w:tcW w:w="1142" w:type="dxa"/>
            <w:vMerge/>
            <w:vAlign w:val="center"/>
          </w:tcPr>
          <w:p w:rsidR="00C87AF8" w:rsidRDefault="00C87AF8" w:rsidP="00C87AF8">
            <w:pPr>
              <w:spacing w:after="120"/>
              <w:jc w:val="center"/>
              <w:rPr>
                <w:ins w:id="3875" w:author="R4-2120772" w:date="2021-11-15T15:14:00Z"/>
                <w:rFonts w:eastAsia="MS Mincho"/>
              </w:rPr>
            </w:pPr>
          </w:p>
        </w:tc>
        <w:tc>
          <w:tcPr>
            <w:tcW w:w="1036" w:type="dxa"/>
            <w:noWrap/>
            <w:vAlign w:val="center"/>
          </w:tcPr>
          <w:p w:rsidR="00C87AF8" w:rsidRDefault="00C87AF8" w:rsidP="00C87AF8">
            <w:pPr>
              <w:spacing w:after="120"/>
              <w:jc w:val="center"/>
              <w:rPr>
                <w:ins w:id="3876" w:author="R4-2120772" w:date="2021-11-15T15:14:00Z"/>
                <w:rFonts w:eastAsia="MS Mincho"/>
              </w:rPr>
            </w:pPr>
            <w:ins w:id="3877" w:author="R4-2120772" w:date="2021-11-15T15:14:00Z">
              <w:r>
                <w:rPr>
                  <w:rFonts w:eastAsia="MS Mincho"/>
                </w:rPr>
                <w:t>Nokia</w:t>
              </w:r>
            </w:ins>
          </w:p>
        </w:tc>
        <w:tc>
          <w:tcPr>
            <w:tcW w:w="1044" w:type="dxa"/>
            <w:noWrap/>
            <w:vAlign w:val="center"/>
          </w:tcPr>
          <w:p w:rsidR="00C87AF8" w:rsidRDefault="00C87AF8" w:rsidP="00C87AF8">
            <w:pPr>
              <w:spacing w:after="120"/>
              <w:jc w:val="center"/>
              <w:rPr>
                <w:ins w:id="3878" w:author="R4-2120772" w:date="2021-11-15T15:14:00Z"/>
                <w:rFonts w:eastAsia="MS Mincho"/>
              </w:rPr>
            </w:pPr>
            <w:ins w:id="3879" w:author="R4-2120772" w:date="2021-11-15T15:14:00Z">
              <w:r>
                <w:rPr>
                  <w:rFonts w:eastAsia="MS Mincho"/>
                </w:rPr>
                <w:t>137.95</w:t>
              </w:r>
            </w:ins>
          </w:p>
        </w:tc>
        <w:tc>
          <w:tcPr>
            <w:tcW w:w="1045" w:type="dxa"/>
            <w:noWrap/>
            <w:vAlign w:val="center"/>
          </w:tcPr>
          <w:p w:rsidR="00C87AF8" w:rsidRDefault="00C87AF8" w:rsidP="00C87AF8">
            <w:pPr>
              <w:spacing w:after="120"/>
              <w:jc w:val="center"/>
              <w:rPr>
                <w:ins w:id="3880" w:author="R4-2120772" w:date="2021-11-15T15:14:00Z"/>
                <w:rFonts w:eastAsia="MS Mincho"/>
              </w:rPr>
            </w:pPr>
            <w:ins w:id="3881" w:author="R4-2120772" w:date="2021-11-15T15:14:00Z">
              <w:r>
                <w:rPr>
                  <w:rFonts w:eastAsia="MS Mincho"/>
                </w:rPr>
                <w:t>140.21</w:t>
              </w:r>
            </w:ins>
          </w:p>
        </w:tc>
        <w:tc>
          <w:tcPr>
            <w:tcW w:w="1045" w:type="dxa"/>
            <w:noWrap/>
            <w:vAlign w:val="center"/>
          </w:tcPr>
          <w:p w:rsidR="00C87AF8" w:rsidRDefault="00C87AF8" w:rsidP="00C87AF8">
            <w:pPr>
              <w:spacing w:after="120"/>
              <w:jc w:val="center"/>
              <w:rPr>
                <w:ins w:id="3882" w:author="R4-2120772" w:date="2021-11-15T15:14:00Z"/>
                <w:rFonts w:eastAsia="MS Mincho"/>
              </w:rPr>
            </w:pPr>
            <w:ins w:id="3883" w:author="R4-2120772" w:date="2021-11-15T15:14:00Z">
              <w:r>
                <w:rPr>
                  <w:rFonts w:eastAsia="MS Mincho"/>
                </w:rPr>
                <w:t>142.49</w:t>
              </w:r>
            </w:ins>
          </w:p>
        </w:tc>
        <w:tc>
          <w:tcPr>
            <w:tcW w:w="992" w:type="dxa"/>
            <w:noWrap/>
            <w:vAlign w:val="center"/>
          </w:tcPr>
          <w:p w:rsidR="00C87AF8" w:rsidRDefault="00C87AF8" w:rsidP="00C87AF8">
            <w:pPr>
              <w:spacing w:after="120"/>
              <w:jc w:val="center"/>
              <w:rPr>
                <w:ins w:id="3884" w:author="R4-2120772" w:date="2021-11-15T15:14:00Z"/>
                <w:rFonts w:eastAsia="MS Mincho"/>
              </w:rPr>
            </w:pPr>
            <w:ins w:id="3885" w:author="R4-2120772" w:date="2021-11-15T15:14:00Z">
              <w:r>
                <w:rPr>
                  <w:rFonts w:eastAsia="MS Mincho"/>
                </w:rPr>
                <w:t>-3.91</w:t>
              </w:r>
            </w:ins>
          </w:p>
        </w:tc>
        <w:tc>
          <w:tcPr>
            <w:tcW w:w="1012" w:type="dxa"/>
            <w:noWrap/>
            <w:vAlign w:val="center"/>
          </w:tcPr>
          <w:p w:rsidR="00C87AF8" w:rsidRDefault="00C87AF8" w:rsidP="00C87AF8">
            <w:pPr>
              <w:spacing w:after="120"/>
              <w:jc w:val="center"/>
              <w:rPr>
                <w:ins w:id="3886" w:author="R4-2120772" w:date="2021-11-15T15:14:00Z"/>
                <w:rFonts w:eastAsia="MS Mincho"/>
              </w:rPr>
            </w:pPr>
            <w:ins w:id="3887" w:author="R4-2120772" w:date="2021-11-15T15:14:00Z">
              <w:r>
                <w:rPr>
                  <w:rFonts w:eastAsia="MS Mincho"/>
                </w:rPr>
                <w:t>-2.06</w:t>
              </w:r>
            </w:ins>
          </w:p>
        </w:tc>
        <w:tc>
          <w:tcPr>
            <w:tcW w:w="980" w:type="dxa"/>
            <w:noWrap/>
            <w:vAlign w:val="center"/>
          </w:tcPr>
          <w:p w:rsidR="00C87AF8" w:rsidRDefault="00C87AF8" w:rsidP="00C87AF8">
            <w:pPr>
              <w:spacing w:after="120"/>
              <w:jc w:val="center"/>
              <w:rPr>
                <w:ins w:id="3888" w:author="R4-2120772" w:date="2021-11-15T15:14:00Z"/>
                <w:rFonts w:eastAsia="MS Mincho"/>
              </w:rPr>
            </w:pPr>
            <w:ins w:id="3889" w:author="R4-2120772" w:date="2021-11-15T15:14:00Z">
              <w:r>
                <w:rPr>
                  <w:rFonts w:eastAsia="MS Mincho"/>
                </w:rPr>
                <w:t>-0.08</w:t>
              </w:r>
            </w:ins>
          </w:p>
        </w:tc>
      </w:tr>
      <w:tr w:rsidR="00C87AF8" w:rsidTr="0087751E">
        <w:trPr>
          <w:trHeight w:val="300"/>
          <w:jc w:val="center"/>
          <w:ins w:id="3890" w:author="R4-2120772" w:date="2021-11-15T15:14:00Z"/>
        </w:trPr>
        <w:tc>
          <w:tcPr>
            <w:tcW w:w="1142" w:type="dxa"/>
            <w:vMerge/>
            <w:vAlign w:val="center"/>
          </w:tcPr>
          <w:p w:rsidR="00C87AF8" w:rsidRDefault="00C87AF8" w:rsidP="00C87AF8">
            <w:pPr>
              <w:spacing w:after="120"/>
              <w:jc w:val="center"/>
              <w:rPr>
                <w:ins w:id="3891" w:author="R4-2120772" w:date="2021-11-15T15:14:00Z"/>
                <w:rFonts w:eastAsia="MS Mincho"/>
              </w:rPr>
            </w:pPr>
          </w:p>
        </w:tc>
        <w:tc>
          <w:tcPr>
            <w:tcW w:w="1036" w:type="dxa"/>
            <w:noWrap/>
            <w:vAlign w:val="center"/>
          </w:tcPr>
          <w:p w:rsidR="00C87AF8" w:rsidRDefault="00C87AF8" w:rsidP="00C87AF8">
            <w:pPr>
              <w:spacing w:after="120"/>
              <w:jc w:val="center"/>
              <w:rPr>
                <w:ins w:id="3892" w:author="R4-2120772" w:date="2021-11-15T15:14:00Z"/>
                <w:rFonts w:eastAsia="MS Mincho"/>
              </w:rPr>
            </w:pPr>
            <w:ins w:id="3893" w:author="R4-2120772" w:date="2021-11-15T15:14:00Z">
              <w:r>
                <w:rPr>
                  <w:rFonts w:eastAsia="MS Mincho"/>
                </w:rPr>
                <w:t>Ericsson</w:t>
              </w:r>
            </w:ins>
          </w:p>
        </w:tc>
        <w:tc>
          <w:tcPr>
            <w:tcW w:w="1044" w:type="dxa"/>
            <w:noWrap/>
            <w:vAlign w:val="center"/>
          </w:tcPr>
          <w:p w:rsidR="00C87AF8" w:rsidRDefault="00C87AF8" w:rsidP="00C87AF8">
            <w:pPr>
              <w:spacing w:after="120"/>
              <w:jc w:val="center"/>
              <w:rPr>
                <w:ins w:id="3894" w:author="R4-2120772" w:date="2021-11-15T15:14:00Z"/>
                <w:rFonts w:eastAsia="MS Mincho"/>
              </w:rPr>
            </w:pPr>
            <w:ins w:id="3895" w:author="R4-2120772" w:date="2021-11-15T15:14:00Z">
              <w:r>
                <w:rPr>
                  <w:rFonts w:eastAsia="MS Mincho"/>
                </w:rPr>
                <w:t>-</w:t>
              </w:r>
            </w:ins>
          </w:p>
        </w:tc>
        <w:tc>
          <w:tcPr>
            <w:tcW w:w="1045" w:type="dxa"/>
            <w:noWrap/>
            <w:vAlign w:val="center"/>
          </w:tcPr>
          <w:p w:rsidR="00C87AF8" w:rsidRDefault="00C87AF8" w:rsidP="00C87AF8">
            <w:pPr>
              <w:spacing w:after="120"/>
              <w:jc w:val="center"/>
              <w:rPr>
                <w:ins w:id="3896" w:author="R4-2120772" w:date="2021-11-15T15:14:00Z"/>
                <w:rFonts w:eastAsia="MS Mincho"/>
              </w:rPr>
            </w:pPr>
            <w:ins w:id="3897" w:author="R4-2120772" w:date="2021-11-15T15:14:00Z">
              <w:r>
                <w:rPr>
                  <w:rFonts w:eastAsia="MS Mincho"/>
                </w:rPr>
                <w:t>-</w:t>
              </w:r>
            </w:ins>
          </w:p>
        </w:tc>
        <w:tc>
          <w:tcPr>
            <w:tcW w:w="1045" w:type="dxa"/>
            <w:noWrap/>
            <w:vAlign w:val="center"/>
          </w:tcPr>
          <w:p w:rsidR="00C87AF8" w:rsidRDefault="00C87AF8" w:rsidP="00C87AF8">
            <w:pPr>
              <w:spacing w:after="120"/>
              <w:jc w:val="center"/>
              <w:rPr>
                <w:ins w:id="3898" w:author="R4-2120772" w:date="2021-11-15T15:14:00Z"/>
                <w:rFonts w:eastAsia="MS Mincho"/>
              </w:rPr>
            </w:pPr>
            <w:ins w:id="3899" w:author="R4-2120772" w:date="2021-11-15T15:14:00Z">
              <w:r>
                <w:rPr>
                  <w:rFonts w:eastAsia="MS Mincho"/>
                </w:rPr>
                <w:t>-</w:t>
              </w:r>
            </w:ins>
          </w:p>
        </w:tc>
        <w:tc>
          <w:tcPr>
            <w:tcW w:w="992" w:type="dxa"/>
            <w:noWrap/>
            <w:vAlign w:val="center"/>
          </w:tcPr>
          <w:p w:rsidR="00C87AF8" w:rsidRDefault="00C87AF8" w:rsidP="00C87AF8">
            <w:pPr>
              <w:spacing w:after="120"/>
              <w:jc w:val="center"/>
              <w:rPr>
                <w:ins w:id="3900" w:author="R4-2120772" w:date="2021-11-15T15:14:00Z"/>
                <w:rFonts w:eastAsia="MS Mincho"/>
              </w:rPr>
            </w:pPr>
            <w:ins w:id="3901" w:author="R4-2120772" w:date="2021-11-15T15:14:00Z">
              <w:r>
                <w:rPr>
                  <w:rFonts w:eastAsia="MS Mincho"/>
                </w:rPr>
                <w:t>-6.62</w:t>
              </w:r>
            </w:ins>
          </w:p>
        </w:tc>
        <w:tc>
          <w:tcPr>
            <w:tcW w:w="1012" w:type="dxa"/>
            <w:noWrap/>
            <w:vAlign w:val="center"/>
          </w:tcPr>
          <w:p w:rsidR="00C87AF8" w:rsidRDefault="00C87AF8" w:rsidP="00C87AF8">
            <w:pPr>
              <w:spacing w:after="120"/>
              <w:jc w:val="center"/>
              <w:rPr>
                <w:ins w:id="3902" w:author="R4-2120772" w:date="2021-11-15T15:14:00Z"/>
                <w:rFonts w:eastAsia="MS Mincho"/>
              </w:rPr>
            </w:pPr>
            <w:ins w:id="3903" w:author="R4-2120772" w:date="2021-11-15T15:14:00Z">
              <w:r>
                <w:rPr>
                  <w:rFonts w:eastAsia="MS Mincho"/>
                </w:rPr>
                <w:t>-0.18</w:t>
              </w:r>
            </w:ins>
          </w:p>
        </w:tc>
        <w:tc>
          <w:tcPr>
            <w:tcW w:w="980" w:type="dxa"/>
            <w:noWrap/>
            <w:vAlign w:val="center"/>
          </w:tcPr>
          <w:p w:rsidR="00C87AF8" w:rsidRDefault="00C87AF8" w:rsidP="00C87AF8">
            <w:pPr>
              <w:spacing w:after="120"/>
              <w:jc w:val="center"/>
              <w:rPr>
                <w:ins w:id="3904" w:author="R4-2120772" w:date="2021-11-15T15:14:00Z"/>
                <w:rFonts w:eastAsia="MS Mincho"/>
              </w:rPr>
            </w:pPr>
            <w:ins w:id="3905" w:author="R4-2120772" w:date="2021-11-15T15:14:00Z">
              <w:r>
                <w:rPr>
                  <w:rFonts w:eastAsia="MS Mincho"/>
                </w:rPr>
                <w:t>3.60</w:t>
              </w:r>
            </w:ins>
          </w:p>
        </w:tc>
      </w:tr>
      <w:tr w:rsidR="00C87AF8" w:rsidTr="0087751E">
        <w:trPr>
          <w:trHeight w:val="315"/>
          <w:jc w:val="center"/>
          <w:ins w:id="3906" w:author="R4-2120772" w:date="2021-11-15T15:14:00Z"/>
        </w:trPr>
        <w:tc>
          <w:tcPr>
            <w:tcW w:w="1142" w:type="dxa"/>
            <w:vMerge/>
            <w:vAlign w:val="center"/>
          </w:tcPr>
          <w:p w:rsidR="00C87AF8" w:rsidRDefault="00C87AF8" w:rsidP="00C87AF8">
            <w:pPr>
              <w:spacing w:after="120"/>
              <w:jc w:val="center"/>
              <w:rPr>
                <w:ins w:id="3907" w:author="R4-2120772" w:date="2021-11-15T15:14:00Z"/>
                <w:rFonts w:eastAsia="MS Mincho"/>
              </w:rPr>
            </w:pPr>
          </w:p>
        </w:tc>
        <w:tc>
          <w:tcPr>
            <w:tcW w:w="1036" w:type="dxa"/>
            <w:noWrap/>
            <w:vAlign w:val="center"/>
          </w:tcPr>
          <w:p w:rsidR="00C87AF8" w:rsidRDefault="00C87AF8" w:rsidP="00C87AF8">
            <w:pPr>
              <w:spacing w:after="120"/>
              <w:jc w:val="center"/>
              <w:rPr>
                <w:ins w:id="3908" w:author="R4-2120772" w:date="2021-11-15T15:14:00Z"/>
                <w:rFonts w:eastAsia="MS Mincho"/>
              </w:rPr>
            </w:pPr>
            <w:ins w:id="3909" w:author="R4-2120772" w:date="2021-11-15T15:14:00Z">
              <w:r>
                <w:rPr>
                  <w:rFonts w:eastAsia="MS Mincho"/>
                </w:rPr>
                <w:t>FhG</w:t>
              </w:r>
            </w:ins>
          </w:p>
        </w:tc>
        <w:tc>
          <w:tcPr>
            <w:tcW w:w="1044" w:type="dxa"/>
            <w:noWrap/>
            <w:vAlign w:val="center"/>
          </w:tcPr>
          <w:p w:rsidR="00C87AF8" w:rsidRDefault="00C87AF8" w:rsidP="00C87AF8">
            <w:pPr>
              <w:spacing w:after="120"/>
              <w:jc w:val="center"/>
              <w:rPr>
                <w:ins w:id="3910" w:author="R4-2120772" w:date="2021-11-15T15:14:00Z"/>
                <w:rFonts w:eastAsia="MS Mincho"/>
              </w:rPr>
            </w:pPr>
            <w:ins w:id="3911" w:author="R4-2120772" w:date="2021-11-15T15:14:00Z">
              <w:r>
                <w:rPr>
                  <w:rFonts w:eastAsia="MS Mincho"/>
                </w:rPr>
                <w:t>138.43</w:t>
              </w:r>
            </w:ins>
          </w:p>
        </w:tc>
        <w:tc>
          <w:tcPr>
            <w:tcW w:w="1045" w:type="dxa"/>
            <w:noWrap/>
            <w:vAlign w:val="center"/>
          </w:tcPr>
          <w:p w:rsidR="00C87AF8" w:rsidRDefault="00C87AF8" w:rsidP="00C87AF8">
            <w:pPr>
              <w:spacing w:after="120"/>
              <w:jc w:val="center"/>
              <w:rPr>
                <w:ins w:id="3912" w:author="R4-2120772" w:date="2021-11-15T15:14:00Z"/>
                <w:rFonts w:eastAsia="MS Mincho"/>
              </w:rPr>
            </w:pPr>
            <w:ins w:id="3913" w:author="R4-2120772" w:date="2021-11-15T15:14:00Z">
              <w:r>
                <w:rPr>
                  <w:rFonts w:eastAsia="MS Mincho"/>
                </w:rPr>
                <w:t>139.99</w:t>
              </w:r>
            </w:ins>
          </w:p>
        </w:tc>
        <w:tc>
          <w:tcPr>
            <w:tcW w:w="1045" w:type="dxa"/>
            <w:noWrap/>
            <w:vAlign w:val="center"/>
          </w:tcPr>
          <w:p w:rsidR="00C87AF8" w:rsidRDefault="00C87AF8" w:rsidP="00C87AF8">
            <w:pPr>
              <w:spacing w:after="120"/>
              <w:jc w:val="center"/>
              <w:rPr>
                <w:ins w:id="3914" w:author="R4-2120772" w:date="2021-11-15T15:14:00Z"/>
                <w:rFonts w:eastAsia="MS Mincho"/>
              </w:rPr>
            </w:pPr>
            <w:ins w:id="3915" w:author="R4-2120772" w:date="2021-11-15T15:14:00Z">
              <w:r>
                <w:rPr>
                  <w:rFonts w:eastAsia="MS Mincho"/>
                </w:rPr>
                <w:t>141.80</w:t>
              </w:r>
            </w:ins>
          </w:p>
        </w:tc>
        <w:tc>
          <w:tcPr>
            <w:tcW w:w="992" w:type="dxa"/>
            <w:noWrap/>
            <w:vAlign w:val="center"/>
          </w:tcPr>
          <w:p w:rsidR="00C87AF8" w:rsidRDefault="00C87AF8" w:rsidP="00C87AF8">
            <w:pPr>
              <w:spacing w:after="120"/>
              <w:jc w:val="center"/>
              <w:rPr>
                <w:ins w:id="3916" w:author="R4-2120772" w:date="2021-11-15T15:14:00Z"/>
                <w:rFonts w:eastAsia="MS Mincho"/>
              </w:rPr>
            </w:pPr>
            <w:ins w:id="3917" w:author="R4-2120772" w:date="2021-11-15T15:14:00Z">
              <w:r>
                <w:rPr>
                  <w:rFonts w:eastAsia="MS Mincho"/>
                </w:rPr>
                <w:t>-5.18</w:t>
              </w:r>
            </w:ins>
          </w:p>
        </w:tc>
        <w:tc>
          <w:tcPr>
            <w:tcW w:w="1012" w:type="dxa"/>
            <w:noWrap/>
            <w:vAlign w:val="center"/>
          </w:tcPr>
          <w:p w:rsidR="00C87AF8" w:rsidRDefault="00C87AF8" w:rsidP="00C87AF8">
            <w:pPr>
              <w:spacing w:after="120"/>
              <w:jc w:val="center"/>
              <w:rPr>
                <w:ins w:id="3918" w:author="R4-2120772" w:date="2021-11-15T15:14:00Z"/>
                <w:rFonts w:eastAsia="MS Mincho"/>
              </w:rPr>
            </w:pPr>
            <w:ins w:id="3919" w:author="R4-2120772" w:date="2021-11-15T15:14:00Z">
              <w:r>
                <w:rPr>
                  <w:rFonts w:eastAsia="MS Mincho"/>
                </w:rPr>
                <w:t>-2.75</w:t>
              </w:r>
            </w:ins>
          </w:p>
        </w:tc>
        <w:tc>
          <w:tcPr>
            <w:tcW w:w="980" w:type="dxa"/>
            <w:noWrap/>
            <w:vAlign w:val="center"/>
          </w:tcPr>
          <w:p w:rsidR="00C87AF8" w:rsidRDefault="00C87AF8" w:rsidP="00C87AF8">
            <w:pPr>
              <w:spacing w:after="120"/>
              <w:jc w:val="center"/>
              <w:rPr>
                <w:ins w:id="3920" w:author="R4-2120772" w:date="2021-11-15T15:14:00Z"/>
                <w:rFonts w:eastAsia="MS Mincho"/>
              </w:rPr>
            </w:pPr>
            <w:ins w:id="3921" w:author="R4-2120772" w:date="2021-11-15T15:14:00Z">
              <w:r>
                <w:rPr>
                  <w:rFonts w:eastAsia="MS Mincho"/>
                </w:rPr>
                <w:t>-0.59</w:t>
              </w:r>
            </w:ins>
          </w:p>
        </w:tc>
      </w:tr>
      <w:tr w:rsidR="00C87AF8" w:rsidTr="0087751E">
        <w:trPr>
          <w:trHeight w:val="300"/>
          <w:jc w:val="center"/>
          <w:ins w:id="3922" w:author="R4-2120772" w:date="2021-11-15T15:14:00Z"/>
        </w:trPr>
        <w:tc>
          <w:tcPr>
            <w:tcW w:w="1142" w:type="dxa"/>
            <w:vMerge/>
            <w:vAlign w:val="center"/>
          </w:tcPr>
          <w:p w:rsidR="00C87AF8" w:rsidRDefault="00C87AF8" w:rsidP="00C87AF8">
            <w:pPr>
              <w:spacing w:after="120"/>
              <w:jc w:val="center"/>
              <w:rPr>
                <w:ins w:id="3923" w:author="R4-2120772" w:date="2021-11-15T15:14:00Z"/>
                <w:rFonts w:eastAsia="MS Mincho"/>
              </w:rPr>
            </w:pPr>
          </w:p>
        </w:tc>
        <w:tc>
          <w:tcPr>
            <w:tcW w:w="1036" w:type="dxa"/>
            <w:noWrap/>
            <w:vAlign w:val="center"/>
          </w:tcPr>
          <w:p w:rsidR="00C87AF8" w:rsidRDefault="00C87AF8" w:rsidP="00C87AF8">
            <w:pPr>
              <w:spacing w:after="120"/>
              <w:jc w:val="center"/>
              <w:rPr>
                <w:ins w:id="3924" w:author="R4-2120772" w:date="2021-11-15T15:14:00Z"/>
                <w:rFonts w:eastAsia="MS Mincho"/>
              </w:rPr>
            </w:pPr>
            <w:ins w:id="3925" w:author="R4-2120772" w:date="2021-11-15T15:14:00Z">
              <w:r>
                <w:rPr>
                  <w:rFonts w:eastAsia="MS Mincho"/>
                </w:rPr>
                <w:t>Variance</w:t>
              </w:r>
            </w:ins>
          </w:p>
        </w:tc>
        <w:tc>
          <w:tcPr>
            <w:tcW w:w="1044" w:type="dxa"/>
            <w:vAlign w:val="center"/>
          </w:tcPr>
          <w:p w:rsidR="00C87AF8" w:rsidRDefault="00C87AF8" w:rsidP="00C87AF8">
            <w:pPr>
              <w:spacing w:after="120"/>
              <w:jc w:val="center"/>
              <w:rPr>
                <w:ins w:id="3926" w:author="R4-2120772" w:date="2021-11-15T15:14:00Z"/>
                <w:rFonts w:eastAsia="MS Mincho"/>
              </w:rPr>
            </w:pPr>
            <w:ins w:id="3927" w:author="R4-2120772" w:date="2021-11-15T15:14:00Z">
              <w:r>
                <w:rPr>
                  <w:rFonts w:eastAsia="MS Mincho"/>
                </w:rPr>
                <w:t>0.21</w:t>
              </w:r>
            </w:ins>
          </w:p>
        </w:tc>
        <w:tc>
          <w:tcPr>
            <w:tcW w:w="1045" w:type="dxa"/>
            <w:vAlign w:val="center"/>
          </w:tcPr>
          <w:p w:rsidR="00C87AF8" w:rsidRDefault="00C87AF8" w:rsidP="00C87AF8">
            <w:pPr>
              <w:spacing w:after="120"/>
              <w:jc w:val="center"/>
              <w:rPr>
                <w:ins w:id="3928" w:author="R4-2120772" w:date="2021-11-15T15:14:00Z"/>
                <w:rFonts w:eastAsia="MS Mincho"/>
              </w:rPr>
            </w:pPr>
            <w:ins w:id="3929" w:author="R4-2120772" w:date="2021-11-15T15:14:00Z">
              <w:r>
                <w:rPr>
                  <w:rFonts w:eastAsia="MS Mincho"/>
                </w:rPr>
                <w:t>0.07</w:t>
              </w:r>
            </w:ins>
          </w:p>
        </w:tc>
        <w:tc>
          <w:tcPr>
            <w:tcW w:w="1045" w:type="dxa"/>
            <w:vAlign w:val="center"/>
          </w:tcPr>
          <w:p w:rsidR="00C87AF8" w:rsidRDefault="00C87AF8" w:rsidP="00C87AF8">
            <w:pPr>
              <w:spacing w:after="120"/>
              <w:jc w:val="center"/>
              <w:rPr>
                <w:ins w:id="3930" w:author="R4-2120772" w:date="2021-11-15T15:14:00Z"/>
                <w:rFonts w:eastAsia="MS Mincho"/>
              </w:rPr>
            </w:pPr>
            <w:ins w:id="3931" w:author="R4-2120772" w:date="2021-11-15T15:14:00Z">
              <w:r>
                <w:rPr>
                  <w:rFonts w:eastAsia="MS Mincho"/>
                </w:rPr>
                <w:t>0.20</w:t>
              </w:r>
            </w:ins>
          </w:p>
        </w:tc>
        <w:tc>
          <w:tcPr>
            <w:tcW w:w="992" w:type="dxa"/>
            <w:vAlign w:val="center"/>
          </w:tcPr>
          <w:p w:rsidR="00C87AF8" w:rsidRDefault="00C87AF8" w:rsidP="00C87AF8">
            <w:pPr>
              <w:spacing w:after="120"/>
              <w:jc w:val="center"/>
              <w:rPr>
                <w:ins w:id="3932" w:author="R4-2120772" w:date="2021-11-15T15:14:00Z"/>
                <w:rFonts w:eastAsia="MS Mincho"/>
              </w:rPr>
            </w:pPr>
            <w:ins w:id="3933" w:author="R4-2120772" w:date="2021-11-15T15:14:00Z">
              <w:r>
                <w:rPr>
                  <w:rFonts w:eastAsia="MS Mincho"/>
                </w:rPr>
                <w:t>1.72</w:t>
              </w:r>
            </w:ins>
          </w:p>
        </w:tc>
        <w:tc>
          <w:tcPr>
            <w:tcW w:w="1012" w:type="dxa"/>
            <w:vAlign w:val="center"/>
          </w:tcPr>
          <w:p w:rsidR="00C87AF8" w:rsidRDefault="00C87AF8" w:rsidP="00C87AF8">
            <w:pPr>
              <w:spacing w:after="120"/>
              <w:jc w:val="center"/>
              <w:rPr>
                <w:ins w:id="3934" w:author="R4-2120772" w:date="2021-11-15T15:14:00Z"/>
                <w:rFonts w:eastAsia="MS Mincho"/>
              </w:rPr>
            </w:pPr>
            <w:ins w:id="3935" w:author="R4-2120772" w:date="2021-11-15T15:14:00Z">
              <w:r>
                <w:rPr>
                  <w:rFonts w:eastAsia="MS Mincho"/>
                </w:rPr>
                <w:t>0.79</w:t>
              </w:r>
            </w:ins>
          </w:p>
        </w:tc>
        <w:tc>
          <w:tcPr>
            <w:tcW w:w="980" w:type="dxa"/>
            <w:vAlign w:val="center"/>
          </w:tcPr>
          <w:p w:rsidR="00C87AF8" w:rsidRDefault="00C87AF8" w:rsidP="00C87AF8">
            <w:pPr>
              <w:spacing w:after="120"/>
              <w:jc w:val="center"/>
              <w:rPr>
                <w:ins w:id="3936" w:author="R4-2120772" w:date="2021-11-15T15:14:00Z"/>
                <w:rFonts w:eastAsia="MS Mincho"/>
              </w:rPr>
            </w:pPr>
            <w:ins w:id="3937" w:author="R4-2120772" w:date="2021-11-15T15:14:00Z">
              <w:r>
                <w:rPr>
                  <w:rFonts w:eastAsia="MS Mincho"/>
                </w:rPr>
                <w:t>1.22</w:t>
              </w:r>
            </w:ins>
          </w:p>
        </w:tc>
      </w:tr>
      <w:tr w:rsidR="00C87AF8" w:rsidTr="0087751E">
        <w:trPr>
          <w:trHeight w:val="315"/>
          <w:jc w:val="center"/>
          <w:ins w:id="3938" w:author="R4-2120772" w:date="2021-11-15T15:14:00Z"/>
        </w:trPr>
        <w:tc>
          <w:tcPr>
            <w:tcW w:w="1142" w:type="dxa"/>
            <w:vMerge/>
            <w:vAlign w:val="center"/>
          </w:tcPr>
          <w:p w:rsidR="00C87AF8" w:rsidRDefault="00C87AF8" w:rsidP="00C87AF8">
            <w:pPr>
              <w:spacing w:after="120"/>
              <w:jc w:val="center"/>
              <w:rPr>
                <w:ins w:id="3939" w:author="R4-2120772" w:date="2021-11-15T15:14:00Z"/>
                <w:rFonts w:eastAsia="MS Mincho"/>
              </w:rPr>
            </w:pPr>
          </w:p>
        </w:tc>
        <w:tc>
          <w:tcPr>
            <w:tcW w:w="1036" w:type="dxa"/>
            <w:noWrap/>
            <w:vAlign w:val="center"/>
          </w:tcPr>
          <w:p w:rsidR="00C87AF8" w:rsidRDefault="00C87AF8" w:rsidP="00C87AF8">
            <w:pPr>
              <w:spacing w:after="120"/>
              <w:jc w:val="center"/>
              <w:rPr>
                <w:ins w:id="3940" w:author="R4-2120772" w:date="2021-11-15T15:14:00Z"/>
                <w:rFonts w:eastAsia="MS Mincho"/>
              </w:rPr>
            </w:pPr>
            <w:ins w:id="3941" w:author="R4-2120772" w:date="2021-11-15T15:14:00Z">
              <w:r>
                <w:rPr>
                  <w:rFonts w:eastAsia="MS Mincho"/>
                </w:rPr>
                <w:t>Mean</w:t>
              </w:r>
            </w:ins>
          </w:p>
        </w:tc>
        <w:tc>
          <w:tcPr>
            <w:tcW w:w="1044" w:type="dxa"/>
            <w:noWrap/>
            <w:vAlign w:val="center"/>
          </w:tcPr>
          <w:p w:rsidR="00C87AF8" w:rsidRDefault="00C87AF8" w:rsidP="00C87AF8">
            <w:pPr>
              <w:spacing w:after="120"/>
              <w:jc w:val="center"/>
              <w:rPr>
                <w:ins w:id="3942" w:author="R4-2120772" w:date="2021-11-15T15:14:00Z"/>
                <w:rFonts w:eastAsia="MS Mincho"/>
              </w:rPr>
            </w:pPr>
            <w:ins w:id="3943" w:author="R4-2120772" w:date="2021-11-15T15:14:00Z">
              <w:r>
                <w:rPr>
                  <w:rFonts w:eastAsia="MS Mincho"/>
                </w:rPr>
                <w:t>138.29</w:t>
              </w:r>
            </w:ins>
          </w:p>
        </w:tc>
        <w:tc>
          <w:tcPr>
            <w:tcW w:w="1045" w:type="dxa"/>
            <w:noWrap/>
            <w:vAlign w:val="center"/>
          </w:tcPr>
          <w:p w:rsidR="00C87AF8" w:rsidRDefault="00C87AF8" w:rsidP="00C87AF8">
            <w:pPr>
              <w:spacing w:after="120"/>
              <w:jc w:val="center"/>
              <w:rPr>
                <w:ins w:id="3944" w:author="R4-2120772" w:date="2021-11-15T15:14:00Z"/>
                <w:rFonts w:eastAsia="MS Mincho"/>
              </w:rPr>
            </w:pPr>
            <w:ins w:id="3945" w:author="R4-2120772" w:date="2021-11-15T15:14:00Z">
              <w:r>
                <w:rPr>
                  <w:rFonts w:eastAsia="MS Mincho"/>
                </w:rPr>
                <w:t>140.08</w:t>
              </w:r>
            </w:ins>
          </w:p>
        </w:tc>
        <w:tc>
          <w:tcPr>
            <w:tcW w:w="1045" w:type="dxa"/>
            <w:noWrap/>
            <w:vAlign w:val="center"/>
          </w:tcPr>
          <w:p w:rsidR="00C87AF8" w:rsidRDefault="00C87AF8" w:rsidP="00C87AF8">
            <w:pPr>
              <w:spacing w:after="120"/>
              <w:jc w:val="center"/>
              <w:rPr>
                <w:ins w:id="3946" w:author="R4-2120772" w:date="2021-11-15T15:14:00Z"/>
                <w:rFonts w:eastAsia="MS Mincho"/>
              </w:rPr>
            </w:pPr>
            <w:ins w:id="3947" w:author="R4-2120772" w:date="2021-11-15T15:14:00Z">
              <w:r>
                <w:rPr>
                  <w:rFonts w:eastAsia="MS Mincho"/>
                </w:rPr>
                <w:t>141.94</w:t>
              </w:r>
            </w:ins>
          </w:p>
        </w:tc>
        <w:tc>
          <w:tcPr>
            <w:tcW w:w="992" w:type="dxa"/>
            <w:noWrap/>
            <w:vAlign w:val="center"/>
          </w:tcPr>
          <w:p w:rsidR="00C87AF8" w:rsidRDefault="00C87AF8" w:rsidP="00C87AF8">
            <w:pPr>
              <w:spacing w:after="120"/>
              <w:jc w:val="center"/>
              <w:rPr>
                <w:ins w:id="3948" w:author="R4-2120772" w:date="2021-11-15T15:14:00Z"/>
                <w:rFonts w:eastAsia="MS Mincho"/>
              </w:rPr>
            </w:pPr>
            <w:ins w:id="3949" w:author="R4-2120772" w:date="2021-11-15T15:14:00Z">
              <w:r>
                <w:rPr>
                  <w:rFonts w:eastAsia="MS Mincho"/>
                </w:rPr>
                <w:t>-3.94</w:t>
              </w:r>
            </w:ins>
          </w:p>
        </w:tc>
        <w:tc>
          <w:tcPr>
            <w:tcW w:w="1012" w:type="dxa"/>
            <w:noWrap/>
            <w:vAlign w:val="center"/>
          </w:tcPr>
          <w:p w:rsidR="00C87AF8" w:rsidRDefault="00C87AF8" w:rsidP="00C87AF8">
            <w:pPr>
              <w:spacing w:after="120"/>
              <w:jc w:val="center"/>
              <w:rPr>
                <w:ins w:id="3950" w:author="R4-2120772" w:date="2021-11-15T15:14:00Z"/>
                <w:rFonts w:eastAsia="MS Mincho"/>
              </w:rPr>
            </w:pPr>
            <w:ins w:id="3951" w:author="R4-2120772" w:date="2021-11-15T15:14:00Z">
              <w:r>
                <w:rPr>
                  <w:rFonts w:eastAsia="MS Mincho"/>
                </w:rPr>
                <w:t>-1.66</w:t>
              </w:r>
            </w:ins>
          </w:p>
        </w:tc>
        <w:tc>
          <w:tcPr>
            <w:tcW w:w="980" w:type="dxa"/>
            <w:noWrap/>
            <w:vAlign w:val="center"/>
          </w:tcPr>
          <w:p w:rsidR="00C87AF8" w:rsidRDefault="00C87AF8" w:rsidP="00C87AF8">
            <w:pPr>
              <w:spacing w:after="120"/>
              <w:jc w:val="center"/>
              <w:rPr>
                <w:ins w:id="3952" w:author="R4-2120772" w:date="2021-11-15T15:14:00Z"/>
                <w:rFonts w:eastAsia="MS Mincho"/>
              </w:rPr>
            </w:pPr>
            <w:ins w:id="3953" w:author="R4-2120772" w:date="2021-11-15T15:14:00Z">
              <w:r>
                <w:rPr>
                  <w:rFonts w:eastAsia="MS Mincho"/>
                </w:rPr>
                <w:t>0.66</w:t>
              </w:r>
            </w:ins>
          </w:p>
        </w:tc>
      </w:tr>
      <w:tr w:rsidR="00C87AF8" w:rsidTr="0087751E">
        <w:trPr>
          <w:trHeight w:val="300"/>
          <w:jc w:val="center"/>
          <w:ins w:id="3954" w:author="R4-2120772" w:date="2021-11-15T15:14:00Z"/>
        </w:trPr>
        <w:tc>
          <w:tcPr>
            <w:tcW w:w="1142" w:type="dxa"/>
            <w:vMerge w:val="restart"/>
            <w:noWrap/>
            <w:vAlign w:val="center"/>
          </w:tcPr>
          <w:p w:rsidR="00C87AF8" w:rsidRDefault="00C87AF8" w:rsidP="00C87AF8">
            <w:pPr>
              <w:spacing w:after="120"/>
              <w:jc w:val="center"/>
              <w:rPr>
                <w:ins w:id="3955" w:author="R4-2120772" w:date="2021-11-15T15:14:00Z"/>
                <w:rFonts w:eastAsia="MS Mincho"/>
              </w:rPr>
            </w:pPr>
            <w:ins w:id="3956" w:author="R4-2120772" w:date="2021-11-15T15:14:00Z">
              <w:r>
                <w:rPr>
                  <w:rFonts w:eastAsia="MS Mincho"/>
                </w:rPr>
                <w:t>HAPS</w:t>
              </w:r>
            </w:ins>
          </w:p>
        </w:tc>
        <w:tc>
          <w:tcPr>
            <w:tcW w:w="1036" w:type="dxa"/>
            <w:noWrap/>
            <w:vAlign w:val="center"/>
          </w:tcPr>
          <w:p w:rsidR="00C87AF8" w:rsidRDefault="00C87AF8" w:rsidP="00C87AF8">
            <w:pPr>
              <w:spacing w:after="120"/>
              <w:jc w:val="center"/>
              <w:rPr>
                <w:ins w:id="3957" w:author="R4-2120772" w:date="2021-11-15T15:14:00Z"/>
                <w:rFonts w:eastAsia="MS Mincho"/>
              </w:rPr>
            </w:pPr>
            <w:ins w:id="3958" w:author="R4-2120772" w:date="2021-11-15T15:14:00Z">
              <w:r>
                <w:rPr>
                  <w:rFonts w:eastAsia="MS Mincho"/>
                </w:rPr>
                <w:t>Nokia</w:t>
              </w:r>
            </w:ins>
          </w:p>
        </w:tc>
        <w:tc>
          <w:tcPr>
            <w:tcW w:w="1044" w:type="dxa"/>
            <w:noWrap/>
            <w:vAlign w:val="center"/>
          </w:tcPr>
          <w:p w:rsidR="00C87AF8" w:rsidRDefault="00C87AF8" w:rsidP="00C87AF8">
            <w:pPr>
              <w:spacing w:after="120"/>
              <w:jc w:val="center"/>
              <w:rPr>
                <w:ins w:id="3959" w:author="R4-2120772" w:date="2021-11-15T15:14:00Z"/>
                <w:rFonts w:eastAsia="MS Mincho"/>
              </w:rPr>
            </w:pPr>
            <w:ins w:id="3960" w:author="R4-2120772" w:date="2021-11-15T15:14:00Z">
              <w:r>
                <w:rPr>
                  <w:rFonts w:eastAsia="MS Mincho"/>
                </w:rPr>
                <w:t>112.15</w:t>
              </w:r>
            </w:ins>
          </w:p>
        </w:tc>
        <w:tc>
          <w:tcPr>
            <w:tcW w:w="1045" w:type="dxa"/>
            <w:noWrap/>
            <w:vAlign w:val="center"/>
          </w:tcPr>
          <w:p w:rsidR="00C87AF8" w:rsidRDefault="00C87AF8" w:rsidP="00C87AF8">
            <w:pPr>
              <w:spacing w:after="120"/>
              <w:jc w:val="center"/>
              <w:rPr>
                <w:ins w:id="3961" w:author="R4-2120772" w:date="2021-11-15T15:14:00Z"/>
                <w:rFonts w:eastAsia="MS Mincho"/>
              </w:rPr>
            </w:pPr>
            <w:ins w:id="3962" w:author="R4-2120772" w:date="2021-11-15T15:14:00Z">
              <w:r>
                <w:rPr>
                  <w:rFonts w:eastAsia="MS Mincho"/>
                </w:rPr>
                <w:t>118.78</w:t>
              </w:r>
            </w:ins>
          </w:p>
        </w:tc>
        <w:tc>
          <w:tcPr>
            <w:tcW w:w="1045" w:type="dxa"/>
            <w:noWrap/>
            <w:vAlign w:val="center"/>
          </w:tcPr>
          <w:p w:rsidR="00C87AF8" w:rsidRDefault="00C87AF8" w:rsidP="00C87AF8">
            <w:pPr>
              <w:spacing w:after="120"/>
              <w:jc w:val="center"/>
              <w:rPr>
                <w:ins w:id="3963" w:author="R4-2120772" w:date="2021-11-15T15:14:00Z"/>
                <w:rFonts w:eastAsia="MS Mincho"/>
              </w:rPr>
            </w:pPr>
            <w:ins w:id="3964" w:author="R4-2120772" w:date="2021-11-15T15:14:00Z">
              <w:r>
                <w:rPr>
                  <w:rFonts w:eastAsia="MS Mincho"/>
                </w:rPr>
                <w:t>142.92</w:t>
              </w:r>
            </w:ins>
          </w:p>
        </w:tc>
        <w:tc>
          <w:tcPr>
            <w:tcW w:w="992" w:type="dxa"/>
            <w:noWrap/>
            <w:vAlign w:val="center"/>
          </w:tcPr>
          <w:p w:rsidR="00C87AF8" w:rsidRDefault="00C87AF8" w:rsidP="00C87AF8">
            <w:pPr>
              <w:spacing w:after="120"/>
              <w:jc w:val="center"/>
              <w:rPr>
                <w:ins w:id="3965" w:author="R4-2120772" w:date="2021-11-15T15:14:00Z"/>
                <w:rFonts w:eastAsia="MS Mincho"/>
              </w:rPr>
            </w:pPr>
            <w:ins w:id="3966" w:author="R4-2120772" w:date="2021-11-15T15:14:00Z">
              <w:r>
                <w:rPr>
                  <w:rFonts w:eastAsia="MS Mincho"/>
                </w:rPr>
                <w:t>-7.82</w:t>
              </w:r>
            </w:ins>
          </w:p>
        </w:tc>
        <w:tc>
          <w:tcPr>
            <w:tcW w:w="1012" w:type="dxa"/>
            <w:noWrap/>
            <w:vAlign w:val="center"/>
          </w:tcPr>
          <w:p w:rsidR="00C87AF8" w:rsidRDefault="00C87AF8" w:rsidP="00C87AF8">
            <w:pPr>
              <w:spacing w:after="120"/>
              <w:jc w:val="center"/>
              <w:rPr>
                <w:ins w:id="3967" w:author="R4-2120772" w:date="2021-11-15T15:14:00Z"/>
                <w:rFonts w:eastAsia="MS Mincho"/>
              </w:rPr>
            </w:pPr>
            <w:ins w:id="3968" w:author="R4-2120772" w:date="2021-11-15T15:14:00Z">
              <w:r>
                <w:rPr>
                  <w:rFonts w:eastAsia="MS Mincho"/>
                </w:rPr>
                <w:t>10.20</w:t>
              </w:r>
            </w:ins>
          </w:p>
        </w:tc>
        <w:tc>
          <w:tcPr>
            <w:tcW w:w="980" w:type="dxa"/>
            <w:noWrap/>
            <w:vAlign w:val="center"/>
          </w:tcPr>
          <w:p w:rsidR="00C87AF8" w:rsidRDefault="00C87AF8" w:rsidP="00C87AF8">
            <w:pPr>
              <w:spacing w:after="120"/>
              <w:jc w:val="center"/>
              <w:rPr>
                <w:ins w:id="3969" w:author="R4-2120772" w:date="2021-11-15T15:14:00Z"/>
                <w:rFonts w:eastAsia="MS Mincho"/>
              </w:rPr>
            </w:pPr>
            <w:ins w:id="3970" w:author="R4-2120772" w:date="2021-11-15T15:14:00Z">
              <w:r>
                <w:rPr>
                  <w:rFonts w:eastAsia="MS Mincho"/>
                </w:rPr>
                <w:t>17.05</w:t>
              </w:r>
            </w:ins>
          </w:p>
        </w:tc>
      </w:tr>
      <w:tr w:rsidR="00C87AF8" w:rsidTr="0087751E">
        <w:trPr>
          <w:trHeight w:val="300"/>
          <w:jc w:val="center"/>
          <w:ins w:id="3971" w:author="R4-2120772" w:date="2021-11-15T15:14:00Z"/>
        </w:trPr>
        <w:tc>
          <w:tcPr>
            <w:tcW w:w="1142" w:type="dxa"/>
            <w:vMerge/>
            <w:vAlign w:val="center"/>
          </w:tcPr>
          <w:p w:rsidR="00C87AF8" w:rsidRDefault="00C87AF8" w:rsidP="00C87AF8">
            <w:pPr>
              <w:spacing w:after="120"/>
              <w:jc w:val="center"/>
              <w:rPr>
                <w:ins w:id="3972" w:author="R4-2120772" w:date="2021-11-15T15:14:00Z"/>
                <w:rFonts w:eastAsia="MS Mincho"/>
              </w:rPr>
            </w:pPr>
          </w:p>
        </w:tc>
        <w:tc>
          <w:tcPr>
            <w:tcW w:w="1036" w:type="dxa"/>
            <w:noWrap/>
            <w:vAlign w:val="center"/>
          </w:tcPr>
          <w:p w:rsidR="00C87AF8" w:rsidRDefault="00C87AF8" w:rsidP="00C87AF8">
            <w:pPr>
              <w:spacing w:after="120"/>
              <w:jc w:val="center"/>
              <w:rPr>
                <w:ins w:id="3973" w:author="R4-2120772" w:date="2021-11-15T15:14:00Z"/>
                <w:rFonts w:eastAsia="MS Mincho"/>
              </w:rPr>
            </w:pPr>
            <w:ins w:id="3974" w:author="R4-2120772" w:date="2021-11-15T15:14:00Z">
              <w:r>
                <w:rPr>
                  <w:rFonts w:eastAsia="MS Mincho"/>
                </w:rPr>
                <w:t>Qualcomm</w:t>
              </w:r>
            </w:ins>
          </w:p>
        </w:tc>
        <w:tc>
          <w:tcPr>
            <w:tcW w:w="1044" w:type="dxa"/>
            <w:noWrap/>
            <w:vAlign w:val="center"/>
          </w:tcPr>
          <w:p w:rsidR="00C87AF8" w:rsidRDefault="00C87AF8" w:rsidP="00C87AF8">
            <w:pPr>
              <w:spacing w:after="120"/>
              <w:jc w:val="center"/>
              <w:rPr>
                <w:ins w:id="3975" w:author="R4-2120772" w:date="2021-11-15T15:14:00Z"/>
                <w:rFonts w:eastAsia="MS Mincho"/>
              </w:rPr>
            </w:pPr>
            <w:ins w:id="3976" w:author="R4-2120772" w:date="2021-11-15T15:14:00Z">
              <w:r>
                <w:rPr>
                  <w:rFonts w:eastAsia="MS Mincho"/>
                </w:rPr>
                <w:t>114.14</w:t>
              </w:r>
            </w:ins>
          </w:p>
        </w:tc>
        <w:tc>
          <w:tcPr>
            <w:tcW w:w="1045" w:type="dxa"/>
            <w:noWrap/>
            <w:vAlign w:val="center"/>
          </w:tcPr>
          <w:p w:rsidR="00C87AF8" w:rsidRDefault="00C87AF8" w:rsidP="00C87AF8">
            <w:pPr>
              <w:spacing w:after="120"/>
              <w:jc w:val="center"/>
              <w:rPr>
                <w:ins w:id="3977" w:author="R4-2120772" w:date="2021-11-15T15:14:00Z"/>
                <w:rFonts w:eastAsia="MS Mincho"/>
              </w:rPr>
            </w:pPr>
            <w:ins w:id="3978" w:author="R4-2120772" w:date="2021-11-15T15:14:00Z">
              <w:r>
                <w:rPr>
                  <w:rFonts w:eastAsia="MS Mincho"/>
                </w:rPr>
                <w:t>118.70</w:t>
              </w:r>
            </w:ins>
          </w:p>
        </w:tc>
        <w:tc>
          <w:tcPr>
            <w:tcW w:w="1045" w:type="dxa"/>
            <w:noWrap/>
            <w:vAlign w:val="center"/>
          </w:tcPr>
          <w:p w:rsidR="00C87AF8" w:rsidRDefault="00C87AF8" w:rsidP="00C87AF8">
            <w:pPr>
              <w:spacing w:after="120"/>
              <w:jc w:val="center"/>
              <w:rPr>
                <w:ins w:id="3979" w:author="R4-2120772" w:date="2021-11-15T15:14:00Z"/>
                <w:rFonts w:eastAsia="MS Mincho"/>
              </w:rPr>
            </w:pPr>
            <w:ins w:id="3980" w:author="R4-2120772" w:date="2021-11-15T15:14:00Z">
              <w:r>
                <w:rPr>
                  <w:rFonts w:eastAsia="MS Mincho"/>
                </w:rPr>
                <w:t>141.92</w:t>
              </w:r>
            </w:ins>
          </w:p>
        </w:tc>
        <w:tc>
          <w:tcPr>
            <w:tcW w:w="992" w:type="dxa"/>
            <w:noWrap/>
            <w:vAlign w:val="center"/>
          </w:tcPr>
          <w:p w:rsidR="00C87AF8" w:rsidRDefault="00C87AF8" w:rsidP="00C87AF8">
            <w:pPr>
              <w:spacing w:after="120"/>
              <w:jc w:val="center"/>
              <w:rPr>
                <w:ins w:id="3981" w:author="R4-2120772" w:date="2021-11-15T15:14:00Z"/>
                <w:rFonts w:eastAsia="MS Mincho"/>
              </w:rPr>
            </w:pPr>
            <w:ins w:id="3982" w:author="R4-2120772" w:date="2021-11-15T15:14:00Z">
              <w:r>
                <w:rPr>
                  <w:rFonts w:eastAsia="MS Mincho"/>
                </w:rPr>
                <w:t>-12.54</w:t>
              </w:r>
            </w:ins>
          </w:p>
        </w:tc>
        <w:tc>
          <w:tcPr>
            <w:tcW w:w="1012" w:type="dxa"/>
            <w:noWrap/>
            <w:vAlign w:val="center"/>
          </w:tcPr>
          <w:p w:rsidR="00C87AF8" w:rsidRDefault="00C87AF8" w:rsidP="00C87AF8">
            <w:pPr>
              <w:spacing w:after="120"/>
              <w:jc w:val="center"/>
              <w:rPr>
                <w:ins w:id="3983" w:author="R4-2120772" w:date="2021-11-15T15:14:00Z"/>
                <w:rFonts w:eastAsia="MS Mincho"/>
              </w:rPr>
            </w:pPr>
            <w:ins w:id="3984" w:author="R4-2120772" w:date="2021-11-15T15:14:00Z">
              <w:r>
                <w:rPr>
                  <w:rFonts w:eastAsia="MS Mincho"/>
                </w:rPr>
                <w:t>10.19</w:t>
              </w:r>
            </w:ins>
          </w:p>
        </w:tc>
        <w:tc>
          <w:tcPr>
            <w:tcW w:w="980" w:type="dxa"/>
            <w:noWrap/>
            <w:vAlign w:val="center"/>
          </w:tcPr>
          <w:p w:rsidR="00C87AF8" w:rsidRDefault="00C87AF8" w:rsidP="00C87AF8">
            <w:pPr>
              <w:spacing w:after="120"/>
              <w:jc w:val="center"/>
              <w:rPr>
                <w:ins w:id="3985" w:author="R4-2120772" w:date="2021-11-15T15:14:00Z"/>
                <w:rFonts w:eastAsia="MS Mincho"/>
              </w:rPr>
            </w:pPr>
            <w:ins w:id="3986" w:author="R4-2120772" w:date="2021-11-15T15:14:00Z">
              <w:r>
                <w:rPr>
                  <w:rFonts w:eastAsia="MS Mincho"/>
                </w:rPr>
                <w:t>18.46</w:t>
              </w:r>
            </w:ins>
          </w:p>
        </w:tc>
      </w:tr>
      <w:tr w:rsidR="00C87AF8" w:rsidTr="0087751E">
        <w:trPr>
          <w:trHeight w:val="300"/>
          <w:jc w:val="center"/>
          <w:ins w:id="3987" w:author="R4-2120772" w:date="2021-11-15T15:14:00Z"/>
        </w:trPr>
        <w:tc>
          <w:tcPr>
            <w:tcW w:w="1142" w:type="dxa"/>
            <w:vMerge/>
            <w:vAlign w:val="center"/>
          </w:tcPr>
          <w:p w:rsidR="00C87AF8" w:rsidRDefault="00C87AF8" w:rsidP="00C87AF8">
            <w:pPr>
              <w:spacing w:after="120"/>
              <w:jc w:val="center"/>
              <w:rPr>
                <w:ins w:id="3988" w:author="R4-2120772" w:date="2021-11-15T15:14:00Z"/>
                <w:rFonts w:eastAsia="MS Mincho"/>
              </w:rPr>
            </w:pPr>
          </w:p>
        </w:tc>
        <w:tc>
          <w:tcPr>
            <w:tcW w:w="1036" w:type="dxa"/>
            <w:noWrap/>
            <w:vAlign w:val="center"/>
          </w:tcPr>
          <w:p w:rsidR="00C87AF8" w:rsidRDefault="00C87AF8" w:rsidP="00C87AF8">
            <w:pPr>
              <w:spacing w:after="120"/>
              <w:jc w:val="center"/>
              <w:rPr>
                <w:ins w:id="3989" w:author="R4-2120772" w:date="2021-11-15T15:14:00Z"/>
                <w:rFonts w:eastAsia="MS Mincho"/>
              </w:rPr>
            </w:pPr>
            <w:ins w:id="3990" w:author="R4-2120772" w:date="2021-11-15T15:14:00Z">
              <w:r>
                <w:rPr>
                  <w:rFonts w:eastAsia="MS Mincho"/>
                </w:rPr>
                <w:t>Variance</w:t>
              </w:r>
            </w:ins>
          </w:p>
        </w:tc>
        <w:tc>
          <w:tcPr>
            <w:tcW w:w="1044" w:type="dxa"/>
            <w:vAlign w:val="center"/>
          </w:tcPr>
          <w:p w:rsidR="00C87AF8" w:rsidRDefault="00C87AF8" w:rsidP="00C87AF8">
            <w:pPr>
              <w:spacing w:after="120"/>
              <w:jc w:val="center"/>
              <w:rPr>
                <w:ins w:id="3991" w:author="R4-2120772" w:date="2021-11-15T15:14:00Z"/>
                <w:rFonts w:eastAsia="MS Mincho"/>
              </w:rPr>
            </w:pPr>
            <w:ins w:id="3992" w:author="R4-2120772" w:date="2021-11-15T15:14:00Z">
              <w:r>
                <w:rPr>
                  <w:rFonts w:eastAsia="MS Mincho"/>
                </w:rPr>
                <w:t>0.99</w:t>
              </w:r>
            </w:ins>
          </w:p>
        </w:tc>
        <w:tc>
          <w:tcPr>
            <w:tcW w:w="1045" w:type="dxa"/>
            <w:vAlign w:val="center"/>
          </w:tcPr>
          <w:p w:rsidR="00C87AF8" w:rsidRDefault="00C87AF8" w:rsidP="00C87AF8">
            <w:pPr>
              <w:spacing w:after="120"/>
              <w:jc w:val="center"/>
              <w:rPr>
                <w:ins w:id="3993" w:author="R4-2120772" w:date="2021-11-15T15:14:00Z"/>
                <w:rFonts w:eastAsia="MS Mincho"/>
              </w:rPr>
            </w:pPr>
            <w:ins w:id="3994" w:author="R4-2120772" w:date="2021-11-15T15:14:00Z">
              <w:r>
                <w:rPr>
                  <w:rFonts w:eastAsia="MS Mincho"/>
                </w:rPr>
                <w:t>0.00</w:t>
              </w:r>
            </w:ins>
          </w:p>
        </w:tc>
        <w:tc>
          <w:tcPr>
            <w:tcW w:w="1045" w:type="dxa"/>
            <w:vAlign w:val="center"/>
          </w:tcPr>
          <w:p w:rsidR="00C87AF8" w:rsidRDefault="00C87AF8" w:rsidP="00C87AF8">
            <w:pPr>
              <w:spacing w:after="120"/>
              <w:jc w:val="center"/>
              <w:rPr>
                <w:ins w:id="3995" w:author="R4-2120772" w:date="2021-11-15T15:14:00Z"/>
                <w:rFonts w:eastAsia="MS Mincho"/>
              </w:rPr>
            </w:pPr>
            <w:ins w:id="3996" w:author="R4-2120772" w:date="2021-11-15T15:14:00Z">
              <w:r>
                <w:rPr>
                  <w:rFonts w:eastAsia="MS Mincho"/>
                </w:rPr>
                <w:t>0.25</w:t>
              </w:r>
            </w:ins>
          </w:p>
        </w:tc>
        <w:tc>
          <w:tcPr>
            <w:tcW w:w="992" w:type="dxa"/>
            <w:vAlign w:val="center"/>
          </w:tcPr>
          <w:p w:rsidR="00C87AF8" w:rsidRDefault="00C87AF8" w:rsidP="00C87AF8">
            <w:pPr>
              <w:spacing w:after="120"/>
              <w:jc w:val="center"/>
              <w:rPr>
                <w:ins w:id="3997" w:author="R4-2120772" w:date="2021-11-15T15:14:00Z"/>
                <w:rFonts w:eastAsia="MS Mincho"/>
              </w:rPr>
            </w:pPr>
            <w:ins w:id="3998" w:author="R4-2120772" w:date="2021-11-15T15:14:00Z">
              <w:r>
                <w:rPr>
                  <w:rFonts w:eastAsia="MS Mincho"/>
                </w:rPr>
                <w:t>5.58</w:t>
              </w:r>
            </w:ins>
          </w:p>
        </w:tc>
        <w:tc>
          <w:tcPr>
            <w:tcW w:w="1012" w:type="dxa"/>
            <w:vAlign w:val="center"/>
          </w:tcPr>
          <w:p w:rsidR="00C87AF8" w:rsidRDefault="00C87AF8" w:rsidP="00C87AF8">
            <w:pPr>
              <w:spacing w:after="120"/>
              <w:jc w:val="center"/>
              <w:rPr>
                <w:ins w:id="3999" w:author="R4-2120772" w:date="2021-11-15T15:14:00Z"/>
                <w:rFonts w:eastAsia="MS Mincho"/>
              </w:rPr>
            </w:pPr>
            <w:ins w:id="4000" w:author="R4-2120772" w:date="2021-11-15T15:14:00Z">
              <w:r>
                <w:rPr>
                  <w:rFonts w:eastAsia="MS Mincho"/>
                </w:rPr>
                <w:t>0.00</w:t>
              </w:r>
            </w:ins>
          </w:p>
        </w:tc>
        <w:tc>
          <w:tcPr>
            <w:tcW w:w="980" w:type="dxa"/>
            <w:vAlign w:val="center"/>
          </w:tcPr>
          <w:p w:rsidR="00C87AF8" w:rsidRDefault="00C87AF8" w:rsidP="00C87AF8">
            <w:pPr>
              <w:spacing w:after="120"/>
              <w:jc w:val="center"/>
              <w:rPr>
                <w:ins w:id="4001" w:author="R4-2120772" w:date="2021-11-15T15:14:00Z"/>
                <w:rFonts w:eastAsia="MS Mincho"/>
              </w:rPr>
            </w:pPr>
            <w:ins w:id="4002" w:author="R4-2120772" w:date="2021-11-15T15:14:00Z">
              <w:r>
                <w:rPr>
                  <w:rFonts w:eastAsia="MS Mincho"/>
                </w:rPr>
                <w:t>0.50</w:t>
              </w:r>
            </w:ins>
          </w:p>
        </w:tc>
      </w:tr>
      <w:tr w:rsidR="00C87AF8" w:rsidTr="0087751E">
        <w:trPr>
          <w:trHeight w:val="315"/>
          <w:jc w:val="center"/>
          <w:ins w:id="4003" w:author="R4-2120772" w:date="2021-11-15T15:14:00Z"/>
        </w:trPr>
        <w:tc>
          <w:tcPr>
            <w:tcW w:w="1142" w:type="dxa"/>
            <w:vMerge/>
            <w:vAlign w:val="center"/>
          </w:tcPr>
          <w:p w:rsidR="00C87AF8" w:rsidRDefault="00C87AF8" w:rsidP="00C87AF8">
            <w:pPr>
              <w:spacing w:after="120"/>
              <w:jc w:val="center"/>
              <w:rPr>
                <w:ins w:id="4004" w:author="R4-2120772" w:date="2021-11-15T15:14:00Z"/>
                <w:rFonts w:eastAsia="MS Mincho"/>
              </w:rPr>
            </w:pPr>
          </w:p>
        </w:tc>
        <w:tc>
          <w:tcPr>
            <w:tcW w:w="1036" w:type="dxa"/>
            <w:noWrap/>
            <w:vAlign w:val="center"/>
          </w:tcPr>
          <w:p w:rsidR="00C87AF8" w:rsidRDefault="00C87AF8" w:rsidP="00C87AF8">
            <w:pPr>
              <w:spacing w:after="120"/>
              <w:jc w:val="center"/>
              <w:rPr>
                <w:ins w:id="4005" w:author="R4-2120772" w:date="2021-11-15T15:14:00Z"/>
                <w:rFonts w:eastAsia="MS Mincho"/>
              </w:rPr>
            </w:pPr>
            <w:ins w:id="4006" w:author="R4-2120772" w:date="2021-11-15T15:14:00Z">
              <w:r>
                <w:rPr>
                  <w:rFonts w:eastAsia="MS Mincho"/>
                </w:rPr>
                <w:t>Mean</w:t>
              </w:r>
            </w:ins>
          </w:p>
        </w:tc>
        <w:tc>
          <w:tcPr>
            <w:tcW w:w="1044" w:type="dxa"/>
            <w:noWrap/>
            <w:vAlign w:val="center"/>
          </w:tcPr>
          <w:p w:rsidR="00C87AF8" w:rsidRDefault="00C87AF8" w:rsidP="00C87AF8">
            <w:pPr>
              <w:spacing w:after="120"/>
              <w:jc w:val="center"/>
              <w:rPr>
                <w:ins w:id="4007" w:author="R4-2120772" w:date="2021-11-15T15:14:00Z"/>
                <w:rFonts w:eastAsia="MS Mincho"/>
              </w:rPr>
            </w:pPr>
            <w:ins w:id="4008" w:author="R4-2120772" w:date="2021-11-15T15:14:00Z">
              <w:r>
                <w:rPr>
                  <w:rFonts w:eastAsia="MS Mincho"/>
                </w:rPr>
                <w:t>113.14</w:t>
              </w:r>
            </w:ins>
          </w:p>
        </w:tc>
        <w:tc>
          <w:tcPr>
            <w:tcW w:w="1045" w:type="dxa"/>
            <w:noWrap/>
            <w:vAlign w:val="center"/>
          </w:tcPr>
          <w:p w:rsidR="00C87AF8" w:rsidRDefault="00C87AF8" w:rsidP="00C87AF8">
            <w:pPr>
              <w:spacing w:after="120"/>
              <w:jc w:val="center"/>
              <w:rPr>
                <w:ins w:id="4009" w:author="R4-2120772" w:date="2021-11-15T15:14:00Z"/>
                <w:rFonts w:eastAsia="MS Mincho"/>
              </w:rPr>
            </w:pPr>
            <w:ins w:id="4010" w:author="R4-2120772" w:date="2021-11-15T15:14:00Z">
              <w:r>
                <w:rPr>
                  <w:rFonts w:eastAsia="MS Mincho"/>
                </w:rPr>
                <w:t>118.74</w:t>
              </w:r>
            </w:ins>
          </w:p>
        </w:tc>
        <w:tc>
          <w:tcPr>
            <w:tcW w:w="1045" w:type="dxa"/>
            <w:noWrap/>
            <w:vAlign w:val="center"/>
          </w:tcPr>
          <w:p w:rsidR="00C87AF8" w:rsidRDefault="00C87AF8" w:rsidP="00C87AF8">
            <w:pPr>
              <w:spacing w:after="120"/>
              <w:jc w:val="center"/>
              <w:rPr>
                <w:ins w:id="4011" w:author="R4-2120772" w:date="2021-11-15T15:14:00Z"/>
                <w:rFonts w:eastAsia="MS Mincho"/>
              </w:rPr>
            </w:pPr>
            <w:ins w:id="4012" w:author="R4-2120772" w:date="2021-11-15T15:14:00Z">
              <w:r>
                <w:rPr>
                  <w:rFonts w:eastAsia="MS Mincho"/>
                </w:rPr>
                <w:t>142.42</w:t>
              </w:r>
            </w:ins>
          </w:p>
        </w:tc>
        <w:tc>
          <w:tcPr>
            <w:tcW w:w="992" w:type="dxa"/>
            <w:noWrap/>
            <w:vAlign w:val="center"/>
          </w:tcPr>
          <w:p w:rsidR="00C87AF8" w:rsidRDefault="00C87AF8" w:rsidP="00C87AF8">
            <w:pPr>
              <w:spacing w:after="120"/>
              <w:jc w:val="center"/>
              <w:rPr>
                <w:ins w:id="4013" w:author="R4-2120772" w:date="2021-11-15T15:14:00Z"/>
                <w:rFonts w:eastAsia="MS Mincho"/>
              </w:rPr>
            </w:pPr>
            <w:ins w:id="4014" w:author="R4-2120772" w:date="2021-11-15T15:14:00Z">
              <w:r>
                <w:rPr>
                  <w:rFonts w:eastAsia="MS Mincho"/>
                </w:rPr>
                <w:t>-10.18</w:t>
              </w:r>
            </w:ins>
          </w:p>
        </w:tc>
        <w:tc>
          <w:tcPr>
            <w:tcW w:w="1012" w:type="dxa"/>
            <w:noWrap/>
            <w:vAlign w:val="center"/>
          </w:tcPr>
          <w:p w:rsidR="00C87AF8" w:rsidRDefault="00C87AF8" w:rsidP="00C87AF8">
            <w:pPr>
              <w:spacing w:after="120"/>
              <w:jc w:val="center"/>
              <w:rPr>
                <w:ins w:id="4015" w:author="R4-2120772" w:date="2021-11-15T15:14:00Z"/>
                <w:rFonts w:eastAsia="MS Mincho"/>
              </w:rPr>
            </w:pPr>
            <w:ins w:id="4016" w:author="R4-2120772" w:date="2021-11-15T15:14:00Z">
              <w:r>
                <w:rPr>
                  <w:rFonts w:eastAsia="MS Mincho"/>
                </w:rPr>
                <w:t>10.20</w:t>
              </w:r>
            </w:ins>
          </w:p>
        </w:tc>
        <w:tc>
          <w:tcPr>
            <w:tcW w:w="980" w:type="dxa"/>
            <w:noWrap/>
            <w:vAlign w:val="center"/>
          </w:tcPr>
          <w:p w:rsidR="00C87AF8" w:rsidRDefault="00C87AF8" w:rsidP="00C87AF8">
            <w:pPr>
              <w:spacing w:after="120"/>
              <w:jc w:val="center"/>
              <w:rPr>
                <w:ins w:id="4017" w:author="R4-2120772" w:date="2021-11-15T15:14:00Z"/>
                <w:rFonts w:eastAsia="MS Mincho"/>
              </w:rPr>
            </w:pPr>
            <w:ins w:id="4018" w:author="R4-2120772" w:date="2021-11-15T15:14:00Z">
              <w:r>
                <w:rPr>
                  <w:rFonts w:eastAsia="MS Mincho"/>
                </w:rPr>
                <w:t>17.75</w:t>
              </w:r>
            </w:ins>
          </w:p>
        </w:tc>
      </w:tr>
    </w:tbl>
    <w:p w:rsidR="00C87AF8" w:rsidRDefault="00C87AF8" w:rsidP="00C87AF8">
      <w:pPr>
        <w:spacing w:after="120"/>
        <w:rPr>
          <w:ins w:id="4019" w:author="R4-2120772" w:date="2021-11-15T15:14:00Z"/>
          <w:rFonts w:eastAsia="MS Mincho"/>
        </w:rPr>
      </w:pPr>
    </w:p>
    <w:p w:rsidR="00C87AF8" w:rsidRDefault="00C87AF8" w:rsidP="00C87AF8">
      <w:pPr>
        <w:keepNext/>
        <w:keepLines/>
        <w:spacing w:after="80"/>
        <w:jc w:val="center"/>
        <w:rPr>
          <w:ins w:id="4020" w:author="R4-2120772" w:date="2021-11-15T15:14:00Z"/>
          <w:rFonts w:ascii="Arial" w:eastAsia="Calibri" w:hAnsi="Arial"/>
          <w:b/>
          <w:sz w:val="18"/>
        </w:rPr>
      </w:pPr>
      <w:ins w:id="4021" w:author="R4-2120772" w:date="2021-11-15T15:14:00Z">
        <w:r>
          <w:rPr>
            <w:rFonts w:ascii="Arial" w:eastAsia="Calibri" w:hAnsi="Arial"/>
            <w:b/>
            <w:sz w:val="18"/>
          </w:rPr>
          <w:t>T</w:t>
        </w:r>
        <w:r>
          <w:rPr>
            <w:rFonts w:ascii="Arial" w:eastAsia="Calibri" w:hAnsi="Arial" w:hint="eastAsia"/>
            <w:b/>
            <w:sz w:val="18"/>
          </w:rPr>
          <w:t xml:space="preserve">able </w:t>
        </w:r>
        <w:r>
          <w:rPr>
            <w:rFonts w:ascii="Arial" w:eastAsia="Calibri" w:hAnsi="Arial"/>
            <w:b/>
            <w:sz w:val="18"/>
          </w:rPr>
          <w:t>A.2-2 Calibration summary for NTN DL Urban cases</w:t>
        </w:r>
      </w:ins>
    </w:p>
    <w:tbl>
      <w:tblPr>
        <w:tblStyle w:val="a8"/>
        <w:tblW w:w="0" w:type="auto"/>
        <w:jc w:val="center"/>
        <w:tblLook w:val="04A0" w:firstRow="1" w:lastRow="0" w:firstColumn="1" w:lastColumn="0" w:noHBand="0" w:noVBand="1"/>
      </w:tblPr>
      <w:tblGrid>
        <w:gridCol w:w="1142"/>
        <w:gridCol w:w="1105"/>
        <w:gridCol w:w="1044"/>
        <w:gridCol w:w="1045"/>
        <w:gridCol w:w="1045"/>
        <w:gridCol w:w="992"/>
        <w:gridCol w:w="1012"/>
        <w:gridCol w:w="980"/>
      </w:tblGrid>
      <w:tr w:rsidR="00C87AF8" w:rsidTr="0087751E">
        <w:trPr>
          <w:trHeight w:val="300"/>
          <w:jc w:val="center"/>
          <w:ins w:id="4022" w:author="R4-2120772" w:date="2021-11-15T15:14:00Z"/>
        </w:trPr>
        <w:tc>
          <w:tcPr>
            <w:tcW w:w="2178" w:type="dxa"/>
            <w:gridSpan w:val="2"/>
            <w:noWrap/>
            <w:vAlign w:val="center"/>
          </w:tcPr>
          <w:p w:rsidR="00C87AF8" w:rsidRDefault="00C87AF8" w:rsidP="00C87AF8">
            <w:pPr>
              <w:spacing w:after="120"/>
              <w:jc w:val="center"/>
              <w:rPr>
                <w:ins w:id="4023" w:author="R4-2120772" w:date="2021-11-15T15:14:00Z"/>
                <w:rFonts w:eastAsia="MS Mincho"/>
              </w:rPr>
            </w:pPr>
            <w:ins w:id="4024" w:author="R4-2120772" w:date="2021-11-15T15:14:00Z">
              <w:r>
                <w:rPr>
                  <w:rFonts w:eastAsia="MS Mincho"/>
                </w:rPr>
                <w:t>Calibration metrics</w:t>
              </w:r>
            </w:ins>
          </w:p>
        </w:tc>
        <w:tc>
          <w:tcPr>
            <w:tcW w:w="3134" w:type="dxa"/>
            <w:gridSpan w:val="3"/>
            <w:vAlign w:val="center"/>
          </w:tcPr>
          <w:p w:rsidR="00C87AF8" w:rsidRDefault="00C87AF8" w:rsidP="00C87AF8">
            <w:pPr>
              <w:spacing w:after="120"/>
              <w:jc w:val="center"/>
              <w:rPr>
                <w:ins w:id="4025" w:author="R4-2120772" w:date="2021-11-15T15:14:00Z"/>
                <w:rFonts w:eastAsia="MS Mincho"/>
              </w:rPr>
            </w:pPr>
            <w:ins w:id="4026" w:author="R4-2120772" w:date="2021-11-15T15:14:00Z">
              <w:r>
                <w:rPr>
                  <w:rFonts w:eastAsia="MS Mincho"/>
                </w:rPr>
                <w:t>DL Coupling Loss</w:t>
              </w:r>
            </w:ins>
          </w:p>
        </w:tc>
        <w:tc>
          <w:tcPr>
            <w:tcW w:w="2984" w:type="dxa"/>
            <w:gridSpan w:val="3"/>
            <w:vAlign w:val="center"/>
          </w:tcPr>
          <w:p w:rsidR="00C87AF8" w:rsidRDefault="00C87AF8" w:rsidP="00C87AF8">
            <w:pPr>
              <w:spacing w:after="120"/>
              <w:jc w:val="center"/>
              <w:rPr>
                <w:ins w:id="4027" w:author="R4-2120772" w:date="2021-11-15T15:14:00Z"/>
                <w:rFonts w:eastAsia="MS Mincho"/>
              </w:rPr>
            </w:pPr>
            <w:ins w:id="4028" w:author="R4-2120772" w:date="2021-11-15T15:14:00Z">
              <w:r>
                <w:rPr>
                  <w:rFonts w:eastAsia="MS Mincho"/>
                </w:rPr>
                <w:t>DL Geometry SINR</w:t>
              </w:r>
            </w:ins>
          </w:p>
        </w:tc>
      </w:tr>
      <w:tr w:rsidR="00C87AF8" w:rsidTr="0087751E">
        <w:trPr>
          <w:trHeight w:val="300"/>
          <w:jc w:val="center"/>
          <w:ins w:id="4029" w:author="R4-2120772" w:date="2021-11-15T15:14:00Z"/>
        </w:trPr>
        <w:tc>
          <w:tcPr>
            <w:tcW w:w="2178" w:type="dxa"/>
            <w:gridSpan w:val="2"/>
            <w:noWrap/>
            <w:vAlign w:val="center"/>
          </w:tcPr>
          <w:p w:rsidR="00C87AF8" w:rsidRDefault="00C87AF8" w:rsidP="00C87AF8">
            <w:pPr>
              <w:spacing w:after="120"/>
              <w:jc w:val="center"/>
              <w:rPr>
                <w:ins w:id="4030" w:author="R4-2120772" w:date="2021-11-15T15:14:00Z"/>
                <w:rFonts w:eastAsia="MS Mincho"/>
              </w:rPr>
            </w:pPr>
            <w:ins w:id="4031" w:author="R4-2120772" w:date="2021-11-15T15:14:00Z">
              <w:r>
                <w:rPr>
                  <w:rFonts w:eastAsia="MS Mincho"/>
                </w:rPr>
                <w:t>CDF percentile</w:t>
              </w:r>
            </w:ins>
          </w:p>
        </w:tc>
        <w:tc>
          <w:tcPr>
            <w:tcW w:w="1044" w:type="dxa"/>
            <w:vAlign w:val="center"/>
          </w:tcPr>
          <w:p w:rsidR="00C87AF8" w:rsidRDefault="00C87AF8" w:rsidP="00C87AF8">
            <w:pPr>
              <w:spacing w:after="120"/>
              <w:jc w:val="center"/>
              <w:rPr>
                <w:ins w:id="4032" w:author="R4-2120772" w:date="2021-11-15T15:14:00Z"/>
                <w:rFonts w:eastAsia="MS Mincho"/>
              </w:rPr>
            </w:pPr>
            <w:ins w:id="4033" w:author="R4-2120772" w:date="2021-11-15T15:14:00Z">
              <w:r>
                <w:rPr>
                  <w:rFonts w:eastAsia="MS Mincho"/>
                </w:rPr>
                <w:t>@5%</w:t>
              </w:r>
            </w:ins>
          </w:p>
        </w:tc>
        <w:tc>
          <w:tcPr>
            <w:tcW w:w="1045" w:type="dxa"/>
            <w:vAlign w:val="center"/>
          </w:tcPr>
          <w:p w:rsidR="00C87AF8" w:rsidRDefault="00C87AF8" w:rsidP="00C87AF8">
            <w:pPr>
              <w:spacing w:after="120"/>
              <w:jc w:val="center"/>
              <w:rPr>
                <w:ins w:id="4034" w:author="R4-2120772" w:date="2021-11-15T15:14:00Z"/>
                <w:rFonts w:eastAsia="MS Mincho"/>
              </w:rPr>
            </w:pPr>
            <w:ins w:id="4035" w:author="R4-2120772" w:date="2021-11-15T15:14:00Z">
              <w:r>
                <w:rPr>
                  <w:rFonts w:eastAsia="MS Mincho"/>
                </w:rPr>
                <w:t>@50%</w:t>
              </w:r>
            </w:ins>
          </w:p>
        </w:tc>
        <w:tc>
          <w:tcPr>
            <w:tcW w:w="1045" w:type="dxa"/>
            <w:vAlign w:val="center"/>
          </w:tcPr>
          <w:p w:rsidR="00C87AF8" w:rsidRDefault="00C87AF8" w:rsidP="00C87AF8">
            <w:pPr>
              <w:spacing w:after="120"/>
              <w:jc w:val="center"/>
              <w:rPr>
                <w:ins w:id="4036" w:author="R4-2120772" w:date="2021-11-15T15:14:00Z"/>
                <w:rFonts w:eastAsia="MS Mincho"/>
              </w:rPr>
            </w:pPr>
            <w:ins w:id="4037" w:author="R4-2120772" w:date="2021-11-15T15:14:00Z">
              <w:r>
                <w:rPr>
                  <w:rFonts w:eastAsia="MS Mincho"/>
                </w:rPr>
                <w:t>@95%</w:t>
              </w:r>
            </w:ins>
          </w:p>
        </w:tc>
        <w:tc>
          <w:tcPr>
            <w:tcW w:w="992" w:type="dxa"/>
            <w:vAlign w:val="center"/>
          </w:tcPr>
          <w:p w:rsidR="00C87AF8" w:rsidRDefault="00C87AF8" w:rsidP="00C87AF8">
            <w:pPr>
              <w:spacing w:after="120"/>
              <w:jc w:val="center"/>
              <w:rPr>
                <w:ins w:id="4038" w:author="R4-2120772" w:date="2021-11-15T15:14:00Z"/>
                <w:rFonts w:eastAsia="MS Mincho"/>
              </w:rPr>
            </w:pPr>
            <w:ins w:id="4039" w:author="R4-2120772" w:date="2021-11-15T15:14:00Z">
              <w:r>
                <w:rPr>
                  <w:rFonts w:eastAsia="MS Mincho"/>
                </w:rPr>
                <w:t>@5%</w:t>
              </w:r>
            </w:ins>
          </w:p>
        </w:tc>
        <w:tc>
          <w:tcPr>
            <w:tcW w:w="1012" w:type="dxa"/>
            <w:vAlign w:val="center"/>
          </w:tcPr>
          <w:p w:rsidR="00C87AF8" w:rsidRDefault="00C87AF8" w:rsidP="00C87AF8">
            <w:pPr>
              <w:spacing w:after="120"/>
              <w:jc w:val="center"/>
              <w:rPr>
                <w:ins w:id="4040" w:author="R4-2120772" w:date="2021-11-15T15:14:00Z"/>
                <w:rFonts w:eastAsia="MS Mincho"/>
              </w:rPr>
            </w:pPr>
            <w:ins w:id="4041" w:author="R4-2120772" w:date="2021-11-15T15:14:00Z">
              <w:r>
                <w:rPr>
                  <w:rFonts w:eastAsia="MS Mincho"/>
                </w:rPr>
                <w:t>@50%</w:t>
              </w:r>
            </w:ins>
          </w:p>
        </w:tc>
        <w:tc>
          <w:tcPr>
            <w:tcW w:w="980" w:type="dxa"/>
            <w:vAlign w:val="center"/>
          </w:tcPr>
          <w:p w:rsidR="00C87AF8" w:rsidRDefault="00C87AF8" w:rsidP="00C87AF8">
            <w:pPr>
              <w:spacing w:after="120"/>
              <w:jc w:val="center"/>
              <w:rPr>
                <w:ins w:id="4042" w:author="R4-2120772" w:date="2021-11-15T15:14:00Z"/>
                <w:rFonts w:eastAsia="MS Mincho"/>
              </w:rPr>
            </w:pPr>
            <w:ins w:id="4043" w:author="R4-2120772" w:date="2021-11-15T15:14:00Z">
              <w:r>
                <w:rPr>
                  <w:rFonts w:eastAsia="MS Mincho"/>
                </w:rPr>
                <w:t>@95%</w:t>
              </w:r>
            </w:ins>
          </w:p>
        </w:tc>
      </w:tr>
      <w:tr w:rsidR="00C87AF8" w:rsidTr="0087751E">
        <w:trPr>
          <w:trHeight w:val="300"/>
          <w:jc w:val="center"/>
          <w:ins w:id="4044" w:author="R4-2120772" w:date="2021-11-15T15:14:00Z"/>
        </w:trPr>
        <w:tc>
          <w:tcPr>
            <w:tcW w:w="1142" w:type="dxa"/>
            <w:vMerge w:val="restart"/>
            <w:noWrap/>
            <w:vAlign w:val="center"/>
          </w:tcPr>
          <w:p w:rsidR="00C87AF8" w:rsidRDefault="00C87AF8" w:rsidP="00C87AF8">
            <w:pPr>
              <w:spacing w:after="120"/>
              <w:jc w:val="center"/>
              <w:rPr>
                <w:ins w:id="4045" w:author="R4-2120772" w:date="2021-11-15T15:14:00Z"/>
                <w:rFonts w:eastAsia="MS Mincho"/>
              </w:rPr>
            </w:pPr>
            <w:ins w:id="4046" w:author="R4-2120772" w:date="2021-11-15T15:14:00Z">
              <w:r>
                <w:rPr>
                  <w:rFonts w:eastAsia="MS Mincho"/>
                </w:rPr>
                <w:t>LEO-600</w:t>
              </w:r>
            </w:ins>
          </w:p>
        </w:tc>
        <w:tc>
          <w:tcPr>
            <w:tcW w:w="1036" w:type="dxa"/>
            <w:noWrap/>
            <w:vAlign w:val="center"/>
          </w:tcPr>
          <w:p w:rsidR="00C87AF8" w:rsidRDefault="00C87AF8" w:rsidP="00C87AF8">
            <w:pPr>
              <w:spacing w:after="120"/>
              <w:jc w:val="center"/>
              <w:rPr>
                <w:ins w:id="4047" w:author="R4-2120772" w:date="2021-11-15T15:14:00Z"/>
                <w:rFonts w:eastAsia="MS Mincho"/>
              </w:rPr>
            </w:pPr>
            <w:ins w:id="4048" w:author="R4-2120772" w:date="2021-11-15T15:14:00Z">
              <w:r>
                <w:rPr>
                  <w:rFonts w:eastAsia="MS Mincho"/>
                </w:rPr>
                <w:t>Samsung</w:t>
              </w:r>
            </w:ins>
          </w:p>
        </w:tc>
        <w:tc>
          <w:tcPr>
            <w:tcW w:w="1044" w:type="dxa"/>
            <w:vAlign w:val="center"/>
          </w:tcPr>
          <w:p w:rsidR="00C87AF8" w:rsidRDefault="00C87AF8" w:rsidP="00C87AF8">
            <w:pPr>
              <w:spacing w:after="120"/>
              <w:jc w:val="center"/>
              <w:rPr>
                <w:ins w:id="4049" w:author="R4-2120772" w:date="2021-11-15T15:14:00Z"/>
                <w:rFonts w:eastAsia="MS Mincho"/>
              </w:rPr>
            </w:pPr>
            <w:ins w:id="4050" w:author="R4-2120772" w:date="2021-11-15T15:14:00Z">
              <w:r>
                <w:rPr>
                  <w:rFonts w:eastAsia="MS Mincho"/>
                </w:rPr>
                <w:t>118.57</w:t>
              </w:r>
            </w:ins>
          </w:p>
        </w:tc>
        <w:tc>
          <w:tcPr>
            <w:tcW w:w="1045" w:type="dxa"/>
            <w:vAlign w:val="center"/>
          </w:tcPr>
          <w:p w:rsidR="00C87AF8" w:rsidRDefault="00C87AF8" w:rsidP="00C87AF8">
            <w:pPr>
              <w:spacing w:after="120"/>
              <w:jc w:val="center"/>
              <w:rPr>
                <w:ins w:id="4051" w:author="R4-2120772" w:date="2021-11-15T15:14:00Z"/>
                <w:rFonts w:eastAsia="MS Mincho"/>
              </w:rPr>
            </w:pPr>
            <w:ins w:id="4052" w:author="R4-2120772" w:date="2021-11-15T15:14:00Z">
              <w:r>
                <w:rPr>
                  <w:rFonts w:eastAsia="MS Mincho"/>
                </w:rPr>
                <w:t>125.31</w:t>
              </w:r>
            </w:ins>
          </w:p>
        </w:tc>
        <w:tc>
          <w:tcPr>
            <w:tcW w:w="1045" w:type="dxa"/>
            <w:vAlign w:val="center"/>
          </w:tcPr>
          <w:p w:rsidR="00C87AF8" w:rsidRDefault="00C87AF8" w:rsidP="00C87AF8">
            <w:pPr>
              <w:spacing w:after="120"/>
              <w:jc w:val="center"/>
              <w:rPr>
                <w:ins w:id="4053" w:author="R4-2120772" w:date="2021-11-15T15:14:00Z"/>
                <w:rFonts w:eastAsia="MS Mincho"/>
              </w:rPr>
            </w:pPr>
            <w:ins w:id="4054" w:author="R4-2120772" w:date="2021-11-15T15:14:00Z">
              <w:r>
                <w:rPr>
                  <w:rFonts w:eastAsia="MS Mincho"/>
                </w:rPr>
                <w:t>132.31</w:t>
              </w:r>
            </w:ins>
          </w:p>
        </w:tc>
        <w:tc>
          <w:tcPr>
            <w:tcW w:w="992" w:type="dxa"/>
            <w:vAlign w:val="center"/>
          </w:tcPr>
          <w:p w:rsidR="00C87AF8" w:rsidRDefault="00C87AF8" w:rsidP="00C87AF8">
            <w:pPr>
              <w:spacing w:after="120"/>
              <w:jc w:val="center"/>
              <w:rPr>
                <w:ins w:id="4055" w:author="R4-2120772" w:date="2021-11-15T15:14:00Z"/>
                <w:rFonts w:eastAsia="MS Mincho"/>
              </w:rPr>
            </w:pPr>
            <w:ins w:id="4056" w:author="R4-2120772" w:date="2021-11-15T15:14:00Z">
              <w:r>
                <w:rPr>
                  <w:rFonts w:eastAsia="MS Mincho"/>
                </w:rPr>
                <w:t>-2.67</w:t>
              </w:r>
            </w:ins>
          </w:p>
        </w:tc>
        <w:tc>
          <w:tcPr>
            <w:tcW w:w="1012" w:type="dxa"/>
            <w:vAlign w:val="center"/>
          </w:tcPr>
          <w:p w:rsidR="00C87AF8" w:rsidRDefault="00C87AF8" w:rsidP="00C87AF8">
            <w:pPr>
              <w:spacing w:after="120"/>
              <w:jc w:val="center"/>
              <w:rPr>
                <w:ins w:id="4057" w:author="R4-2120772" w:date="2021-11-15T15:14:00Z"/>
                <w:rFonts w:eastAsia="MS Mincho"/>
              </w:rPr>
            </w:pPr>
            <w:ins w:id="4058" w:author="R4-2120772" w:date="2021-11-15T15:14:00Z">
              <w:r>
                <w:rPr>
                  <w:rFonts w:eastAsia="MS Mincho"/>
                </w:rPr>
                <w:t>-0.50</w:t>
              </w:r>
            </w:ins>
          </w:p>
        </w:tc>
        <w:tc>
          <w:tcPr>
            <w:tcW w:w="980" w:type="dxa"/>
            <w:vAlign w:val="center"/>
          </w:tcPr>
          <w:p w:rsidR="00C87AF8" w:rsidRDefault="00C87AF8" w:rsidP="00C87AF8">
            <w:pPr>
              <w:spacing w:after="120"/>
              <w:jc w:val="center"/>
              <w:rPr>
                <w:ins w:id="4059" w:author="R4-2120772" w:date="2021-11-15T15:14:00Z"/>
                <w:rFonts w:eastAsia="MS Mincho"/>
              </w:rPr>
            </w:pPr>
            <w:ins w:id="4060" w:author="R4-2120772" w:date="2021-11-15T15:14:00Z">
              <w:r>
                <w:rPr>
                  <w:rFonts w:eastAsia="MS Mincho"/>
                </w:rPr>
                <w:t>2.17</w:t>
              </w:r>
            </w:ins>
          </w:p>
        </w:tc>
      </w:tr>
      <w:tr w:rsidR="00C87AF8" w:rsidTr="0087751E">
        <w:trPr>
          <w:trHeight w:val="300"/>
          <w:jc w:val="center"/>
          <w:ins w:id="4061" w:author="R4-2120772" w:date="2021-11-15T15:14:00Z"/>
        </w:trPr>
        <w:tc>
          <w:tcPr>
            <w:tcW w:w="1142" w:type="dxa"/>
            <w:vMerge/>
            <w:vAlign w:val="center"/>
          </w:tcPr>
          <w:p w:rsidR="00C87AF8" w:rsidRDefault="00C87AF8" w:rsidP="00C87AF8">
            <w:pPr>
              <w:spacing w:after="120"/>
              <w:jc w:val="center"/>
              <w:rPr>
                <w:ins w:id="4062" w:author="R4-2120772" w:date="2021-11-15T15:14:00Z"/>
                <w:rFonts w:eastAsia="MS Mincho"/>
              </w:rPr>
            </w:pPr>
          </w:p>
        </w:tc>
        <w:tc>
          <w:tcPr>
            <w:tcW w:w="1036" w:type="dxa"/>
            <w:noWrap/>
            <w:vAlign w:val="center"/>
          </w:tcPr>
          <w:p w:rsidR="00C87AF8" w:rsidRDefault="00C87AF8" w:rsidP="00C87AF8">
            <w:pPr>
              <w:spacing w:after="120"/>
              <w:jc w:val="center"/>
              <w:rPr>
                <w:ins w:id="4063" w:author="R4-2120772" w:date="2021-11-15T15:14:00Z"/>
                <w:rFonts w:eastAsia="MS Mincho"/>
              </w:rPr>
            </w:pPr>
            <w:ins w:id="4064" w:author="R4-2120772" w:date="2021-11-15T15:14:00Z">
              <w:r>
                <w:rPr>
                  <w:rFonts w:eastAsia="MS Mincho"/>
                </w:rPr>
                <w:t>Qualcomm</w:t>
              </w:r>
            </w:ins>
          </w:p>
        </w:tc>
        <w:tc>
          <w:tcPr>
            <w:tcW w:w="1044" w:type="dxa"/>
            <w:vAlign w:val="center"/>
          </w:tcPr>
          <w:p w:rsidR="00C87AF8" w:rsidRDefault="00C87AF8" w:rsidP="00C87AF8">
            <w:pPr>
              <w:spacing w:after="120"/>
              <w:jc w:val="center"/>
              <w:rPr>
                <w:ins w:id="4065" w:author="R4-2120772" w:date="2021-11-15T15:14:00Z"/>
                <w:rFonts w:eastAsia="MS Mincho"/>
              </w:rPr>
            </w:pPr>
            <w:ins w:id="4066" w:author="R4-2120772" w:date="2021-11-15T15:14:00Z">
              <w:r>
                <w:rPr>
                  <w:rFonts w:eastAsia="MS Mincho"/>
                </w:rPr>
                <w:t>118.56</w:t>
              </w:r>
            </w:ins>
          </w:p>
        </w:tc>
        <w:tc>
          <w:tcPr>
            <w:tcW w:w="1045" w:type="dxa"/>
            <w:vAlign w:val="center"/>
          </w:tcPr>
          <w:p w:rsidR="00C87AF8" w:rsidRDefault="00C87AF8" w:rsidP="00C87AF8">
            <w:pPr>
              <w:spacing w:after="120"/>
              <w:jc w:val="center"/>
              <w:rPr>
                <w:ins w:id="4067" w:author="R4-2120772" w:date="2021-11-15T15:14:00Z"/>
                <w:rFonts w:eastAsia="MS Mincho"/>
              </w:rPr>
            </w:pPr>
            <w:ins w:id="4068" w:author="R4-2120772" w:date="2021-11-15T15:14:00Z">
              <w:r>
                <w:rPr>
                  <w:rFonts w:eastAsia="MS Mincho"/>
                </w:rPr>
                <w:t>125.21</w:t>
              </w:r>
            </w:ins>
          </w:p>
        </w:tc>
        <w:tc>
          <w:tcPr>
            <w:tcW w:w="1045" w:type="dxa"/>
            <w:vAlign w:val="center"/>
          </w:tcPr>
          <w:p w:rsidR="00C87AF8" w:rsidRDefault="00C87AF8" w:rsidP="00C87AF8">
            <w:pPr>
              <w:spacing w:after="120"/>
              <w:jc w:val="center"/>
              <w:rPr>
                <w:ins w:id="4069" w:author="R4-2120772" w:date="2021-11-15T15:14:00Z"/>
                <w:rFonts w:eastAsia="MS Mincho"/>
              </w:rPr>
            </w:pPr>
            <w:ins w:id="4070" w:author="R4-2120772" w:date="2021-11-15T15:14:00Z">
              <w:r>
                <w:rPr>
                  <w:rFonts w:eastAsia="MS Mincho"/>
                </w:rPr>
                <w:t>132.93</w:t>
              </w:r>
            </w:ins>
          </w:p>
        </w:tc>
        <w:tc>
          <w:tcPr>
            <w:tcW w:w="992" w:type="dxa"/>
            <w:vAlign w:val="center"/>
          </w:tcPr>
          <w:p w:rsidR="00C87AF8" w:rsidRDefault="00C87AF8" w:rsidP="00C87AF8">
            <w:pPr>
              <w:spacing w:after="120"/>
              <w:jc w:val="center"/>
              <w:rPr>
                <w:ins w:id="4071" w:author="R4-2120772" w:date="2021-11-15T15:14:00Z"/>
                <w:rFonts w:eastAsia="MS Mincho"/>
              </w:rPr>
            </w:pPr>
            <w:ins w:id="4072" w:author="R4-2120772" w:date="2021-11-15T15:14:00Z">
              <w:r>
                <w:rPr>
                  <w:rFonts w:eastAsia="MS Mincho"/>
                </w:rPr>
                <w:t>-2.94</w:t>
              </w:r>
            </w:ins>
          </w:p>
        </w:tc>
        <w:tc>
          <w:tcPr>
            <w:tcW w:w="1012" w:type="dxa"/>
            <w:vAlign w:val="center"/>
          </w:tcPr>
          <w:p w:rsidR="00C87AF8" w:rsidRDefault="00C87AF8" w:rsidP="00C87AF8">
            <w:pPr>
              <w:spacing w:after="120"/>
              <w:jc w:val="center"/>
              <w:rPr>
                <w:ins w:id="4073" w:author="R4-2120772" w:date="2021-11-15T15:14:00Z"/>
                <w:rFonts w:eastAsia="MS Mincho"/>
              </w:rPr>
            </w:pPr>
            <w:ins w:id="4074" w:author="R4-2120772" w:date="2021-11-15T15:14:00Z">
              <w:r>
                <w:rPr>
                  <w:rFonts w:eastAsia="MS Mincho"/>
                </w:rPr>
                <w:t>-0.84</w:t>
              </w:r>
            </w:ins>
          </w:p>
        </w:tc>
        <w:tc>
          <w:tcPr>
            <w:tcW w:w="980" w:type="dxa"/>
            <w:vAlign w:val="center"/>
          </w:tcPr>
          <w:p w:rsidR="00C87AF8" w:rsidRDefault="00C87AF8" w:rsidP="00C87AF8">
            <w:pPr>
              <w:spacing w:after="120"/>
              <w:jc w:val="center"/>
              <w:rPr>
                <w:ins w:id="4075" w:author="R4-2120772" w:date="2021-11-15T15:14:00Z"/>
                <w:rFonts w:eastAsia="MS Mincho"/>
              </w:rPr>
            </w:pPr>
            <w:ins w:id="4076" w:author="R4-2120772" w:date="2021-11-15T15:14:00Z">
              <w:r>
                <w:rPr>
                  <w:rFonts w:eastAsia="MS Mincho"/>
                </w:rPr>
                <w:t>2.12</w:t>
              </w:r>
            </w:ins>
          </w:p>
        </w:tc>
      </w:tr>
      <w:tr w:rsidR="00C87AF8" w:rsidTr="0087751E">
        <w:trPr>
          <w:trHeight w:val="300"/>
          <w:jc w:val="center"/>
          <w:ins w:id="4077" w:author="R4-2120772" w:date="2021-11-15T15:14:00Z"/>
        </w:trPr>
        <w:tc>
          <w:tcPr>
            <w:tcW w:w="1142" w:type="dxa"/>
            <w:vMerge/>
            <w:vAlign w:val="center"/>
          </w:tcPr>
          <w:p w:rsidR="00C87AF8" w:rsidRDefault="00C87AF8" w:rsidP="00C87AF8">
            <w:pPr>
              <w:spacing w:after="120"/>
              <w:jc w:val="center"/>
              <w:rPr>
                <w:ins w:id="4078" w:author="R4-2120772" w:date="2021-11-15T15:14:00Z"/>
                <w:rFonts w:eastAsia="MS Mincho"/>
              </w:rPr>
            </w:pPr>
          </w:p>
        </w:tc>
        <w:tc>
          <w:tcPr>
            <w:tcW w:w="1036" w:type="dxa"/>
            <w:noWrap/>
            <w:vAlign w:val="center"/>
          </w:tcPr>
          <w:p w:rsidR="00C87AF8" w:rsidRDefault="00C87AF8" w:rsidP="00C87AF8">
            <w:pPr>
              <w:spacing w:after="120"/>
              <w:jc w:val="center"/>
              <w:rPr>
                <w:ins w:id="4079" w:author="R4-2120772" w:date="2021-11-15T15:14:00Z"/>
                <w:rFonts w:eastAsia="MS Mincho"/>
              </w:rPr>
            </w:pPr>
            <w:ins w:id="4080" w:author="R4-2120772" w:date="2021-11-15T15:14:00Z">
              <w:r>
                <w:rPr>
                  <w:rFonts w:eastAsia="MS Mincho"/>
                </w:rPr>
                <w:t>CATT</w:t>
              </w:r>
            </w:ins>
          </w:p>
        </w:tc>
        <w:tc>
          <w:tcPr>
            <w:tcW w:w="1044" w:type="dxa"/>
            <w:noWrap/>
            <w:vAlign w:val="center"/>
          </w:tcPr>
          <w:p w:rsidR="00C87AF8" w:rsidRDefault="00C87AF8" w:rsidP="00C87AF8">
            <w:pPr>
              <w:spacing w:after="120"/>
              <w:jc w:val="center"/>
              <w:rPr>
                <w:ins w:id="4081" w:author="R4-2120772" w:date="2021-11-15T15:14:00Z"/>
                <w:rFonts w:eastAsia="MS Mincho"/>
              </w:rPr>
            </w:pPr>
            <w:ins w:id="4082" w:author="R4-2120772" w:date="2021-11-15T15:14:00Z">
              <w:r>
                <w:rPr>
                  <w:rFonts w:eastAsia="MS Mincho"/>
                </w:rPr>
                <w:t>118.94</w:t>
              </w:r>
            </w:ins>
          </w:p>
        </w:tc>
        <w:tc>
          <w:tcPr>
            <w:tcW w:w="1045" w:type="dxa"/>
            <w:noWrap/>
            <w:vAlign w:val="center"/>
          </w:tcPr>
          <w:p w:rsidR="00C87AF8" w:rsidRDefault="00C87AF8" w:rsidP="00C87AF8">
            <w:pPr>
              <w:spacing w:after="120"/>
              <w:jc w:val="center"/>
              <w:rPr>
                <w:ins w:id="4083" w:author="R4-2120772" w:date="2021-11-15T15:14:00Z"/>
                <w:rFonts w:eastAsia="MS Mincho"/>
              </w:rPr>
            </w:pPr>
            <w:ins w:id="4084" w:author="R4-2120772" w:date="2021-11-15T15:14:00Z">
              <w:r>
                <w:rPr>
                  <w:rFonts w:eastAsia="MS Mincho"/>
                </w:rPr>
                <w:t>125.50</w:t>
              </w:r>
            </w:ins>
          </w:p>
        </w:tc>
        <w:tc>
          <w:tcPr>
            <w:tcW w:w="1045" w:type="dxa"/>
            <w:noWrap/>
            <w:vAlign w:val="center"/>
          </w:tcPr>
          <w:p w:rsidR="00C87AF8" w:rsidRDefault="00C87AF8" w:rsidP="00C87AF8">
            <w:pPr>
              <w:spacing w:after="120"/>
              <w:jc w:val="center"/>
              <w:rPr>
                <w:ins w:id="4085" w:author="R4-2120772" w:date="2021-11-15T15:14:00Z"/>
                <w:rFonts w:eastAsia="MS Mincho"/>
              </w:rPr>
            </w:pPr>
            <w:ins w:id="4086" w:author="R4-2120772" w:date="2021-11-15T15:14:00Z">
              <w:r>
                <w:rPr>
                  <w:rFonts w:eastAsia="MS Mincho"/>
                </w:rPr>
                <w:t>132.25</w:t>
              </w:r>
            </w:ins>
          </w:p>
        </w:tc>
        <w:tc>
          <w:tcPr>
            <w:tcW w:w="992" w:type="dxa"/>
            <w:noWrap/>
            <w:vAlign w:val="center"/>
          </w:tcPr>
          <w:p w:rsidR="00C87AF8" w:rsidRDefault="00C87AF8" w:rsidP="00C87AF8">
            <w:pPr>
              <w:spacing w:after="120"/>
              <w:jc w:val="center"/>
              <w:rPr>
                <w:ins w:id="4087" w:author="R4-2120772" w:date="2021-11-15T15:14:00Z"/>
                <w:rFonts w:eastAsia="MS Mincho"/>
              </w:rPr>
            </w:pPr>
            <w:ins w:id="4088" w:author="R4-2120772" w:date="2021-11-15T15:14:00Z">
              <w:r>
                <w:rPr>
                  <w:rFonts w:eastAsia="MS Mincho"/>
                </w:rPr>
                <w:t>-2.51</w:t>
              </w:r>
            </w:ins>
          </w:p>
        </w:tc>
        <w:tc>
          <w:tcPr>
            <w:tcW w:w="1012" w:type="dxa"/>
            <w:noWrap/>
            <w:vAlign w:val="center"/>
          </w:tcPr>
          <w:p w:rsidR="00C87AF8" w:rsidRDefault="00C87AF8" w:rsidP="00C87AF8">
            <w:pPr>
              <w:spacing w:after="120"/>
              <w:jc w:val="center"/>
              <w:rPr>
                <w:ins w:id="4089" w:author="R4-2120772" w:date="2021-11-15T15:14:00Z"/>
                <w:rFonts w:eastAsia="MS Mincho"/>
              </w:rPr>
            </w:pPr>
            <w:ins w:id="4090" w:author="R4-2120772" w:date="2021-11-15T15:14:00Z">
              <w:r>
                <w:rPr>
                  <w:rFonts w:eastAsia="MS Mincho"/>
                </w:rPr>
                <w:t>-0.35</w:t>
              </w:r>
            </w:ins>
          </w:p>
        </w:tc>
        <w:tc>
          <w:tcPr>
            <w:tcW w:w="980" w:type="dxa"/>
            <w:noWrap/>
            <w:vAlign w:val="center"/>
          </w:tcPr>
          <w:p w:rsidR="00C87AF8" w:rsidRDefault="00C87AF8" w:rsidP="00C87AF8">
            <w:pPr>
              <w:spacing w:after="120"/>
              <w:jc w:val="center"/>
              <w:rPr>
                <w:ins w:id="4091" w:author="R4-2120772" w:date="2021-11-15T15:14:00Z"/>
                <w:rFonts w:eastAsia="MS Mincho"/>
              </w:rPr>
            </w:pPr>
            <w:ins w:id="4092" w:author="R4-2120772" w:date="2021-11-15T15:14:00Z">
              <w:r>
                <w:rPr>
                  <w:rFonts w:eastAsia="MS Mincho"/>
                </w:rPr>
                <w:t>2.25</w:t>
              </w:r>
            </w:ins>
          </w:p>
        </w:tc>
      </w:tr>
      <w:tr w:rsidR="00C87AF8" w:rsidTr="0087751E">
        <w:trPr>
          <w:trHeight w:val="300"/>
          <w:jc w:val="center"/>
          <w:ins w:id="4093" w:author="R4-2120772" w:date="2021-11-15T15:14:00Z"/>
        </w:trPr>
        <w:tc>
          <w:tcPr>
            <w:tcW w:w="1142" w:type="dxa"/>
            <w:vMerge/>
            <w:vAlign w:val="center"/>
          </w:tcPr>
          <w:p w:rsidR="00C87AF8" w:rsidRDefault="00C87AF8" w:rsidP="00C87AF8">
            <w:pPr>
              <w:spacing w:after="120"/>
              <w:jc w:val="center"/>
              <w:rPr>
                <w:ins w:id="4094" w:author="R4-2120772" w:date="2021-11-15T15:14:00Z"/>
                <w:rFonts w:eastAsia="MS Mincho"/>
              </w:rPr>
            </w:pPr>
          </w:p>
        </w:tc>
        <w:tc>
          <w:tcPr>
            <w:tcW w:w="1036" w:type="dxa"/>
            <w:noWrap/>
            <w:vAlign w:val="center"/>
          </w:tcPr>
          <w:p w:rsidR="00C87AF8" w:rsidRDefault="00C87AF8" w:rsidP="00C87AF8">
            <w:pPr>
              <w:spacing w:after="120"/>
              <w:jc w:val="center"/>
              <w:rPr>
                <w:ins w:id="4095" w:author="R4-2120772" w:date="2021-11-15T15:14:00Z"/>
                <w:rFonts w:eastAsia="MS Mincho"/>
              </w:rPr>
            </w:pPr>
            <w:ins w:id="4096" w:author="R4-2120772" w:date="2021-11-15T15:14:00Z">
              <w:r>
                <w:rPr>
                  <w:rFonts w:eastAsia="MS Mincho"/>
                </w:rPr>
                <w:t>THALES</w:t>
              </w:r>
            </w:ins>
          </w:p>
        </w:tc>
        <w:tc>
          <w:tcPr>
            <w:tcW w:w="1044" w:type="dxa"/>
            <w:noWrap/>
            <w:vAlign w:val="center"/>
          </w:tcPr>
          <w:p w:rsidR="00C87AF8" w:rsidRDefault="00C87AF8" w:rsidP="00C87AF8">
            <w:pPr>
              <w:spacing w:after="120"/>
              <w:jc w:val="center"/>
              <w:rPr>
                <w:ins w:id="4097" w:author="R4-2120772" w:date="2021-11-15T15:14:00Z"/>
                <w:rFonts w:eastAsia="MS Mincho"/>
              </w:rPr>
            </w:pPr>
            <w:ins w:id="4098" w:author="R4-2120772" w:date="2021-11-15T15:14:00Z">
              <w:r>
                <w:rPr>
                  <w:rFonts w:eastAsia="MS Mincho"/>
                </w:rPr>
                <w:t>119.00</w:t>
              </w:r>
            </w:ins>
          </w:p>
        </w:tc>
        <w:tc>
          <w:tcPr>
            <w:tcW w:w="1045" w:type="dxa"/>
            <w:noWrap/>
            <w:vAlign w:val="center"/>
          </w:tcPr>
          <w:p w:rsidR="00C87AF8" w:rsidRDefault="00C87AF8" w:rsidP="00C87AF8">
            <w:pPr>
              <w:spacing w:after="120"/>
              <w:jc w:val="center"/>
              <w:rPr>
                <w:ins w:id="4099" w:author="R4-2120772" w:date="2021-11-15T15:14:00Z"/>
                <w:rFonts w:eastAsia="MS Mincho"/>
              </w:rPr>
            </w:pPr>
            <w:ins w:id="4100" w:author="R4-2120772" w:date="2021-11-15T15:14:00Z">
              <w:r>
                <w:rPr>
                  <w:rFonts w:eastAsia="MS Mincho"/>
                </w:rPr>
                <w:t>125.67</w:t>
              </w:r>
            </w:ins>
          </w:p>
        </w:tc>
        <w:tc>
          <w:tcPr>
            <w:tcW w:w="1045" w:type="dxa"/>
            <w:noWrap/>
            <w:vAlign w:val="center"/>
          </w:tcPr>
          <w:p w:rsidR="00C87AF8" w:rsidRDefault="00C87AF8" w:rsidP="00C87AF8">
            <w:pPr>
              <w:spacing w:after="120"/>
              <w:jc w:val="center"/>
              <w:rPr>
                <w:ins w:id="4101" w:author="R4-2120772" w:date="2021-11-15T15:14:00Z"/>
                <w:rFonts w:eastAsia="MS Mincho"/>
              </w:rPr>
            </w:pPr>
            <w:ins w:id="4102" w:author="R4-2120772" w:date="2021-11-15T15:14:00Z">
              <w:r>
                <w:rPr>
                  <w:rFonts w:eastAsia="MS Mincho"/>
                </w:rPr>
                <w:t>132.50</w:t>
              </w:r>
            </w:ins>
          </w:p>
        </w:tc>
        <w:tc>
          <w:tcPr>
            <w:tcW w:w="992" w:type="dxa"/>
            <w:noWrap/>
            <w:vAlign w:val="center"/>
          </w:tcPr>
          <w:p w:rsidR="00C87AF8" w:rsidRDefault="00C87AF8" w:rsidP="00C87AF8">
            <w:pPr>
              <w:spacing w:after="120"/>
              <w:jc w:val="center"/>
              <w:rPr>
                <w:ins w:id="4103" w:author="R4-2120772" w:date="2021-11-15T15:14:00Z"/>
                <w:rFonts w:eastAsia="MS Mincho"/>
              </w:rPr>
            </w:pPr>
            <w:ins w:id="4104" w:author="R4-2120772" w:date="2021-11-15T15:14:00Z">
              <w:r>
                <w:rPr>
                  <w:rFonts w:eastAsia="MS Mincho"/>
                </w:rPr>
                <w:t>-3.93</w:t>
              </w:r>
            </w:ins>
          </w:p>
        </w:tc>
        <w:tc>
          <w:tcPr>
            <w:tcW w:w="1012" w:type="dxa"/>
            <w:noWrap/>
            <w:vAlign w:val="center"/>
          </w:tcPr>
          <w:p w:rsidR="00C87AF8" w:rsidRDefault="00C87AF8" w:rsidP="00C87AF8">
            <w:pPr>
              <w:spacing w:after="120"/>
              <w:jc w:val="center"/>
              <w:rPr>
                <w:ins w:id="4105" w:author="R4-2120772" w:date="2021-11-15T15:14:00Z"/>
                <w:rFonts w:eastAsia="MS Mincho"/>
              </w:rPr>
            </w:pPr>
            <w:ins w:id="4106" w:author="R4-2120772" w:date="2021-11-15T15:14:00Z">
              <w:r>
                <w:rPr>
                  <w:rFonts w:eastAsia="MS Mincho"/>
                </w:rPr>
                <w:t>-1.50</w:t>
              </w:r>
            </w:ins>
          </w:p>
        </w:tc>
        <w:tc>
          <w:tcPr>
            <w:tcW w:w="980" w:type="dxa"/>
            <w:noWrap/>
            <w:vAlign w:val="center"/>
          </w:tcPr>
          <w:p w:rsidR="00C87AF8" w:rsidRDefault="00C87AF8" w:rsidP="00C87AF8">
            <w:pPr>
              <w:spacing w:after="120"/>
              <w:jc w:val="center"/>
              <w:rPr>
                <w:ins w:id="4107" w:author="R4-2120772" w:date="2021-11-15T15:14:00Z"/>
                <w:rFonts w:eastAsia="MS Mincho"/>
              </w:rPr>
            </w:pPr>
            <w:ins w:id="4108" w:author="R4-2120772" w:date="2021-11-15T15:14:00Z">
              <w:r>
                <w:rPr>
                  <w:rFonts w:eastAsia="MS Mincho"/>
                </w:rPr>
                <w:t>2.13</w:t>
              </w:r>
            </w:ins>
          </w:p>
        </w:tc>
      </w:tr>
      <w:tr w:rsidR="00C87AF8" w:rsidTr="0087751E">
        <w:trPr>
          <w:trHeight w:val="300"/>
          <w:jc w:val="center"/>
          <w:ins w:id="4109" w:author="R4-2120772" w:date="2021-11-15T15:14:00Z"/>
        </w:trPr>
        <w:tc>
          <w:tcPr>
            <w:tcW w:w="1142" w:type="dxa"/>
            <w:vMerge/>
            <w:vAlign w:val="center"/>
          </w:tcPr>
          <w:p w:rsidR="00C87AF8" w:rsidRDefault="00C87AF8" w:rsidP="00C87AF8">
            <w:pPr>
              <w:spacing w:after="120"/>
              <w:jc w:val="center"/>
              <w:rPr>
                <w:ins w:id="4110" w:author="R4-2120772" w:date="2021-11-15T15:14:00Z"/>
                <w:rFonts w:eastAsia="MS Mincho"/>
              </w:rPr>
            </w:pPr>
          </w:p>
        </w:tc>
        <w:tc>
          <w:tcPr>
            <w:tcW w:w="1036" w:type="dxa"/>
            <w:noWrap/>
            <w:vAlign w:val="center"/>
          </w:tcPr>
          <w:p w:rsidR="00C87AF8" w:rsidRDefault="00C87AF8" w:rsidP="00C87AF8">
            <w:pPr>
              <w:spacing w:after="120"/>
              <w:jc w:val="center"/>
              <w:rPr>
                <w:ins w:id="4111" w:author="R4-2120772" w:date="2021-11-15T15:14:00Z"/>
                <w:rFonts w:eastAsia="MS Mincho"/>
              </w:rPr>
            </w:pPr>
            <w:ins w:id="4112" w:author="R4-2120772" w:date="2021-11-15T15:14:00Z">
              <w:r>
                <w:rPr>
                  <w:rFonts w:eastAsia="MS Mincho"/>
                </w:rPr>
                <w:t>Huawei</w:t>
              </w:r>
            </w:ins>
          </w:p>
        </w:tc>
        <w:tc>
          <w:tcPr>
            <w:tcW w:w="1044" w:type="dxa"/>
            <w:noWrap/>
            <w:vAlign w:val="center"/>
          </w:tcPr>
          <w:p w:rsidR="00C87AF8" w:rsidRDefault="00C87AF8" w:rsidP="00C87AF8">
            <w:pPr>
              <w:spacing w:after="120"/>
              <w:jc w:val="center"/>
              <w:rPr>
                <w:ins w:id="4113" w:author="R4-2120772" w:date="2021-11-15T15:14:00Z"/>
                <w:rFonts w:eastAsia="MS Mincho"/>
              </w:rPr>
            </w:pPr>
            <w:ins w:id="4114" w:author="R4-2120772" w:date="2021-11-15T15:14:00Z">
              <w:r>
                <w:rPr>
                  <w:rFonts w:eastAsia="MS Mincho"/>
                </w:rPr>
                <w:t>120.16</w:t>
              </w:r>
            </w:ins>
          </w:p>
        </w:tc>
        <w:tc>
          <w:tcPr>
            <w:tcW w:w="1045" w:type="dxa"/>
            <w:noWrap/>
            <w:vAlign w:val="center"/>
          </w:tcPr>
          <w:p w:rsidR="00C87AF8" w:rsidRDefault="00C87AF8" w:rsidP="00C87AF8">
            <w:pPr>
              <w:spacing w:after="120"/>
              <w:jc w:val="center"/>
              <w:rPr>
                <w:ins w:id="4115" w:author="R4-2120772" w:date="2021-11-15T15:14:00Z"/>
                <w:rFonts w:eastAsia="MS Mincho"/>
              </w:rPr>
            </w:pPr>
            <w:ins w:id="4116" w:author="R4-2120772" w:date="2021-11-15T15:14:00Z">
              <w:r>
                <w:rPr>
                  <w:rFonts w:eastAsia="MS Mincho"/>
                </w:rPr>
                <w:t>125.74</w:t>
              </w:r>
            </w:ins>
          </w:p>
        </w:tc>
        <w:tc>
          <w:tcPr>
            <w:tcW w:w="1045" w:type="dxa"/>
            <w:noWrap/>
            <w:vAlign w:val="center"/>
          </w:tcPr>
          <w:p w:rsidR="00C87AF8" w:rsidRDefault="00C87AF8" w:rsidP="00C87AF8">
            <w:pPr>
              <w:spacing w:after="120"/>
              <w:jc w:val="center"/>
              <w:rPr>
                <w:ins w:id="4117" w:author="R4-2120772" w:date="2021-11-15T15:14:00Z"/>
                <w:rFonts w:eastAsia="MS Mincho"/>
              </w:rPr>
            </w:pPr>
            <w:ins w:id="4118" w:author="R4-2120772" w:date="2021-11-15T15:14:00Z">
              <w:r>
                <w:rPr>
                  <w:rFonts w:eastAsia="MS Mincho"/>
                </w:rPr>
                <w:t>131.63</w:t>
              </w:r>
            </w:ins>
          </w:p>
        </w:tc>
        <w:tc>
          <w:tcPr>
            <w:tcW w:w="992" w:type="dxa"/>
            <w:noWrap/>
            <w:vAlign w:val="center"/>
          </w:tcPr>
          <w:p w:rsidR="00C87AF8" w:rsidRDefault="00C87AF8" w:rsidP="00C87AF8">
            <w:pPr>
              <w:spacing w:after="120"/>
              <w:jc w:val="center"/>
              <w:rPr>
                <w:ins w:id="4119" w:author="R4-2120772" w:date="2021-11-15T15:14:00Z"/>
                <w:rFonts w:eastAsia="MS Mincho"/>
              </w:rPr>
            </w:pPr>
            <w:ins w:id="4120" w:author="R4-2120772" w:date="2021-11-15T15:14:00Z">
              <w:r>
                <w:rPr>
                  <w:rFonts w:eastAsia="MS Mincho"/>
                </w:rPr>
                <w:t>1.80</w:t>
              </w:r>
            </w:ins>
          </w:p>
        </w:tc>
        <w:tc>
          <w:tcPr>
            <w:tcW w:w="1012" w:type="dxa"/>
            <w:noWrap/>
            <w:vAlign w:val="center"/>
          </w:tcPr>
          <w:p w:rsidR="00C87AF8" w:rsidRDefault="00C87AF8" w:rsidP="00C87AF8">
            <w:pPr>
              <w:spacing w:after="120"/>
              <w:jc w:val="center"/>
              <w:rPr>
                <w:ins w:id="4121" w:author="R4-2120772" w:date="2021-11-15T15:14:00Z"/>
                <w:rFonts w:eastAsia="MS Mincho"/>
              </w:rPr>
            </w:pPr>
            <w:ins w:id="4122" w:author="R4-2120772" w:date="2021-11-15T15:14:00Z">
              <w:r>
                <w:rPr>
                  <w:rFonts w:eastAsia="MS Mincho"/>
                </w:rPr>
                <w:t>9.01</w:t>
              </w:r>
            </w:ins>
          </w:p>
        </w:tc>
        <w:tc>
          <w:tcPr>
            <w:tcW w:w="980" w:type="dxa"/>
            <w:noWrap/>
            <w:vAlign w:val="center"/>
          </w:tcPr>
          <w:p w:rsidR="00C87AF8" w:rsidRDefault="00C87AF8" w:rsidP="00C87AF8">
            <w:pPr>
              <w:spacing w:after="120"/>
              <w:jc w:val="center"/>
              <w:rPr>
                <w:ins w:id="4123" w:author="R4-2120772" w:date="2021-11-15T15:14:00Z"/>
                <w:rFonts w:eastAsia="MS Mincho"/>
              </w:rPr>
            </w:pPr>
            <w:ins w:id="4124" w:author="R4-2120772" w:date="2021-11-15T15:14:00Z">
              <w:r>
                <w:rPr>
                  <w:rFonts w:eastAsia="MS Mincho"/>
                </w:rPr>
                <w:t>15.14</w:t>
              </w:r>
            </w:ins>
          </w:p>
        </w:tc>
      </w:tr>
      <w:tr w:rsidR="00C87AF8" w:rsidTr="0087751E">
        <w:trPr>
          <w:trHeight w:val="300"/>
          <w:jc w:val="center"/>
          <w:ins w:id="4125" w:author="R4-2120772" w:date="2021-11-15T15:14:00Z"/>
        </w:trPr>
        <w:tc>
          <w:tcPr>
            <w:tcW w:w="1142" w:type="dxa"/>
            <w:vMerge/>
            <w:vAlign w:val="center"/>
          </w:tcPr>
          <w:p w:rsidR="00C87AF8" w:rsidRDefault="00C87AF8" w:rsidP="00C87AF8">
            <w:pPr>
              <w:spacing w:after="120"/>
              <w:jc w:val="center"/>
              <w:rPr>
                <w:ins w:id="4126" w:author="R4-2120772" w:date="2021-11-15T15:14:00Z"/>
                <w:rFonts w:eastAsia="MS Mincho"/>
              </w:rPr>
            </w:pPr>
          </w:p>
        </w:tc>
        <w:tc>
          <w:tcPr>
            <w:tcW w:w="1036" w:type="dxa"/>
            <w:noWrap/>
            <w:vAlign w:val="center"/>
          </w:tcPr>
          <w:p w:rsidR="00C87AF8" w:rsidRDefault="00C87AF8" w:rsidP="00C87AF8">
            <w:pPr>
              <w:spacing w:after="120"/>
              <w:jc w:val="center"/>
              <w:rPr>
                <w:ins w:id="4127" w:author="R4-2120772" w:date="2021-11-15T15:14:00Z"/>
                <w:rFonts w:eastAsia="MS Mincho"/>
              </w:rPr>
            </w:pPr>
            <w:ins w:id="4128" w:author="R4-2120772" w:date="2021-11-15T15:14:00Z">
              <w:r>
                <w:rPr>
                  <w:rFonts w:eastAsia="MS Mincho"/>
                </w:rPr>
                <w:t>Xiaomi</w:t>
              </w:r>
            </w:ins>
          </w:p>
        </w:tc>
        <w:tc>
          <w:tcPr>
            <w:tcW w:w="1044" w:type="dxa"/>
            <w:noWrap/>
            <w:vAlign w:val="center"/>
          </w:tcPr>
          <w:p w:rsidR="00C87AF8" w:rsidRDefault="00C87AF8" w:rsidP="00C87AF8">
            <w:pPr>
              <w:spacing w:after="120"/>
              <w:jc w:val="center"/>
              <w:rPr>
                <w:ins w:id="4129" w:author="R4-2120772" w:date="2021-11-15T15:14:00Z"/>
                <w:rFonts w:eastAsia="MS Mincho"/>
              </w:rPr>
            </w:pPr>
            <w:ins w:id="4130" w:author="R4-2120772" w:date="2021-11-15T15:14:00Z">
              <w:r>
                <w:rPr>
                  <w:rFonts w:eastAsia="MS Mincho"/>
                </w:rPr>
                <w:t>119.19</w:t>
              </w:r>
            </w:ins>
          </w:p>
        </w:tc>
        <w:tc>
          <w:tcPr>
            <w:tcW w:w="1045" w:type="dxa"/>
            <w:noWrap/>
            <w:vAlign w:val="center"/>
          </w:tcPr>
          <w:p w:rsidR="00C87AF8" w:rsidRDefault="00C87AF8" w:rsidP="00C87AF8">
            <w:pPr>
              <w:spacing w:after="120"/>
              <w:jc w:val="center"/>
              <w:rPr>
                <w:ins w:id="4131" w:author="R4-2120772" w:date="2021-11-15T15:14:00Z"/>
                <w:rFonts w:eastAsia="MS Mincho"/>
              </w:rPr>
            </w:pPr>
            <w:ins w:id="4132" w:author="R4-2120772" w:date="2021-11-15T15:14:00Z">
              <w:r>
                <w:rPr>
                  <w:rFonts w:eastAsia="MS Mincho"/>
                </w:rPr>
                <w:t>125.45</w:t>
              </w:r>
            </w:ins>
          </w:p>
        </w:tc>
        <w:tc>
          <w:tcPr>
            <w:tcW w:w="1045" w:type="dxa"/>
            <w:noWrap/>
            <w:vAlign w:val="center"/>
          </w:tcPr>
          <w:p w:rsidR="00C87AF8" w:rsidRDefault="00C87AF8" w:rsidP="00C87AF8">
            <w:pPr>
              <w:spacing w:after="120"/>
              <w:jc w:val="center"/>
              <w:rPr>
                <w:ins w:id="4133" w:author="R4-2120772" w:date="2021-11-15T15:14:00Z"/>
                <w:rFonts w:eastAsia="MS Mincho"/>
              </w:rPr>
            </w:pPr>
            <w:ins w:id="4134" w:author="R4-2120772" w:date="2021-11-15T15:14:00Z">
              <w:r>
                <w:rPr>
                  <w:rFonts w:eastAsia="MS Mincho"/>
                </w:rPr>
                <w:t>132.56</w:t>
              </w:r>
            </w:ins>
          </w:p>
        </w:tc>
        <w:tc>
          <w:tcPr>
            <w:tcW w:w="992" w:type="dxa"/>
            <w:noWrap/>
            <w:vAlign w:val="center"/>
          </w:tcPr>
          <w:p w:rsidR="00C87AF8" w:rsidRDefault="00C87AF8" w:rsidP="00C87AF8">
            <w:pPr>
              <w:spacing w:after="120"/>
              <w:jc w:val="center"/>
              <w:rPr>
                <w:ins w:id="4135" w:author="R4-2120772" w:date="2021-11-15T15:14:00Z"/>
                <w:rFonts w:eastAsia="MS Mincho"/>
              </w:rPr>
            </w:pPr>
            <w:ins w:id="4136" w:author="R4-2120772" w:date="2021-11-15T15:14:00Z">
              <w:r>
                <w:rPr>
                  <w:rFonts w:eastAsia="MS Mincho"/>
                </w:rPr>
                <w:t>-2.69</w:t>
              </w:r>
            </w:ins>
          </w:p>
        </w:tc>
        <w:tc>
          <w:tcPr>
            <w:tcW w:w="1012" w:type="dxa"/>
            <w:noWrap/>
            <w:vAlign w:val="center"/>
          </w:tcPr>
          <w:p w:rsidR="00C87AF8" w:rsidRDefault="00C87AF8" w:rsidP="00C87AF8">
            <w:pPr>
              <w:spacing w:after="120"/>
              <w:jc w:val="center"/>
              <w:rPr>
                <w:ins w:id="4137" w:author="R4-2120772" w:date="2021-11-15T15:14:00Z"/>
                <w:rFonts w:eastAsia="MS Mincho"/>
              </w:rPr>
            </w:pPr>
            <w:ins w:id="4138" w:author="R4-2120772" w:date="2021-11-15T15:14:00Z">
              <w:r>
                <w:rPr>
                  <w:rFonts w:eastAsia="MS Mincho"/>
                </w:rPr>
                <w:t>-0.79</w:t>
              </w:r>
            </w:ins>
          </w:p>
        </w:tc>
        <w:tc>
          <w:tcPr>
            <w:tcW w:w="980" w:type="dxa"/>
            <w:noWrap/>
            <w:vAlign w:val="center"/>
          </w:tcPr>
          <w:p w:rsidR="00C87AF8" w:rsidRDefault="00C87AF8" w:rsidP="00C87AF8">
            <w:pPr>
              <w:spacing w:after="120"/>
              <w:jc w:val="center"/>
              <w:rPr>
                <w:ins w:id="4139" w:author="R4-2120772" w:date="2021-11-15T15:14:00Z"/>
                <w:rFonts w:eastAsia="MS Mincho"/>
              </w:rPr>
            </w:pPr>
            <w:ins w:id="4140" w:author="R4-2120772" w:date="2021-11-15T15:14:00Z">
              <w:r>
                <w:rPr>
                  <w:rFonts w:eastAsia="MS Mincho"/>
                </w:rPr>
                <w:t>1.57</w:t>
              </w:r>
            </w:ins>
          </w:p>
        </w:tc>
      </w:tr>
      <w:tr w:rsidR="00C87AF8" w:rsidTr="0087751E">
        <w:trPr>
          <w:trHeight w:val="300"/>
          <w:jc w:val="center"/>
          <w:ins w:id="4141" w:author="R4-2120772" w:date="2021-11-15T15:14:00Z"/>
        </w:trPr>
        <w:tc>
          <w:tcPr>
            <w:tcW w:w="1142" w:type="dxa"/>
            <w:vMerge/>
            <w:vAlign w:val="center"/>
          </w:tcPr>
          <w:p w:rsidR="00C87AF8" w:rsidRDefault="00C87AF8" w:rsidP="00C87AF8">
            <w:pPr>
              <w:spacing w:after="120"/>
              <w:jc w:val="center"/>
              <w:rPr>
                <w:ins w:id="4142" w:author="R4-2120772" w:date="2021-11-15T15:14:00Z"/>
                <w:rFonts w:eastAsia="MS Mincho"/>
              </w:rPr>
            </w:pPr>
          </w:p>
        </w:tc>
        <w:tc>
          <w:tcPr>
            <w:tcW w:w="1036" w:type="dxa"/>
            <w:noWrap/>
            <w:vAlign w:val="center"/>
          </w:tcPr>
          <w:p w:rsidR="00C87AF8" w:rsidRDefault="00C87AF8" w:rsidP="00C87AF8">
            <w:pPr>
              <w:spacing w:after="120"/>
              <w:jc w:val="center"/>
              <w:rPr>
                <w:ins w:id="4143" w:author="R4-2120772" w:date="2021-11-15T15:14:00Z"/>
                <w:rFonts w:eastAsia="MS Mincho"/>
              </w:rPr>
            </w:pPr>
            <w:ins w:id="4144" w:author="R4-2120772" w:date="2021-11-15T15:14:00Z">
              <w:r>
                <w:rPr>
                  <w:rFonts w:eastAsia="MS Mincho"/>
                </w:rPr>
                <w:t>ZTE</w:t>
              </w:r>
            </w:ins>
          </w:p>
        </w:tc>
        <w:tc>
          <w:tcPr>
            <w:tcW w:w="1044" w:type="dxa"/>
            <w:vAlign w:val="center"/>
          </w:tcPr>
          <w:p w:rsidR="00C87AF8" w:rsidRDefault="00C87AF8" w:rsidP="00C87AF8">
            <w:pPr>
              <w:spacing w:after="120"/>
              <w:jc w:val="center"/>
              <w:rPr>
                <w:ins w:id="4145" w:author="R4-2120772" w:date="2021-11-15T15:14:00Z"/>
                <w:rFonts w:eastAsia="MS Mincho"/>
              </w:rPr>
            </w:pPr>
            <w:ins w:id="4146" w:author="R4-2120772" w:date="2021-11-15T15:14:00Z">
              <w:r>
                <w:rPr>
                  <w:rFonts w:eastAsia="MS Mincho"/>
                </w:rPr>
                <w:t>118.90</w:t>
              </w:r>
            </w:ins>
          </w:p>
        </w:tc>
        <w:tc>
          <w:tcPr>
            <w:tcW w:w="1045" w:type="dxa"/>
            <w:vAlign w:val="center"/>
          </w:tcPr>
          <w:p w:rsidR="00C87AF8" w:rsidRDefault="00C87AF8" w:rsidP="00C87AF8">
            <w:pPr>
              <w:spacing w:after="120"/>
              <w:jc w:val="center"/>
              <w:rPr>
                <w:ins w:id="4147" w:author="R4-2120772" w:date="2021-11-15T15:14:00Z"/>
                <w:rFonts w:eastAsia="MS Mincho"/>
              </w:rPr>
            </w:pPr>
            <w:ins w:id="4148" w:author="R4-2120772" w:date="2021-11-15T15:14:00Z">
              <w:r>
                <w:rPr>
                  <w:rFonts w:eastAsia="MS Mincho"/>
                </w:rPr>
                <w:t>125.58</w:t>
              </w:r>
            </w:ins>
          </w:p>
        </w:tc>
        <w:tc>
          <w:tcPr>
            <w:tcW w:w="1045" w:type="dxa"/>
            <w:vAlign w:val="center"/>
          </w:tcPr>
          <w:p w:rsidR="00C87AF8" w:rsidRDefault="00C87AF8" w:rsidP="00C87AF8">
            <w:pPr>
              <w:spacing w:after="120"/>
              <w:jc w:val="center"/>
              <w:rPr>
                <w:ins w:id="4149" w:author="R4-2120772" w:date="2021-11-15T15:14:00Z"/>
                <w:rFonts w:eastAsia="MS Mincho"/>
              </w:rPr>
            </w:pPr>
            <w:ins w:id="4150" w:author="R4-2120772" w:date="2021-11-15T15:14:00Z">
              <w:r>
                <w:rPr>
                  <w:rFonts w:eastAsia="MS Mincho"/>
                </w:rPr>
                <w:t>132.40</w:t>
              </w:r>
            </w:ins>
          </w:p>
        </w:tc>
        <w:tc>
          <w:tcPr>
            <w:tcW w:w="992" w:type="dxa"/>
            <w:vAlign w:val="center"/>
          </w:tcPr>
          <w:p w:rsidR="00C87AF8" w:rsidRDefault="00C87AF8" w:rsidP="00C87AF8">
            <w:pPr>
              <w:spacing w:after="120"/>
              <w:jc w:val="center"/>
              <w:rPr>
                <w:ins w:id="4151" w:author="R4-2120772" w:date="2021-11-15T15:14:00Z"/>
                <w:rFonts w:eastAsia="MS Mincho"/>
              </w:rPr>
            </w:pPr>
            <w:ins w:id="4152" w:author="R4-2120772" w:date="2021-11-15T15:14:00Z">
              <w:r>
                <w:rPr>
                  <w:rFonts w:eastAsia="MS Mincho"/>
                </w:rPr>
                <w:t>-3.05</w:t>
              </w:r>
            </w:ins>
          </w:p>
        </w:tc>
        <w:tc>
          <w:tcPr>
            <w:tcW w:w="1012" w:type="dxa"/>
            <w:vAlign w:val="center"/>
          </w:tcPr>
          <w:p w:rsidR="00C87AF8" w:rsidRDefault="00C87AF8" w:rsidP="00C87AF8">
            <w:pPr>
              <w:spacing w:after="120"/>
              <w:jc w:val="center"/>
              <w:rPr>
                <w:ins w:id="4153" w:author="R4-2120772" w:date="2021-11-15T15:14:00Z"/>
                <w:rFonts w:eastAsia="MS Mincho"/>
              </w:rPr>
            </w:pPr>
            <w:ins w:id="4154" w:author="R4-2120772" w:date="2021-11-15T15:14:00Z">
              <w:r>
                <w:rPr>
                  <w:rFonts w:eastAsia="MS Mincho"/>
                </w:rPr>
                <w:t>-0.61</w:t>
              </w:r>
            </w:ins>
          </w:p>
        </w:tc>
        <w:tc>
          <w:tcPr>
            <w:tcW w:w="980" w:type="dxa"/>
            <w:vAlign w:val="center"/>
          </w:tcPr>
          <w:p w:rsidR="00C87AF8" w:rsidRDefault="00C87AF8" w:rsidP="00C87AF8">
            <w:pPr>
              <w:spacing w:after="120"/>
              <w:jc w:val="center"/>
              <w:rPr>
                <w:ins w:id="4155" w:author="R4-2120772" w:date="2021-11-15T15:14:00Z"/>
                <w:rFonts w:eastAsia="MS Mincho"/>
              </w:rPr>
            </w:pPr>
            <w:ins w:id="4156" w:author="R4-2120772" w:date="2021-11-15T15:14:00Z">
              <w:r>
                <w:rPr>
                  <w:rFonts w:eastAsia="MS Mincho"/>
                </w:rPr>
                <w:t>3.37</w:t>
              </w:r>
            </w:ins>
          </w:p>
        </w:tc>
      </w:tr>
      <w:tr w:rsidR="00C87AF8" w:rsidTr="0087751E">
        <w:trPr>
          <w:trHeight w:val="300"/>
          <w:jc w:val="center"/>
          <w:ins w:id="4157" w:author="R4-2120772" w:date="2021-11-15T15:14:00Z"/>
        </w:trPr>
        <w:tc>
          <w:tcPr>
            <w:tcW w:w="1142" w:type="dxa"/>
            <w:vMerge/>
            <w:vAlign w:val="center"/>
          </w:tcPr>
          <w:p w:rsidR="00C87AF8" w:rsidRDefault="00C87AF8" w:rsidP="00C87AF8">
            <w:pPr>
              <w:spacing w:after="120"/>
              <w:jc w:val="center"/>
              <w:rPr>
                <w:ins w:id="4158" w:author="R4-2120772" w:date="2021-11-15T15:14:00Z"/>
                <w:rFonts w:eastAsia="MS Mincho"/>
              </w:rPr>
            </w:pPr>
          </w:p>
        </w:tc>
        <w:tc>
          <w:tcPr>
            <w:tcW w:w="1036" w:type="dxa"/>
            <w:noWrap/>
            <w:vAlign w:val="center"/>
          </w:tcPr>
          <w:p w:rsidR="00C87AF8" w:rsidRDefault="00C87AF8" w:rsidP="00C87AF8">
            <w:pPr>
              <w:spacing w:after="120"/>
              <w:jc w:val="center"/>
              <w:rPr>
                <w:ins w:id="4159" w:author="R4-2120772" w:date="2021-11-15T15:14:00Z"/>
                <w:rFonts w:eastAsia="MS Mincho"/>
              </w:rPr>
            </w:pPr>
            <w:ins w:id="4160" w:author="R4-2120772" w:date="2021-11-15T15:14:00Z">
              <w:r>
                <w:rPr>
                  <w:rFonts w:eastAsia="MS Mincho"/>
                </w:rPr>
                <w:t>Ericsson</w:t>
              </w:r>
            </w:ins>
          </w:p>
        </w:tc>
        <w:tc>
          <w:tcPr>
            <w:tcW w:w="1044" w:type="dxa"/>
            <w:vAlign w:val="center"/>
          </w:tcPr>
          <w:p w:rsidR="00C87AF8" w:rsidRDefault="00C87AF8" w:rsidP="00C87AF8">
            <w:pPr>
              <w:spacing w:after="120"/>
              <w:jc w:val="center"/>
              <w:rPr>
                <w:ins w:id="4161" w:author="R4-2120772" w:date="2021-11-15T15:14:00Z"/>
                <w:rFonts w:eastAsia="MS Mincho"/>
              </w:rPr>
            </w:pPr>
            <w:ins w:id="4162" w:author="R4-2120772" w:date="2021-11-15T15:14:00Z">
              <w:r>
                <w:rPr>
                  <w:rFonts w:eastAsia="MS Mincho"/>
                </w:rPr>
                <w:t>-</w:t>
              </w:r>
            </w:ins>
          </w:p>
        </w:tc>
        <w:tc>
          <w:tcPr>
            <w:tcW w:w="1045" w:type="dxa"/>
            <w:vAlign w:val="center"/>
          </w:tcPr>
          <w:p w:rsidR="00C87AF8" w:rsidRDefault="00C87AF8" w:rsidP="00C87AF8">
            <w:pPr>
              <w:spacing w:after="120"/>
              <w:jc w:val="center"/>
              <w:rPr>
                <w:ins w:id="4163" w:author="R4-2120772" w:date="2021-11-15T15:14:00Z"/>
                <w:rFonts w:eastAsia="MS Mincho"/>
              </w:rPr>
            </w:pPr>
            <w:ins w:id="4164" w:author="R4-2120772" w:date="2021-11-15T15:14:00Z">
              <w:r>
                <w:rPr>
                  <w:rFonts w:eastAsia="MS Mincho"/>
                </w:rPr>
                <w:t>-</w:t>
              </w:r>
            </w:ins>
          </w:p>
        </w:tc>
        <w:tc>
          <w:tcPr>
            <w:tcW w:w="1045" w:type="dxa"/>
            <w:vAlign w:val="center"/>
          </w:tcPr>
          <w:p w:rsidR="00C87AF8" w:rsidRDefault="00C87AF8" w:rsidP="00C87AF8">
            <w:pPr>
              <w:spacing w:after="120"/>
              <w:jc w:val="center"/>
              <w:rPr>
                <w:ins w:id="4165" w:author="R4-2120772" w:date="2021-11-15T15:14:00Z"/>
                <w:rFonts w:eastAsia="MS Mincho"/>
              </w:rPr>
            </w:pPr>
            <w:ins w:id="4166" w:author="R4-2120772" w:date="2021-11-15T15:14:00Z">
              <w:r>
                <w:rPr>
                  <w:rFonts w:eastAsia="MS Mincho"/>
                </w:rPr>
                <w:t>-</w:t>
              </w:r>
            </w:ins>
          </w:p>
        </w:tc>
        <w:tc>
          <w:tcPr>
            <w:tcW w:w="992" w:type="dxa"/>
            <w:vAlign w:val="center"/>
          </w:tcPr>
          <w:p w:rsidR="00C87AF8" w:rsidRDefault="00C87AF8" w:rsidP="00C87AF8">
            <w:pPr>
              <w:spacing w:after="120"/>
              <w:jc w:val="center"/>
              <w:rPr>
                <w:ins w:id="4167" w:author="R4-2120772" w:date="2021-11-15T15:14:00Z"/>
                <w:rFonts w:eastAsia="MS Mincho"/>
              </w:rPr>
            </w:pPr>
            <w:ins w:id="4168" w:author="R4-2120772" w:date="2021-11-15T15:14:00Z">
              <w:r>
                <w:rPr>
                  <w:rFonts w:eastAsia="MS Mincho"/>
                </w:rPr>
                <w:t>-3.66</w:t>
              </w:r>
            </w:ins>
          </w:p>
        </w:tc>
        <w:tc>
          <w:tcPr>
            <w:tcW w:w="1012" w:type="dxa"/>
            <w:vAlign w:val="center"/>
          </w:tcPr>
          <w:p w:rsidR="00C87AF8" w:rsidRDefault="00C87AF8" w:rsidP="00C87AF8">
            <w:pPr>
              <w:spacing w:after="120"/>
              <w:jc w:val="center"/>
              <w:rPr>
                <w:ins w:id="4169" w:author="R4-2120772" w:date="2021-11-15T15:14:00Z"/>
                <w:rFonts w:eastAsia="MS Mincho"/>
              </w:rPr>
            </w:pPr>
            <w:ins w:id="4170" w:author="R4-2120772" w:date="2021-11-15T15:14:00Z">
              <w:r>
                <w:rPr>
                  <w:rFonts w:eastAsia="MS Mincho"/>
                </w:rPr>
                <w:t>4.92</w:t>
              </w:r>
            </w:ins>
          </w:p>
        </w:tc>
        <w:tc>
          <w:tcPr>
            <w:tcW w:w="980" w:type="dxa"/>
            <w:vAlign w:val="center"/>
          </w:tcPr>
          <w:p w:rsidR="00C87AF8" w:rsidRDefault="00C87AF8" w:rsidP="00C87AF8">
            <w:pPr>
              <w:spacing w:after="120"/>
              <w:jc w:val="center"/>
              <w:rPr>
                <w:ins w:id="4171" w:author="R4-2120772" w:date="2021-11-15T15:14:00Z"/>
                <w:rFonts w:eastAsia="MS Mincho"/>
              </w:rPr>
            </w:pPr>
            <w:ins w:id="4172" w:author="R4-2120772" w:date="2021-11-15T15:14:00Z">
              <w:r>
                <w:rPr>
                  <w:rFonts w:eastAsia="MS Mincho"/>
                </w:rPr>
                <w:t>13.77</w:t>
              </w:r>
            </w:ins>
          </w:p>
        </w:tc>
      </w:tr>
      <w:tr w:rsidR="00C87AF8" w:rsidTr="0087751E">
        <w:trPr>
          <w:trHeight w:val="300"/>
          <w:jc w:val="center"/>
          <w:ins w:id="4173" w:author="R4-2120772" w:date="2021-11-15T15:14:00Z"/>
        </w:trPr>
        <w:tc>
          <w:tcPr>
            <w:tcW w:w="1142" w:type="dxa"/>
            <w:vMerge/>
            <w:vAlign w:val="center"/>
          </w:tcPr>
          <w:p w:rsidR="00C87AF8" w:rsidRDefault="00C87AF8" w:rsidP="00C87AF8">
            <w:pPr>
              <w:spacing w:after="120"/>
              <w:jc w:val="center"/>
              <w:rPr>
                <w:ins w:id="4174" w:author="R4-2120772" w:date="2021-11-15T15:14:00Z"/>
                <w:rFonts w:eastAsia="MS Mincho"/>
              </w:rPr>
            </w:pPr>
          </w:p>
        </w:tc>
        <w:tc>
          <w:tcPr>
            <w:tcW w:w="1036" w:type="dxa"/>
            <w:noWrap/>
            <w:vAlign w:val="center"/>
          </w:tcPr>
          <w:p w:rsidR="00C87AF8" w:rsidRDefault="00C87AF8" w:rsidP="00C87AF8">
            <w:pPr>
              <w:spacing w:after="120"/>
              <w:jc w:val="center"/>
              <w:rPr>
                <w:ins w:id="4175" w:author="R4-2120772" w:date="2021-11-15T15:14:00Z"/>
                <w:rFonts w:eastAsia="MS Mincho"/>
              </w:rPr>
            </w:pPr>
            <w:ins w:id="4176" w:author="R4-2120772" w:date="2021-11-15T15:14:00Z">
              <w:r>
                <w:rPr>
                  <w:rFonts w:eastAsia="MS Mincho"/>
                </w:rPr>
                <w:t>Nokia</w:t>
              </w:r>
            </w:ins>
          </w:p>
        </w:tc>
        <w:tc>
          <w:tcPr>
            <w:tcW w:w="1044" w:type="dxa"/>
            <w:vAlign w:val="center"/>
          </w:tcPr>
          <w:p w:rsidR="00C87AF8" w:rsidRDefault="00C87AF8" w:rsidP="00C87AF8">
            <w:pPr>
              <w:spacing w:after="120"/>
              <w:jc w:val="center"/>
              <w:rPr>
                <w:ins w:id="4177" w:author="R4-2120772" w:date="2021-11-15T15:14:00Z"/>
                <w:rFonts w:eastAsia="MS Mincho"/>
              </w:rPr>
            </w:pPr>
            <w:ins w:id="4178" w:author="R4-2120772" w:date="2021-11-15T15:14:00Z">
              <w:r>
                <w:rPr>
                  <w:rFonts w:eastAsia="MS Mincho"/>
                </w:rPr>
                <w:t>118.71</w:t>
              </w:r>
            </w:ins>
          </w:p>
        </w:tc>
        <w:tc>
          <w:tcPr>
            <w:tcW w:w="1045" w:type="dxa"/>
            <w:vAlign w:val="center"/>
          </w:tcPr>
          <w:p w:rsidR="00C87AF8" w:rsidRDefault="00C87AF8" w:rsidP="00C87AF8">
            <w:pPr>
              <w:spacing w:after="120"/>
              <w:jc w:val="center"/>
              <w:rPr>
                <w:ins w:id="4179" w:author="R4-2120772" w:date="2021-11-15T15:14:00Z"/>
                <w:rFonts w:eastAsia="MS Mincho"/>
              </w:rPr>
            </w:pPr>
            <w:ins w:id="4180" w:author="R4-2120772" w:date="2021-11-15T15:14:00Z">
              <w:r>
                <w:rPr>
                  <w:rFonts w:eastAsia="MS Mincho"/>
                </w:rPr>
                <w:t>125.16</w:t>
              </w:r>
            </w:ins>
          </w:p>
        </w:tc>
        <w:tc>
          <w:tcPr>
            <w:tcW w:w="1045" w:type="dxa"/>
            <w:vAlign w:val="center"/>
          </w:tcPr>
          <w:p w:rsidR="00C87AF8" w:rsidRDefault="00C87AF8" w:rsidP="00C87AF8">
            <w:pPr>
              <w:spacing w:after="120"/>
              <w:jc w:val="center"/>
              <w:rPr>
                <w:ins w:id="4181" w:author="R4-2120772" w:date="2021-11-15T15:14:00Z"/>
                <w:rFonts w:eastAsia="MS Mincho"/>
              </w:rPr>
            </w:pPr>
            <w:ins w:id="4182" w:author="R4-2120772" w:date="2021-11-15T15:14:00Z">
              <w:r>
                <w:rPr>
                  <w:rFonts w:eastAsia="MS Mincho"/>
                </w:rPr>
                <w:t>131.68</w:t>
              </w:r>
            </w:ins>
          </w:p>
        </w:tc>
        <w:tc>
          <w:tcPr>
            <w:tcW w:w="992" w:type="dxa"/>
            <w:vAlign w:val="center"/>
          </w:tcPr>
          <w:p w:rsidR="00C87AF8" w:rsidRDefault="00C87AF8" w:rsidP="00C87AF8">
            <w:pPr>
              <w:spacing w:after="120"/>
              <w:jc w:val="center"/>
              <w:rPr>
                <w:ins w:id="4183" w:author="R4-2120772" w:date="2021-11-15T15:14:00Z"/>
                <w:rFonts w:eastAsia="MS Mincho"/>
              </w:rPr>
            </w:pPr>
            <w:ins w:id="4184" w:author="R4-2120772" w:date="2021-11-15T15:14:00Z">
              <w:r>
                <w:rPr>
                  <w:rFonts w:eastAsia="MS Mincho"/>
                </w:rPr>
                <w:t>-3.53</w:t>
              </w:r>
            </w:ins>
          </w:p>
        </w:tc>
        <w:tc>
          <w:tcPr>
            <w:tcW w:w="1012" w:type="dxa"/>
            <w:vAlign w:val="center"/>
          </w:tcPr>
          <w:p w:rsidR="00C87AF8" w:rsidRDefault="00C87AF8" w:rsidP="00C87AF8">
            <w:pPr>
              <w:spacing w:after="120"/>
              <w:jc w:val="center"/>
              <w:rPr>
                <w:ins w:id="4185" w:author="R4-2120772" w:date="2021-11-15T15:14:00Z"/>
                <w:rFonts w:eastAsia="MS Mincho"/>
              </w:rPr>
            </w:pPr>
            <w:ins w:id="4186" w:author="R4-2120772" w:date="2021-11-15T15:14:00Z">
              <w:r>
                <w:rPr>
                  <w:rFonts w:eastAsia="MS Mincho"/>
                </w:rPr>
                <w:t>-1.15</w:t>
              </w:r>
            </w:ins>
          </w:p>
        </w:tc>
        <w:tc>
          <w:tcPr>
            <w:tcW w:w="980" w:type="dxa"/>
            <w:vAlign w:val="center"/>
          </w:tcPr>
          <w:p w:rsidR="00C87AF8" w:rsidRDefault="00C87AF8" w:rsidP="00C87AF8">
            <w:pPr>
              <w:spacing w:after="120"/>
              <w:jc w:val="center"/>
              <w:rPr>
                <w:ins w:id="4187" w:author="R4-2120772" w:date="2021-11-15T15:14:00Z"/>
                <w:rFonts w:eastAsia="MS Mincho"/>
              </w:rPr>
            </w:pPr>
            <w:ins w:id="4188" w:author="R4-2120772" w:date="2021-11-15T15:14:00Z">
              <w:r>
                <w:rPr>
                  <w:rFonts w:eastAsia="MS Mincho"/>
                </w:rPr>
                <w:t>2.42</w:t>
              </w:r>
            </w:ins>
          </w:p>
        </w:tc>
      </w:tr>
      <w:tr w:rsidR="00C87AF8" w:rsidTr="0087751E">
        <w:trPr>
          <w:trHeight w:val="315"/>
          <w:jc w:val="center"/>
          <w:ins w:id="4189" w:author="R4-2120772" w:date="2021-11-15T15:14:00Z"/>
        </w:trPr>
        <w:tc>
          <w:tcPr>
            <w:tcW w:w="1142" w:type="dxa"/>
            <w:vMerge/>
            <w:vAlign w:val="center"/>
          </w:tcPr>
          <w:p w:rsidR="00C87AF8" w:rsidRDefault="00C87AF8" w:rsidP="00C87AF8">
            <w:pPr>
              <w:spacing w:after="120"/>
              <w:jc w:val="center"/>
              <w:rPr>
                <w:ins w:id="4190" w:author="R4-2120772" w:date="2021-11-15T15:14:00Z"/>
                <w:rFonts w:eastAsia="MS Mincho"/>
              </w:rPr>
            </w:pPr>
          </w:p>
        </w:tc>
        <w:tc>
          <w:tcPr>
            <w:tcW w:w="1036" w:type="dxa"/>
            <w:noWrap/>
            <w:vAlign w:val="center"/>
          </w:tcPr>
          <w:p w:rsidR="00C87AF8" w:rsidRDefault="00C87AF8" w:rsidP="00C87AF8">
            <w:pPr>
              <w:spacing w:after="120"/>
              <w:jc w:val="center"/>
              <w:rPr>
                <w:ins w:id="4191" w:author="R4-2120772" w:date="2021-11-15T15:14:00Z"/>
                <w:rFonts w:eastAsia="MS Mincho"/>
              </w:rPr>
            </w:pPr>
            <w:ins w:id="4192" w:author="R4-2120772" w:date="2021-11-15T15:14:00Z">
              <w:r>
                <w:rPr>
                  <w:rFonts w:eastAsia="MS Mincho"/>
                </w:rPr>
                <w:t>FhG</w:t>
              </w:r>
            </w:ins>
          </w:p>
        </w:tc>
        <w:tc>
          <w:tcPr>
            <w:tcW w:w="1044" w:type="dxa"/>
            <w:vAlign w:val="center"/>
          </w:tcPr>
          <w:p w:rsidR="00C87AF8" w:rsidRDefault="00C87AF8" w:rsidP="00C87AF8">
            <w:pPr>
              <w:spacing w:after="120"/>
              <w:jc w:val="center"/>
              <w:rPr>
                <w:ins w:id="4193" w:author="R4-2120772" w:date="2021-11-15T15:14:00Z"/>
                <w:rFonts w:eastAsia="MS Mincho"/>
              </w:rPr>
            </w:pPr>
            <w:ins w:id="4194" w:author="R4-2120772" w:date="2021-11-15T15:14:00Z">
              <w:r>
                <w:rPr>
                  <w:rFonts w:eastAsia="MS Mincho"/>
                </w:rPr>
                <w:t>119.50</w:t>
              </w:r>
            </w:ins>
          </w:p>
        </w:tc>
        <w:tc>
          <w:tcPr>
            <w:tcW w:w="1045" w:type="dxa"/>
            <w:vAlign w:val="center"/>
          </w:tcPr>
          <w:p w:rsidR="00C87AF8" w:rsidRDefault="00C87AF8" w:rsidP="00C87AF8">
            <w:pPr>
              <w:spacing w:after="120"/>
              <w:jc w:val="center"/>
              <w:rPr>
                <w:ins w:id="4195" w:author="R4-2120772" w:date="2021-11-15T15:14:00Z"/>
                <w:rFonts w:eastAsia="MS Mincho"/>
              </w:rPr>
            </w:pPr>
            <w:ins w:id="4196" w:author="R4-2120772" w:date="2021-11-15T15:14:00Z">
              <w:r>
                <w:rPr>
                  <w:rFonts w:eastAsia="MS Mincho"/>
                </w:rPr>
                <w:t>125.89</w:t>
              </w:r>
            </w:ins>
          </w:p>
        </w:tc>
        <w:tc>
          <w:tcPr>
            <w:tcW w:w="1045" w:type="dxa"/>
            <w:vAlign w:val="center"/>
          </w:tcPr>
          <w:p w:rsidR="00C87AF8" w:rsidRDefault="00C87AF8" w:rsidP="00C87AF8">
            <w:pPr>
              <w:spacing w:after="120"/>
              <w:jc w:val="center"/>
              <w:rPr>
                <w:ins w:id="4197" w:author="R4-2120772" w:date="2021-11-15T15:14:00Z"/>
                <w:rFonts w:eastAsia="MS Mincho"/>
              </w:rPr>
            </w:pPr>
            <w:ins w:id="4198" w:author="R4-2120772" w:date="2021-11-15T15:14:00Z">
              <w:r>
                <w:rPr>
                  <w:rFonts w:eastAsia="MS Mincho"/>
                </w:rPr>
                <w:t>133.01</w:t>
              </w:r>
            </w:ins>
          </w:p>
        </w:tc>
        <w:tc>
          <w:tcPr>
            <w:tcW w:w="992" w:type="dxa"/>
            <w:vAlign w:val="center"/>
          </w:tcPr>
          <w:p w:rsidR="00C87AF8" w:rsidRDefault="00C87AF8" w:rsidP="00C87AF8">
            <w:pPr>
              <w:spacing w:after="120"/>
              <w:jc w:val="center"/>
              <w:rPr>
                <w:ins w:id="4199" w:author="R4-2120772" w:date="2021-11-15T15:14:00Z"/>
                <w:rFonts w:eastAsia="MS Mincho"/>
              </w:rPr>
            </w:pPr>
            <w:ins w:id="4200" w:author="R4-2120772" w:date="2021-11-15T15:14:00Z">
              <w:r>
                <w:rPr>
                  <w:rFonts w:eastAsia="MS Mincho"/>
                </w:rPr>
                <w:t>-11.24</w:t>
              </w:r>
            </w:ins>
          </w:p>
        </w:tc>
        <w:tc>
          <w:tcPr>
            <w:tcW w:w="1012" w:type="dxa"/>
            <w:vAlign w:val="center"/>
          </w:tcPr>
          <w:p w:rsidR="00C87AF8" w:rsidRDefault="00C87AF8" w:rsidP="00C87AF8">
            <w:pPr>
              <w:spacing w:after="120"/>
              <w:jc w:val="center"/>
              <w:rPr>
                <w:ins w:id="4201" w:author="R4-2120772" w:date="2021-11-15T15:14:00Z"/>
                <w:rFonts w:eastAsia="MS Mincho"/>
              </w:rPr>
            </w:pPr>
            <w:ins w:id="4202" w:author="R4-2120772" w:date="2021-11-15T15:14:00Z">
              <w:r>
                <w:rPr>
                  <w:rFonts w:eastAsia="MS Mincho"/>
                </w:rPr>
                <w:t>-3.00</w:t>
              </w:r>
            </w:ins>
          </w:p>
        </w:tc>
        <w:tc>
          <w:tcPr>
            <w:tcW w:w="980" w:type="dxa"/>
            <w:vAlign w:val="center"/>
          </w:tcPr>
          <w:p w:rsidR="00C87AF8" w:rsidRDefault="00C87AF8" w:rsidP="00C87AF8">
            <w:pPr>
              <w:spacing w:after="120"/>
              <w:jc w:val="center"/>
              <w:rPr>
                <w:ins w:id="4203" w:author="R4-2120772" w:date="2021-11-15T15:14:00Z"/>
                <w:rFonts w:eastAsia="MS Mincho"/>
              </w:rPr>
            </w:pPr>
            <w:ins w:id="4204" w:author="R4-2120772" w:date="2021-11-15T15:14:00Z">
              <w:r>
                <w:rPr>
                  <w:rFonts w:eastAsia="MS Mincho"/>
                </w:rPr>
                <w:t>3.96</w:t>
              </w:r>
            </w:ins>
          </w:p>
        </w:tc>
      </w:tr>
      <w:tr w:rsidR="00C87AF8" w:rsidTr="0087751E">
        <w:trPr>
          <w:trHeight w:val="300"/>
          <w:jc w:val="center"/>
          <w:ins w:id="4205" w:author="R4-2120772" w:date="2021-11-15T15:14:00Z"/>
        </w:trPr>
        <w:tc>
          <w:tcPr>
            <w:tcW w:w="1142" w:type="dxa"/>
            <w:vMerge/>
            <w:vAlign w:val="center"/>
          </w:tcPr>
          <w:p w:rsidR="00C87AF8" w:rsidRDefault="00C87AF8" w:rsidP="00C87AF8">
            <w:pPr>
              <w:spacing w:after="120"/>
              <w:jc w:val="center"/>
              <w:rPr>
                <w:ins w:id="4206" w:author="R4-2120772" w:date="2021-11-15T15:14:00Z"/>
                <w:rFonts w:eastAsia="MS Mincho"/>
              </w:rPr>
            </w:pPr>
          </w:p>
        </w:tc>
        <w:tc>
          <w:tcPr>
            <w:tcW w:w="1036" w:type="dxa"/>
            <w:noWrap/>
            <w:vAlign w:val="center"/>
          </w:tcPr>
          <w:p w:rsidR="00C87AF8" w:rsidRDefault="00C87AF8" w:rsidP="00C87AF8">
            <w:pPr>
              <w:spacing w:after="120"/>
              <w:jc w:val="center"/>
              <w:rPr>
                <w:ins w:id="4207" w:author="R4-2120772" w:date="2021-11-15T15:14:00Z"/>
                <w:rFonts w:eastAsia="MS Mincho"/>
              </w:rPr>
            </w:pPr>
            <w:ins w:id="4208" w:author="R4-2120772" w:date="2021-11-15T15:14:00Z">
              <w:r>
                <w:rPr>
                  <w:rFonts w:eastAsia="MS Mincho"/>
                </w:rPr>
                <w:t>Variance</w:t>
              </w:r>
            </w:ins>
          </w:p>
        </w:tc>
        <w:tc>
          <w:tcPr>
            <w:tcW w:w="1044" w:type="dxa"/>
            <w:vAlign w:val="center"/>
          </w:tcPr>
          <w:p w:rsidR="00C87AF8" w:rsidRDefault="00C87AF8" w:rsidP="00C87AF8">
            <w:pPr>
              <w:spacing w:after="120"/>
              <w:jc w:val="center"/>
              <w:rPr>
                <w:ins w:id="4209" w:author="R4-2120772" w:date="2021-11-15T15:14:00Z"/>
                <w:rFonts w:eastAsia="MS Mincho"/>
              </w:rPr>
            </w:pPr>
            <w:ins w:id="4210" w:author="R4-2120772" w:date="2021-11-15T15:14:00Z">
              <w:r>
                <w:rPr>
                  <w:rFonts w:eastAsia="MS Mincho"/>
                </w:rPr>
                <w:t>0.23</w:t>
              </w:r>
            </w:ins>
          </w:p>
        </w:tc>
        <w:tc>
          <w:tcPr>
            <w:tcW w:w="1045" w:type="dxa"/>
            <w:vAlign w:val="center"/>
          </w:tcPr>
          <w:p w:rsidR="00C87AF8" w:rsidRDefault="00C87AF8" w:rsidP="00C87AF8">
            <w:pPr>
              <w:spacing w:after="120"/>
              <w:jc w:val="center"/>
              <w:rPr>
                <w:ins w:id="4211" w:author="R4-2120772" w:date="2021-11-15T15:14:00Z"/>
                <w:rFonts w:eastAsia="MS Mincho"/>
              </w:rPr>
            </w:pPr>
            <w:ins w:id="4212" w:author="R4-2120772" w:date="2021-11-15T15:14:00Z">
              <w:r>
                <w:rPr>
                  <w:rFonts w:eastAsia="MS Mincho"/>
                </w:rPr>
                <w:t>0.05</w:t>
              </w:r>
            </w:ins>
          </w:p>
        </w:tc>
        <w:tc>
          <w:tcPr>
            <w:tcW w:w="1045" w:type="dxa"/>
            <w:vAlign w:val="center"/>
          </w:tcPr>
          <w:p w:rsidR="00C87AF8" w:rsidRDefault="00C87AF8" w:rsidP="00C87AF8">
            <w:pPr>
              <w:spacing w:after="120"/>
              <w:jc w:val="center"/>
              <w:rPr>
                <w:ins w:id="4213" w:author="R4-2120772" w:date="2021-11-15T15:14:00Z"/>
                <w:rFonts w:eastAsia="MS Mincho"/>
              </w:rPr>
            </w:pPr>
            <w:ins w:id="4214" w:author="R4-2120772" w:date="2021-11-15T15:14:00Z">
              <w:r>
                <w:rPr>
                  <w:rFonts w:eastAsia="MS Mincho"/>
                </w:rPr>
                <w:t>0.20</w:t>
              </w:r>
            </w:ins>
          </w:p>
        </w:tc>
        <w:tc>
          <w:tcPr>
            <w:tcW w:w="992" w:type="dxa"/>
            <w:vAlign w:val="center"/>
          </w:tcPr>
          <w:p w:rsidR="00C87AF8" w:rsidRDefault="00C87AF8" w:rsidP="00C87AF8">
            <w:pPr>
              <w:spacing w:after="120"/>
              <w:jc w:val="center"/>
              <w:rPr>
                <w:ins w:id="4215" w:author="R4-2120772" w:date="2021-11-15T15:14:00Z"/>
                <w:rFonts w:eastAsia="MS Mincho"/>
              </w:rPr>
            </w:pPr>
            <w:ins w:id="4216" w:author="R4-2120772" w:date="2021-11-15T15:14:00Z">
              <w:r>
                <w:rPr>
                  <w:rFonts w:eastAsia="MS Mincho"/>
                </w:rPr>
                <w:t>9.11</w:t>
              </w:r>
            </w:ins>
          </w:p>
        </w:tc>
        <w:tc>
          <w:tcPr>
            <w:tcW w:w="1012" w:type="dxa"/>
            <w:vAlign w:val="center"/>
          </w:tcPr>
          <w:p w:rsidR="00C87AF8" w:rsidRDefault="00C87AF8" w:rsidP="00C87AF8">
            <w:pPr>
              <w:spacing w:after="120"/>
              <w:jc w:val="center"/>
              <w:rPr>
                <w:ins w:id="4217" w:author="R4-2120772" w:date="2021-11-15T15:14:00Z"/>
                <w:rFonts w:eastAsia="MS Mincho"/>
              </w:rPr>
            </w:pPr>
            <w:ins w:id="4218" w:author="R4-2120772" w:date="2021-11-15T15:14:00Z">
              <w:r>
                <w:rPr>
                  <w:rFonts w:eastAsia="MS Mincho"/>
                </w:rPr>
                <w:t>11.73</w:t>
              </w:r>
            </w:ins>
          </w:p>
        </w:tc>
        <w:tc>
          <w:tcPr>
            <w:tcW w:w="980" w:type="dxa"/>
            <w:vAlign w:val="center"/>
          </w:tcPr>
          <w:p w:rsidR="00C87AF8" w:rsidRDefault="00C87AF8" w:rsidP="00C87AF8">
            <w:pPr>
              <w:spacing w:after="120"/>
              <w:jc w:val="center"/>
              <w:rPr>
                <w:ins w:id="4219" w:author="R4-2120772" w:date="2021-11-15T15:14:00Z"/>
                <w:rFonts w:eastAsia="MS Mincho"/>
              </w:rPr>
            </w:pPr>
            <w:ins w:id="4220" w:author="R4-2120772" w:date="2021-11-15T15:14:00Z">
              <w:r>
                <w:rPr>
                  <w:rFonts w:eastAsia="MS Mincho"/>
                </w:rPr>
                <w:t>23.37</w:t>
              </w:r>
            </w:ins>
          </w:p>
        </w:tc>
      </w:tr>
      <w:tr w:rsidR="00C87AF8" w:rsidTr="0087751E">
        <w:trPr>
          <w:trHeight w:val="315"/>
          <w:jc w:val="center"/>
          <w:ins w:id="4221" w:author="R4-2120772" w:date="2021-11-15T15:14:00Z"/>
        </w:trPr>
        <w:tc>
          <w:tcPr>
            <w:tcW w:w="1142" w:type="dxa"/>
            <w:vMerge/>
            <w:vAlign w:val="center"/>
          </w:tcPr>
          <w:p w:rsidR="00C87AF8" w:rsidRDefault="00C87AF8" w:rsidP="00C87AF8">
            <w:pPr>
              <w:spacing w:after="120"/>
              <w:jc w:val="center"/>
              <w:rPr>
                <w:ins w:id="4222" w:author="R4-2120772" w:date="2021-11-15T15:14:00Z"/>
                <w:rFonts w:eastAsia="MS Mincho"/>
              </w:rPr>
            </w:pPr>
          </w:p>
        </w:tc>
        <w:tc>
          <w:tcPr>
            <w:tcW w:w="1036" w:type="dxa"/>
            <w:noWrap/>
            <w:vAlign w:val="center"/>
          </w:tcPr>
          <w:p w:rsidR="00C87AF8" w:rsidRDefault="00C87AF8" w:rsidP="00C87AF8">
            <w:pPr>
              <w:spacing w:after="120"/>
              <w:jc w:val="center"/>
              <w:rPr>
                <w:ins w:id="4223" w:author="R4-2120772" w:date="2021-11-15T15:14:00Z"/>
                <w:rFonts w:eastAsia="MS Mincho"/>
              </w:rPr>
            </w:pPr>
            <w:ins w:id="4224" w:author="R4-2120772" w:date="2021-11-15T15:14:00Z">
              <w:r>
                <w:rPr>
                  <w:rFonts w:eastAsia="MS Mincho"/>
                </w:rPr>
                <w:t>Mean</w:t>
              </w:r>
            </w:ins>
          </w:p>
        </w:tc>
        <w:tc>
          <w:tcPr>
            <w:tcW w:w="1044" w:type="dxa"/>
            <w:noWrap/>
            <w:vAlign w:val="center"/>
          </w:tcPr>
          <w:p w:rsidR="00C87AF8" w:rsidRDefault="00C87AF8" w:rsidP="00C87AF8">
            <w:pPr>
              <w:spacing w:after="120"/>
              <w:jc w:val="center"/>
              <w:rPr>
                <w:ins w:id="4225" w:author="R4-2120772" w:date="2021-11-15T15:14:00Z"/>
                <w:rFonts w:eastAsia="MS Mincho"/>
              </w:rPr>
            </w:pPr>
            <w:ins w:id="4226" w:author="R4-2120772" w:date="2021-11-15T15:14:00Z">
              <w:r>
                <w:rPr>
                  <w:rFonts w:eastAsia="MS Mincho"/>
                </w:rPr>
                <w:t>119.06</w:t>
              </w:r>
            </w:ins>
          </w:p>
        </w:tc>
        <w:tc>
          <w:tcPr>
            <w:tcW w:w="1045" w:type="dxa"/>
            <w:noWrap/>
            <w:vAlign w:val="center"/>
          </w:tcPr>
          <w:p w:rsidR="00C87AF8" w:rsidRDefault="00C87AF8" w:rsidP="00C87AF8">
            <w:pPr>
              <w:spacing w:after="120"/>
              <w:jc w:val="center"/>
              <w:rPr>
                <w:ins w:id="4227" w:author="R4-2120772" w:date="2021-11-15T15:14:00Z"/>
                <w:rFonts w:eastAsia="MS Mincho"/>
              </w:rPr>
            </w:pPr>
            <w:ins w:id="4228" w:author="R4-2120772" w:date="2021-11-15T15:14:00Z">
              <w:r>
                <w:rPr>
                  <w:rFonts w:eastAsia="MS Mincho"/>
                </w:rPr>
                <w:t>125.50</w:t>
              </w:r>
            </w:ins>
          </w:p>
        </w:tc>
        <w:tc>
          <w:tcPr>
            <w:tcW w:w="1045" w:type="dxa"/>
            <w:noWrap/>
            <w:vAlign w:val="center"/>
          </w:tcPr>
          <w:p w:rsidR="00C87AF8" w:rsidRDefault="00C87AF8" w:rsidP="00C87AF8">
            <w:pPr>
              <w:spacing w:after="120"/>
              <w:jc w:val="center"/>
              <w:rPr>
                <w:ins w:id="4229" w:author="R4-2120772" w:date="2021-11-15T15:14:00Z"/>
                <w:rFonts w:eastAsia="MS Mincho"/>
              </w:rPr>
            </w:pPr>
            <w:ins w:id="4230" w:author="R4-2120772" w:date="2021-11-15T15:14:00Z">
              <w:r>
                <w:rPr>
                  <w:rFonts w:eastAsia="MS Mincho"/>
                </w:rPr>
                <w:t>132.36</w:t>
              </w:r>
            </w:ins>
          </w:p>
        </w:tc>
        <w:tc>
          <w:tcPr>
            <w:tcW w:w="992" w:type="dxa"/>
            <w:noWrap/>
            <w:vAlign w:val="center"/>
          </w:tcPr>
          <w:p w:rsidR="00C87AF8" w:rsidRDefault="00C87AF8" w:rsidP="00C87AF8">
            <w:pPr>
              <w:spacing w:after="120"/>
              <w:jc w:val="center"/>
              <w:rPr>
                <w:ins w:id="4231" w:author="R4-2120772" w:date="2021-11-15T15:14:00Z"/>
                <w:rFonts w:eastAsia="MS Mincho"/>
              </w:rPr>
            </w:pPr>
            <w:ins w:id="4232" w:author="R4-2120772" w:date="2021-11-15T15:14:00Z">
              <w:r>
                <w:rPr>
                  <w:rFonts w:eastAsia="MS Mincho"/>
                </w:rPr>
                <w:t>-3.44</w:t>
              </w:r>
            </w:ins>
          </w:p>
        </w:tc>
        <w:tc>
          <w:tcPr>
            <w:tcW w:w="1012" w:type="dxa"/>
            <w:noWrap/>
            <w:vAlign w:val="center"/>
          </w:tcPr>
          <w:p w:rsidR="00C87AF8" w:rsidRDefault="00C87AF8" w:rsidP="00C87AF8">
            <w:pPr>
              <w:spacing w:after="120"/>
              <w:jc w:val="center"/>
              <w:rPr>
                <w:ins w:id="4233" w:author="R4-2120772" w:date="2021-11-15T15:14:00Z"/>
                <w:rFonts w:eastAsia="MS Mincho"/>
              </w:rPr>
            </w:pPr>
            <w:ins w:id="4234" w:author="R4-2120772" w:date="2021-11-15T15:14:00Z">
              <w:r>
                <w:rPr>
                  <w:rFonts w:eastAsia="MS Mincho"/>
                </w:rPr>
                <w:t>0.52</w:t>
              </w:r>
            </w:ins>
          </w:p>
        </w:tc>
        <w:tc>
          <w:tcPr>
            <w:tcW w:w="980" w:type="dxa"/>
            <w:noWrap/>
            <w:vAlign w:val="center"/>
          </w:tcPr>
          <w:p w:rsidR="00C87AF8" w:rsidRDefault="00C87AF8" w:rsidP="00C87AF8">
            <w:pPr>
              <w:spacing w:after="120"/>
              <w:jc w:val="center"/>
              <w:rPr>
                <w:ins w:id="4235" w:author="R4-2120772" w:date="2021-11-15T15:14:00Z"/>
                <w:rFonts w:eastAsia="MS Mincho"/>
              </w:rPr>
            </w:pPr>
            <w:ins w:id="4236" w:author="R4-2120772" w:date="2021-11-15T15:14:00Z">
              <w:r>
                <w:rPr>
                  <w:rFonts w:eastAsia="MS Mincho"/>
                </w:rPr>
                <w:t>4.89</w:t>
              </w:r>
            </w:ins>
          </w:p>
        </w:tc>
      </w:tr>
      <w:tr w:rsidR="00C87AF8" w:rsidTr="0087751E">
        <w:trPr>
          <w:trHeight w:val="300"/>
          <w:jc w:val="center"/>
          <w:ins w:id="4237" w:author="R4-2120772" w:date="2021-11-15T15:14:00Z"/>
        </w:trPr>
        <w:tc>
          <w:tcPr>
            <w:tcW w:w="1142" w:type="dxa"/>
            <w:vMerge w:val="restart"/>
            <w:noWrap/>
            <w:vAlign w:val="center"/>
          </w:tcPr>
          <w:p w:rsidR="00C87AF8" w:rsidRDefault="00C87AF8" w:rsidP="00C87AF8">
            <w:pPr>
              <w:spacing w:after="120"/>
              <w:jc w:val="center"/>
              <w:rPr>
                <w:ins w:id="4238" w:author="R4-2120772" w:date="2021-11-15T15:14:00Z"/>
                <w:rFonts w:eastAsia="MS Mincho"/>
              </w:rPr>
            </w:pPr>
            <w:ins w:id="4239" w:author="R4-2120772" w:date="2021-11-15T15:14:00Z">
              <w:r>
                <w:rPr>
                  <w:rFonts w:eastAsia="MS Mincho"/>
                </w:rPr>
                <w:t>LEO-1200</w:t>
              </w:r>
            </w:ins>
          </w:p>
        </w:tc>
        <w:tc>
          <w:tcPr>
            <w:tcW w:w="1036" w:type="dxa"/>
            <w:noWrap/>
            <w:vAlign w:val="center"/>
          </w:tcPr>
          <w:p w:rsidR="00C87AF8" w:rsidRDefault="00C87AF8" w:rsidP="00C87AF8">
            <w:pPr>
              <w:spacing w:after="120"/>
              <w:jc w:val="center"/>
              <w:rPr>
                <w:ins w:id="4240" w:author="R4-2120772" w:date="2021-11-15T15:14:00Z"/>
                <w:rFonts w:eastAsia="MS Mincho"/>
              </w:rPr>
            </w:pPr>
            <w:ins w:id="4241" w:author="R4-2120772" w:date="2021-11-15T15:14:00Z">
              <w:r>
                <w:rPr>
                  <w:rFonts w:eastAsia="MS Mincho"/>
                </w:rPr>
                <w:t>Samsung</w:t>
              </w:r>
            </w:ins>
          </w:p>
        </w:tc>
        <w:tc>
          <w:tcPr>
            <w:tcW w:w="1044" w:type="dxa"/>
            <w:noWrap/>
            <w:vAlign w:val="center"/>
          </w:tcPr>
          <w:p w:rsidR="00C87AF8" w:rsidRDefault="00C87AF8" w:rsidP="00C87AF8">
            <w:pPr>
              <w:spacing w:after="120"/>
              <w:jc w:val="center"/>
              <w:rPr>
                <w:ins w:id="4242" w:author="R4-2120772" w:date="2021-11-15T15:14:00Z"/>
                <w:rFonts w:eastAsia="MS Mincho"/>
              </w:rPr>
            </w:pPr>
            <w:ins w:id="4243" w:author="R4-2120772" w:date="2021-11-15T15:14:00Z">
              <w:r>
                <w:rPr>
                  <w:rFonts w:eastAsia="MS Mincho"/>
                </w:rPr>
                <w:t>124.61</w:t>
              </w:r>
            </w:ins>
          </w:p>
        </w:tc>
        <w:tc>
          <w:tcPr>
            <w:tcW w:w="1045" w:type="dxa"/>
            <w:noWrap/>
            <w:vAlign w:val="center"/>
          </w:tcPr>
          <w:p w:rsidR="00C87AF8" w:rsidRDefault="00C87AF8" w:rsidP="00C87AF8">
            <w:pPr>
              <w:spacing w:after="120"/>
              <w:jc w:val="center"/>
              <w:rPr>
                <w:ins w:id="4244" w:author="R4-2120772" w:date="2021-11-15T15:14:00Z"/>
                <w:rFonts w:eastAsia="MS Mincho"/>
              </w:rPr>
            </w:pPr>
            <w:ins w:id="4245" w:author="R4-2120772" w:date="2021-11-15T15:14:00Z">
              <w:r>
                <w:rPr>
                  <w:rFonts w:eastAsia="MS Mincho"/>
                </w:rPr>
                <w:t>131.33</w:t>
              </w:r>
            </w:ins>
          </w:p>
        </w:tc>
        <w:tc>
          <w:tcPr>
            <w:tcW w:w="1045" w:type="dxa"/>
            <w:noWrap/>
            <w:vAlign w:val="center"/>
          </w:tcPr>
          <w:p w:rsidR="00C87AF8" w:rsidRDefault="00C87AF8" w:rsidP="00C87AF8">
            <w:pPr>
              <w:spacing w:after="120"/>
              <w:jc w:val="center"/>
              <w:rPr>
                <w:ins w:id="4246" w:author="R4-2120772" w:date="2021-11-15T15:14:00Z"/>
                <w:rFonts w:eastAsia="MS Mincho"/>
              </w:rPr>
            </w:pPr>
            <w:ins w:id="4247" w:author="R4-2120772" w:date="2021-11-15T15:14:00Z">
              <w:r>
                <w:rPr>
                  <w:rFonts w:eastAsia="MS Mincho"/>
                </w:rPr>
                <w:t>138.34</w:t>
              </w:r>
            </w:ins>
          </w:p>
        </w:tc>
        <w:tc>
          <w:tcPr>
            <w:tcW w:w="992" w:type="dxa"/>
            <w:noWrap/>
            <w:vAlign w:val="center"/>
          </w:tcPr>
          <w:p w:rsidR="00C87AF8" w:rsidRDefault="00C87AF8" w:rsidP="00C87AF8">
            <w:pPr>
              <w:spacing w:after="120"/>
              <w:jc w:val="center"/>
              <w:rPr>
                <w:ins w:id="4248" w:author="R4-2120772" w:date="2021-11-15T15:14:00Z"/>
                <w:rFonts w:eastAsia="MS Mincho"/>
              </w:rPr>
            </w:pPr>
            <w:ins w:id="4249" w:author="R4-2120772" w:date="2021-11-15T15:14:00Z">
              <w:r>
                <w:rPr>
                  <w:rFonts w:eastAsia="MS Mincho"/>
                </w:rPr>
                <w:t>-2.64</w:t>
              </w:r>
            </w:ins>
          </w:p>
        </w:tc>
        <w:tc>
          <w:tcPr>
            <w:tcW w:w="1012" w:type="dxa"/>
            <w:noWrap/>
            <w:vAlign w:val="center"/>
          </w:tcPr>
          <w:p w:rsidR="00C87AF8" w:rsidRDefault="00C87AF8" w:rsidP="00C87AF8">
            <w:pPr>
              <w:spacing w:after="120"/>
              <w:jc w:val="center"/>
              <w:rPr>
                <w:ins w:id="4250" w:author="R4-2120772" w:date="2021-11-15T15:14:00Z"/>
                <w:rFonts w:eastAsia="MS Mincho"/>
              </w:rPr>
            </w:pPr>
            <w:ins w:id="4251" w:author="R4-2120772" w:date="2021-11-15T15:14:00Z">
              <w:r>
                <w:rPr>
                  <w:rFonts w:eastAsia="MS Mincho"/>
                </w:rPr>
                <w:t>-0.50</w:t>
              </w:r>
            </w:ins>
          </w:p>
        </w:tc>
        <w:tc>
          <w:tcPr>
            <w:tcW w:w="980" w:type="dxa"/>
            <w:noWrap/>
            <w:vAlign w:val="center"/>
          </w:tcPr>
          <w:p w:rsidR="00C87AF8" w:rsidRDefault="00C87AF8" w:rsidP="00C87AF8">
            <w:pPr>
              <w:spacing w:after="120"/>
              <w:jc w:val="center"/>
              <w:rPr>
                <w:ins w:id="4252" w:author="R4-2120772" w:date="2021-11-15T15:14:00Z"/>
                <w:rFonts w:eastAsia="MS Mincho"/>
              </w:rPr>
            </w:pPr>
            <w:ins w:id="4253" w:author="R4-2120772" w:date="2021-11-15T15:14:00Z">
              <w:r>
                <w:rPr>
                  <w:rFonts w:eastAsia="MS Mincho"/>
                </w:rPr>
                <w:t>2.17</w:t>
              </w:r>
            </w:ins>
          </w:p>
        </w:tc>
      </w:tr>
      <w:tr w:rsidR="00C87AF8" w:rsidTr="0087751E">
        <w:trPr>
          <w:trHeight w:val="300"/>
          <w:jc w:val="center"/>
          <w:ins w:id="4254" w:author="R4-2120772" w:date="2021-11-15T15:14:00Z"/>
        </w:trPr>
        <w:tc>
          <w:tcPr>
            <w:tcW w:w="1142" w:type="dxa"/>
            <w:vMerge/>
            <w:vAlign w:val="center"/>
          </w:tcPr>
          <w:p w:rsidR="00C87AF8" w:rsidRDefault="00C87AF8" w:rsidP="00C87AF8">
            <w:pPr>
              <w:spacing w:after="120"/>
              <w:jc w:val="center"/>
              <w:rPr>
                <w:ins w:id="4255" w:author="R4-2120772" w:date="2021-11-15T15:14:00Z"/>
                <w:rFonts w:eastAsia="MS Mincho"/>
              </w:rPr>
            </w:pPr>
          </w:p>
        </w:tc>
        <w:tc>
          <w:tcPr>
            <w:tcW w:w="1036" w:type="dxa"/>
            <w:noWrap/>
            <w:vAlign w:val="center"/>
          </w:tcPr>
          <w:p w:rsidR="00C87AF8" w:rsidRPr="009A30E1" w:rsidRDefault="00C87AF8" w:rsidP="00C87AF8">
            <w:pPr>
              <w:spacing w:after="120"/>
              <w:jc w:val="center"/>
              <w:rPr>
                <w:ins w:id="4256" w:author="R4-2120772" w:date="2021-11-15T15:14:00Z"/>
                <w:rFonts w:eastAsia="MS Mincho"/>
              </w:rPr>
            </w:pPr>
            <w:ins w:id="4257" w:author="R4-2120772" w:date="2021-11-15T15:14:00Z">
              <w:r w:rsidRPr="009A30E1">
                <w:rPr>
                  <w:rFonts w:eastAsia="MS Mincho"/>
                </w:rPr>
                <w:t>Q</w:t>
              </w:r>
              <w:r w:rsidRPr="009A30E1">
                <w:t>ualcomm</w:t>
              </w:r>
            </w:ins>
          </w:p>
        </w:tc>
        <w:tc>
          <w:tcPr>
            <w:tcW w:w="1044" w:type="dxa"/>
            <w:noWrap/>
            <w:vAlign w:val="center"/>
          </w:tcPr>
          <w:p w:rsidR="00C87AF8" w:rsidRDefault="00C87AF8" w:rsidP="00C87AF8">
            <w:pPr>
              <w:spacing w:after="120"/>
              <w:jc w:val="center"/>
              <w:rPr>
                <w:ins w:id="4258" w:author="R4-2120772" w:date="2021-11-15T15:14:00Z"/>
                <w:rFonts w:eastAsia="MS Mincho"/>
              </w:rPr>
            </w:pPr>
            <w:ins w:id="4259" w:author="R4-2120772" w:date="2021-11-15T15:14:00Z">
              <w:r>
                <w:rPr>
                  <w:rFonts w:eastAsia="MS Mincho"/>
                </w:rPr>
                <w:t>124.35</w:t>
              </w:r>
            </w:ins>
          </w:p>
        </w:tc>
        <w:tc>
          <w:tcPr>
            <w:tcW w:w="1045" w:type="dxa"/>
            <w:noWrap/>
            <w:vAlign w:val="center"/>
          </w:tcPr>
          <w:p w:rsidR="00C87AF8" w:rsidRDefault="00C87AF8" w:rsidP="00C87AF8">
            <w:pPr>
              <w:spacing w:after="120"/>
              <w:jc w:val="center"/>
              <w:rPr>
                <w:ins w:id="4260" w:author="R4-2120772" w:date="2021-11-15T15:14:00Z"/>
                <w:rFonts w:eastAsia="MS Mincho"/>
              </w:rPr>
            </w:pPr>
            <w:ins w:id="4261" w:author="R4-2120772" w:date="2021-11-15T15:14:00Z">
              <w:r>
                <w:rPr>
                  <w:rFonts w:eastAsia="MS Mincho"/>
                </w:rPr>
                <w:t>131.34</w:t>
              </w:r>
            </w:ins>
          </w:p>
        </w:tc>
        <w:tc>
          <w:tcPr>
            <w:tcW w:w="1045" w:type="dxa"/>
            <w:noWrap/>
            <w:vAlign w:val="center"/>
          </w:tcPr>
          <w:p w:rsidR="00C87AF8" w:rsidRDefault="00C87AF8" w:rsidP="00C87AF8">
            <w:pPr>
              <w:spacing w:after="120"/>
              <w:jc w:val="center"/>
              <w:rPr>
                <w:ins w:id="4262" w:author="R4-2120772" w:date="2021-11-15T15:14:00Z"/>
                <w:rFonts w:eastAsia="MS Mincho"/>
              </w:rPr>
            </w:pPr>
            <w:ins w:id="4263" w:author="R4-2120772" w:date="2021-11-15T15:14:00Z">
              <w:r>
                <w:rPr>
                  <w:rFonts w:eastAsia="MS Mincho"/>
                </w:rPr>
                <w:t>138.33</w:t>
              </w:r>
            </w:ins>
          </w:p>
        </w:tc>
        <w:tc>
          <w:tcPr>
            <w:tcW w:w="992" w:type="dxa"/>
            <w:noWrap/>
            <w:vAlign w:val="center"/>
          </w:tcPr>
          <w:p w:rsidR="00C87AF8" w:rsidRDefault="00C87AF8" w:rsidP="00C87AF8">
            <w:pPr>
              <w:spacing w:after="120"/>
              <w:jc w:val="center"/>
              <w:rPr>
                <w:ins w:id="4264" w:author="R4-2120772" w:date="2021-11-15T15:14:00Z"/>
                <w:rFonts w:eastAsia="MS Mincho"/>
              </w:rPr>
            </w:pPr>
            <w:ins w:id="4265" w:author="R4-2120772" w:date="2021-11-15T15:14:00Z">
              <w:r>
                <w:rPr>
                  <w:rFonts w:eastAsia="MS Mincho"/>
                </w:rPr>
                <w:t>-2.49</w:t>
              </w:r>
            </w:ins>
          </w:p>
        </w:tc>
        <w:tc>
          <w:tcPr>
            <w:tcW w:w="1012" w:type="dxa"/>
            <w:noWrap/>
            <w:vAlign w:val="center"/>
          </w:tcPr>
          <w:p w:rsidR="00C87AF8" w:rsidRDefault="00C87AF8" w:rsidP="00C87AF8">
            <w:pPr>
              <w:spacing w:after="120"/>
              <w:jc w:val="center"/>
              <w:rPr>
                <w:ins w:id="4266" w:author="R4-2120772" w:date="2021-11-15T15:14:00Z"/>
                <w:rFonts w:eastAsia="MS Mincho"/>
              </w:rPr>
            </w:pPr>
            <w:ins w:id="4267" w:author="R4-2120772" w:date="2021-11-15T15:14:00Z">
              <w:r>
                <w:rPr>
                  <w:rFonts w:eastAsia="MS Mincho"/>
                </w:rPr>
                <w:t>-0.50</w:t>
              </w:r>
            </w:ins>
          </w:p>
        </w:tc>
        <w:tc>
          <w:tcPr>
            <w:tcW w:w="980" w:type="dxa"/>
            <w:noWrap/>
            <w:vAlign w:val="center"/>
          </w:tcPr>
          <w:p w:rsidR="00C87AF8" w:rsidRDefault="00C87AF8" w:rsidP="00C87AF8">
            <w:pPr>
              <w:spacing w:after="120"/>
              <w:jc w:val="center"/>
              <w:rPr>
                <w:ins w:id="4268" w:author="R4-2120772" w:date="2021-11-15T15:14:00Z"/>
                <w:rFonts w:eastAsia="MS Mincho"/>
              </w:rPr>
            </w:pPr>
            <w:ins w:id="4269" w:author="R4-2120772" w:date="2021-11-15T15:14:00Z">
              <w:r>
                <w:rPr>
                  <w:rFonts w:eastAsia="MS Mincho"/>
                </w:rPr>
                <w:t>2.12</w:t>
              </w:r>
            </w:ins>
          </w:p>
        </w:tc>
      </w:tr>
      <w:tr w:rsidR="00C87AF8" w:rsidTr="0087751E">
        <w:trPr>
          <w:trHeight w:val="300"/>
          <w:jc w:val="center"/>
          <w:ins w:id="4270" w:author="R4-2120772" w:date="2021-11-15T15:14:00Z"/>
        </w:trPr>
        <w:tc>
          <w:tcPr>
            <w:tcW w:w="1142" w:type="dxa"/>
            <w:vMerge/>
            <w:vAlign w:val="center"/>
          </w:tcPr>
          <w:p w:rsidR="00C87AF8" w:rsidRDefault="00C87AF8" w:rsidP="00C87AF8">
            <w:pPr>
              <w:spacing w:after="120"/>
              <w:jc w:val="center"/>
              <w:rPr>
                <w:ins w:id="4271" w:author="R4-2120772" w:date="2021-11-15T15:14:00Z"/>
                <w:rFonts w:eastAsia="MS Mincho"/>
              </w:rPr>
            </w:pPr>
          </w:p>
        </w:tc>
        <w:tc>
          <w:tcPr>
            <w:tcW w:w="1036" w:type="dxa"/>
            <w:noWrap/>
            <w:vAlign w:val="center"/>
          </w:tcPr>
          <w:p w:rsidR="00C87AF8" w:rsidRDefault="00C87AF8" w:rsidP="00C87AF8">
            <w:pPr>
              <w:spacing w:after="120"/>
              <w:jc w:val="center"/>
              <w:rPr>
                <w:ins w:id="4272" w:author="R4-2120772" w:date="2021-11-15T15:14:00Z"/>
                <w:rFonts w:eastAsia="MS Mincho"/>
              </w:rPr>
            </w:pPr>
            <w:ins w:id="4273" w:author="R4-2120772" w:date="2021-11-15T15:14:00Z">
              <w:r>
                <w:rPr>
                  <w:rFonts w:eastAsia="MS Mincho"/>
                </w:rPr>
                <w:t>CATT</w:t>
              </w:r>
            </w:ins>
          </w:p>
        </w:tc>
        <w:tc>
          <w:tcPr>
            <w:tcW w:w="1044" w:type="dxa"/>
            <w:noWrap/>
            <w:vAlign w:val="center"/>
          </w:tcPr>
          <w:p w:rsidR="00C87AF8" w:rsidRDefault="00C87AF8" w:rsidP="00C87AF8">
            <w:pPr>
              <w:spacing w:after="120"/>
              <w:jc w:val="center"/>
              <w:rPr>
                <w:ins w:id="4274" w:author="R4-2120772" w:date="2021-11-15T15:14:00Z"/>
                <w:rFonts w:eastAsia="MS Mincho"/>
              </w:rPr>
            </w:pPr>
            <w:ins w:id="4275" w:author="R4-2120772" w:date="2021-11-15T15:14:00Z">
              <w:r>
                <w:rPr>
                  <w:rFonts w:eastAsia="MS Mincho"/>
                </w:rPr>
                <w:t>125.02</w:t>
              </w:r>
            </w:ins>
          </w:p>
        </w:tc>
        <w:tc>
          <w:tcPr>
            <w:tcW w:w="1045" w:type="dxa"/>
            <w:noWrap/>
            <w:vAlign w:val="center"/>
          </w:tcPr>
          <w:p w:rsidR="00C87AF8" w:rsidRDefault="00C87AF8" w:rsidP="00C87AF8">
            <w:pPr>
              <w:spacing w:after="120"/>
              <w:jc w:val="center"/>
              <w:rPr>
                <w:ins w:id="4276" w:author="R4-2120772" w:date="2021-11-15T15:14:00Z"/>
                <w:rFonts w:eastAsia="MS Mincho"/>
              </w:rPr>
            </w:pPr>
            <w:ins w:id="4277" w:author="R4-2120772" w:date="2021-11-15T15:14:00Z">
              <w:r>
                <w:rPr>
                  <w:rFonts w:eastAsia="MS Mincho"/>
                </w:rPr>
                <w:t>131.78</w:t>
              </w:r>
            </w:ins>
          </w:p>
        </w:tc>
        <w:tc>
          <w:tcPr>
            <w:tcW w:w="1045" w:type="dxa"/>
            <w:noWrap/>
            <w:vAlign w:val="center"/>
          </w:tcPr>
          <w:p w:rsidR="00C87AF8" w:rsidRDefault="00C87AF8" w:rsidP="00C87AF8">
            <w:pPr>
              <w:spacing w:after="120"/>
              <w:jc w:val="center"/>
              <w:rPr>
                <w:ins w:id="4278" w:author="R4-2120772" w:date="2021-11-15T15:14:00Z"/>
                <w:rFonts w:eastAsia="MS Mincho"/>
              </w:rPr>
            </w:pPr>
            <w:ins w:id="4279" w:author="R4-2120772" w:date="2021-11-15T15:14:00Z">
              <w:r>
                <w:rPr>
                  <w:rFonts w:eastAsia="MS Mincho"/>
                </w:rPr>
                <w:t>137.85</w:t>
              </w:r>
            </w:ins>
          </w:p>
        </w:tc>
        <w:tc>
          <w:tcPr>
            <w:tcW w:w="992" w:type="dxa"/>
            <w:noWrap/>
            <w:vAlign w:val="center"/>
          </w:tcPr>
          <w:p w:rsidR="00C87AF8" w:rsidRDefault="00C87AF8" w:rsidP="00C87AF8">
            <w:pPr>
              <w:spacing w:after="120"/>
              <w:jc w:val="center"/>
              <w:rPr>
                <w:ins w:id="4280" w:author="R4-2120772" w:date="2021-11-15T15:14:00Z"/>
                <w:rFonts w:eastAsia="MS Mincho"/>
              </w:rPr>
            </w:pPr>
            <w:ins w:id="4281" w:author="R4-2120772" w:date="2021-11-15T15:14:00Z">
              <w:r>
                <w:rPr>
                  <w:rFonts w:eastAsia="MS Mincho"/>
                </w:rPr>
                <w:t>-2.63</w:t>
              </w:r>
            </w:ins>
          </w:p>
        </w:tc>
        <w:tc>
          <w:tcPr>
            <w:tcW w:w="1012" w:type="dxa"/>
            <w:noWrap/>
            <w:vAlign w:val="center"/>
          </w:tcPr>
          <w:p w:rsidR="00C87AF8" w:rsidRDefault="00C87AF8" w:rsidP="00C87AF8">
            <w:pPr>
              <w:spacing w:after="120"/>
              <w:jc w:val="center"/>
              <w:rPr>
                <w:ins w:id="4282" w:author="R4-2120772" w:date="2021-11-15T15:14:00Z"/>
                <w:rFonts w:eastAsia="MS Mincho"/>
              </w:rPr>
            </w:pPr>
            <w:ins w:id="4283" w:author="R4-2120772" w:date="2021-11-15T15:14:00Z">
              <w:r>
                <w:rPr>
                  <w:rFonts w:eastAsia="MS Mincho"/>
                </w:rPr>
                <w:t>-0.37</w:t>
              </w:r>
            </w:ins>
          </w:p>
        </w:tc>
        <w:tc>
          <w:tcPr>
            <w:tcW w:w="980" w:type="dxa"/>
            <w:noWrap/>
            <w:vAlign w:val="center"/>
          </w:tcPr>
          <w:p w:rsidR="00C87AF8" w:rsidRDefault="00C87AF8" w:rsidP="00C87AF8">
            <w:pPr>
              <w:spacing w:after="120"/>
              <w:jc w:val="center"/>
              <w:rPr>
                <w:ins w:id="4284" w:author="R4-2120772" w:date="2021-11-15T15:14:00Z"/>
                <w:rFonts w:eastAsia="MS Mincho"/>
              </w:rPr>
            </w:pPr>
            <w:ins w:id="4285" w:author="R4-2120772" w:date="2021-11-15T15:14:00Z">
              <w:r>
                <w:rPr>
                  <w:rFonts w:eastAsia="MS Mincho"/>
                </w:rPr>
                <w:t>2.23</w:t>
              </w:r>
            </w:ins>
          </w:p>
        </w:tc>
      </w:tr>
      <w:tr w:rsidR="00C87AF8" w:rsidTr="0087751E">
        <w:trPr>
          <w:trHeight w:val="300"/>
          <w:jc w:val="center"/>
          <w:ins w:id="4286" w:author="R4-2120772" w:date="2021-11-15T15:14:00Z"/>
        </w:trPr>
        <w:tc>
          <w:tcPr>
            <w:tcW w:w="1142" w:type="dxa"/>
            <w:vMerge/>
            <w:vAlign w:val="center"/>
          </w:tcPr>
          <w:p w:rsidR="00C87AF8" w:rsidRDefault="00C87AF8" w:rsidP="00C87AF8">
            <w:pPr>
              <w:spacing w:after="120"/>
              <w:jc w:val="center"/>
              <w:rPr>
                <w:ins w:id="4287" w:author="R4-2120772" w:date="2021-11-15T15:14:00Z"/>
                <w:rFonts w:eastAsia="MS Mincho"/>
              </w:rPr>
            </w:pPr>
          </w:p>
        </w:tc>
        <w:tc>
          <w:tcPr>
            <w:tcW w:w="1036" w:type="dxa"/>
            <w:noWrap/>
            <w:vAlign w:val="center"/>
          </w:tcPr>
          <w:p w:rsidR="00C87AF8" w:rsidRDefault="00C87AF8" w:rsidP="00C87AF8">
            <w:pPr>
              <w:spacing w:after="120"/>
              <w:jc w:val="center"/>
              <w:rPr>
                <w:ins w:id="4288" w:author="R4-2120772" w:date="2021-11-15T15:14:00Z"/>
                <w:rFonts w:eastAsia="MS Mincho"/>
              </w:rPr>
            </w:pPr>
            <w:ins w:id="4289" w:author="R4-2120772" w:date="2021-11-15T15:14:00Z">
              <w:r>
                <w:rPr>
                  <w:rFonts w:eastAsia="MS Mincho"/>
                </w:rPr>
                <w:t>THALES</w:t>
              </w:r>
            </w:ins>
          </w:p>
        </w:tc>
        <w:tc>
          <w:tcPr>
            <w:tcW w:w="1044" w:type="dxa"/>
            <w:noWrap/>
            <w:vAlign w:val="center"/>
          </w:tcPr>
          <w:p w:rsidR="00C87AF8" w:rsidRDefault="00C87AF8" w:rsidP="00C87AF8">
            <w:pPr>
              <w:spacing w:after="120"/>
              <w:jc w:val="center"/>
              <w:rPr>
                <w:ins w:id="4290" w:author="R4-2120772" w:date="2021-11-15T15:14:00Z"/>
                <w:rFonts w:eastAsia="MS Mincho"/>
              </w:rPr>
            </w:pPr>
            <w:ins w:id="4291" w:author="R4-2120772" w:date="2021-11-15T15:14:00Z">
              <w:r>
                <w:rPr>
                  <w:rFonts w:eastAsia="MS Mincho"/>
                </w:rPr>
                <w:t>124.60</w:t>
              </w:r>
            </w:ins>
          </w:p>
        </w:tc>
        <w:tc>
          <w:tcPr>
            <w:tcW w:w="1045" w:type="dxa"/>
            <w:noWrap/>
            <w:vAlign w:val="center"/>
          </w:tcPr>
          <w:p w:rsidR="00C87AF8" w:rsidRDefault="00C87AF8" w:rsidP="00C87AF8">
            <w:pPr>
              <w:spacing w:after="120"/>
              <w:jc w:val="center"/>
              <w:rPr>
                <w:ins w:id="4292" w:author="R4-2120772" w:date="2021-11-15T15:14:00Z"/>
                <w:rFonts w:eastAsia="MS Mincho"/>
              </w:rPr>
            </w:pPr>
            <w:ins w:id="4293" w:author="R4-2120772" w:date="2021-11-15T15:14:00Z">
              <w:r>
                <w:rPr>
                  <w:rFonts w:eastAsia="MS Mincho"/>
                </w:rPr>
                <w:t>131.40</w:t>
              </w:r>
            </w:ins>
          </w:p>
        </w:tc>
        <w:tc>
          <w:tcPr>
            <w:tcW w:w="1045" w:type="dxa"/>
            <w:noWrap/>
            <w:vAlign w:val="center"/>
          </w:tcPr>
          <w:p w:rsidR="00C87AF8" w:rsidRDefault="00C87AF8" w:rsidP="00C87AF8">
            <w:pPr>
              <w:spacing w:after="120"/>
              <w:jc w:val="center"/>
              <w:rPr>
                <w:ins w:id="4294" w:author="R4-2120772" w:date="2021-11-15T15:14:00Z"/>
                <w:rFonts w:eastAsia="MS Mincho"/>
              </w:rPr>
            </w:pPr>
            <w:ins w:id="4295" w:author="R4-2120772" w:date="2021-11-15T15:14:00Z">
              <w:r>
                <w:rPr>
                  <w:rFonts w:eastAsia="MS Mincho"/>
                </w:rPr>
                <w:t>138.00</w:t>
              </w:r>
            </w:ins>
          </w:p>
        </w:tc>
        <w:tc>
          <w:tcPr>
            <w:tcW w:w="992" w:type="dxa"/>
            <w:noWrap/>
            <w:vAlign w:val="center"/>
          </w:tcPr>
          <w:p w:rsidR="00C87AF8" w:rsidRDefault="00C87AF8" w:rsidP="00C87AF8">
            <w:pPr>
              <w:spacing w:after="120"/>
              <w:jc w:val="center"/>
              <w:rPr>
                <w:ins w:id="4296" w:author="R4-2120772" w:date="2021-11-15T15:14:00Z"/>
                <w:rFonts w:eastAsia="MS Mincho"/>
              </w:rPr>
            </w:pPr>
            <w:ins w:id="4297" w:author="R4-2120772" w:date="2021-11-15T15:14:00Z">
              <w:r>
                <w:rPr>
                  <w:rFonts w:eastAsia="MS Mincho"/>
                </w:rPr>
                <w:t>-3.00</w:t>
              </w:r>
            </w:ins>
          </w:p>
        </w:tc>
        <w:tc>
          <w:tcPr>
            <w:tcW w:w="1012" w:type="dxa"/>
            <w:noWrap/>
            <w:vAlign w:val="center"/>
          </w:tcPr>
          <w:p w:rsidR="00C87AF8" w:rsidRDefault="00C87AF8" w:rsidP="00C87AF8">
            <w:pPr>
              <w:spacing w:after="120"/>
              <w:jc w:val="center"/>
              <w:rPr>
                <w:ins w:id="4298" w:author="R4-2120772" w:date="2021-11-15T15:14:00Z"/>
                <w:rFonts w:eastAsia="MS Mincho"/>
              </w:rPr>
            </w:pPr>
            <w:ins w:id="4299" w:author="R4-2120772" w:date="2021-11-15T15:14:00Z">
              <w:r>
                <w:rPr>
                  <w:rFonts w:eastAsia="MS Mincho"/>
                </w:rPr>
                <w:t>-0.88</w:t>
              </w:r>
            </w:ins>
          </w:p>
        </w:tc>
        <w:tc>
          <w:tcPr>
            <w:tcW w:w="980" w:type="dxa"/>
            <w:noWrap/>
            <w:vAlign w:val="center"/>
          </w:tcPr>
          <w:p w:rsidR="00C87AF8" w:rsidRDefault="00C87AF8" w:rsidP="00C87AF8">
            <w:pPr>
              <w:spacing w:after="120"/>
              <w:jc w:val="center"/>
              <w:rPr>
                <w:ins w:id="4300" w:author="R4-2120772" w:date="2021-11-15T15:14:00Z"/>
                <w:rFonts w:eastAsia="MS Mincho"/>
              </w:rPr>
            </w:pPr>
            <w:ins w:id="4301" w:author="R4-2120772" w:date="2021-11-15T15:14:00Z">
              <w:r>
                <w:rPr>
                  <w:rFonts w:eastAsia="MS Mincho"/>
                </w:rPr>
                <w:t>2.23</w:t>
              </w:r>
            </w:ins>
          </w:p>
        </w:tc>
      </w:tr>
      <w:tr w:rsidR="00C87AF8" w:rsidTr="0087751E">
        <w:trPr>
          <w:trHeight w:val="300"/>
          <w:jc w:val="center"/>
          <w:ins w:id="4302" w:author="R4-2120772" w:date="2021-11-15T15:14:00Z"/>
        </w:trPr>
        <w:tc>
          <w:tcPr>
            <w:tcW w:w="1142" w:type="dxa"/>
            <w:vMerge/>
            <w:vAlign w:val="center"/>
          </w:tcPr>
          <w:p w:rsidR="00C87AF8" w:rsidRDefault="00C87AF8" w:rsidP="00C87AF8">
            <w:pPr>
              <w:spacing w:after="120"/>
              <w:jc w:val="center"/>
              <w:rPr>
                <w:ins w:id="4303" w:author="R4-2120772" w:date="2021-11-15T15:14:00Z"/>
                <w:rFonts w:eastAsia="MS Mincho"/>
              </w:rPr>
            </w:pPr>
          </w:p>
        </w:tc>
        <w:tc>
          <w:tcPr>
            <w:tcW w:w="1036" w:type="dxa"/>
            <w:noWrap/>
            <w:vAlign w:val="center"/>
          </w:tcPr>
          <w:p w:rsidR="00C87AF8" w:rsidRDefault="00C87AF8" w:rsidP="00C87AF8">
            <w:pPr>
              <w:spacing w:after="120"/>
              <w:jc w:val="center"/>
              <w:rPr>
                <w:ins w:id="4304" w:author="R4-2120772" w:date="2021-11-15T15:14:00Z"/>
                <w:rFonts w:eastAsia="MS Mincho"/>
              </w:rPr>
            </w:pPr>
            <w:ins w:id="4305" w:author="R4-2120772" w:date="2021-11-15T15:14:00Z">
              <w:r>
                <w:rPr>
                  <w:rFonts w:eastAsia="MS Mincho"/>
                </w:rPr>
                <w:t>Huawei</w:t>
              </w:r>
            </w:ins>
          </w:p>
        </w:tc>
        <w:tc>
          <w:tcPr>
            <w:tcW w:w="1044" w:type="dxa"/>
            <w:noWrap/>
            <w:vAlign w:val="center"/>
          </w:tcPr>
          <w:p w:rsidR="00C87AF8" w:rsidRDefault="00C87AF8" w:rsidP="00C87AF8">
            <w:pPr>
              <w:spacing w:after="120"/>
              <w:jc w:val="center"/>
              <w:rPr>
                <w:ins w:id="4306" w:author="R4-2120772" w:date="2021-11-15T15:14:00Z"/>
                <w:rFonts w:eastAsia="MS Mincho"/>
              </w:rPr>
            </w:pPr>
            <w:ins w:id="4307" w:author="R4-2120772" w:date="2021-11-15T15:14:00Z">
              <w:r>
                <w:rPr>
                  <w:rFonts w:eastAsia="MS Mincho"/>
                </w:rPr>
                <w:t>123.64</w:t>
              </w:r>
            </w:ins>
          </w:p>
        </w:tc>
        <w:tc>
          <w:tcPr>
            <w:tcW w:w="1045" w:type="dxa"/>
            <w:noWrap/>
            <w:vAlign w:val="center"/>
          </w:tcPr>
          <w:p w:rsidR="00C87AF8" w:rsidRDefault="00C87AF8" w:rsidP="00C87AF8">
            <w:pPr>
              <w:spacing w:after="120"/>
              <w:jc w:val="center"/>
              <w:rPr>
                <w:ins w:id="4308" w:author="R4-2120772" w:date="2021-11-15T15:14:00Z"/>
                <w:rFonts w:eastAsia="MS Mincho"/>
              </w:rPr>
            </w:pPr>
            <w:ins w:id="4309" w:author="R4-2120772" w:date="2021-11-15T15:14:00Z">
              <w:r>
                <w:rPr>
                  <w:rFonts w:eastAsia="MS Mincho"/>
                </w:rPr>
                <w:t>131.62</w:t>
              </w:r>
            </w:ins>
          </w:p>
        </w:tc>
        <w:tc>
          <w:tcPr>
            <w:tcW w:w="1045" w:type="dxa"/>
            <w:noWrap/>
            <w:vAlign w:val="center"/>
          </w:tcPr>
          <w:p w:rsidR="00C87AF8" w:rsidRDefault="00C87AF8" w:rsidP="00C87AF8">
            <w:pPr>
              <w:spacing w:after="120"/>
              <w:jc w:val="center"/>
              <w:rPr>
                <w:ins w:id="4310" w:author="R4-2120772" w:date="2021-11-15T15:14:00Z"/>
                <w:rFonts w:eastAsia="MS Mincho"/>
              </w:rPr>
            </w:pPr>
            <w:ins w:id="4311" w:author="R4-2120772" w:date="2021-11-15T15:14:00Z">
              <w:r>
                <w:rPr>
                  <w:rFonts w:eastAsia="MS Mincho"/>
                </w:rPr>
                <w:t>139.59</w:t>
              </w:r>
            </w:ins>
          </w:p>
        </w:tc>
        <w:tc>
          <w:tcPr>
            <w:tcW w:w="992" w:type="dxa"/>
            <w:noWrap/>
            <w:vAlign w:val="center"/>
          </w:tcPr>
          <w:p w:rsidR="00C87AF8" w:rsidRDefault="00C87AF8" w:rsidP="00C87AF8">
            <w:pPr>
              <w:spacing w:after="120"/>
              <w:jc w:val="center"/>
              <w:rPr>
                <w:ins w:id="4312" w:author="R4-2120772" w:date="2021-11-15T15:14:00Z"/>
                <w:rFonts w:eastAsia="MS Mincho"/>
              </w:rPr>
            </w:pPr>
            <w:ins w:id="4313" w:author="R4-2120772" w:date="2021-11-15T15:14:00Z">
              <w:r>
                <w:rPr>
                  <w:rFonts w:eastAsia="MS Mincho"/>
                </w:rPr>
                <w:t>-4.73</w:t>
              </w:r>
            </w:ins>
          </w:p>
        </w:tc>
        <w:tc>
          <w:tcPr>
            <w:tcW w:w="1012" w:type="dxa"/>
            <w:noWrap/>
            <w:vAlign w:val="center"/>
          </w:tcPr>
          <w:p w:rsidR="00C87AF8" w:rsidRDefault="00C87AF8" w:rsidP="00C87AF8">
            <w:pPr>
              <w:spacing w:after="120"/>
              <w:jc w:val="center"/>
              <w:rPr>
                <w:ins w:id="4314" w:author="R4-2120772" w:date="2021-11-15T15:14:00Z"/>
                <w:rFonts w:eastAsia="MS Mincho"/>
              </w:rPr>
            </w:pPr>
            <w:ins w:id="4315" w:author="R4-2120772" w:date="2021-11-15T15:14:00Z">
              <w:r>
                <w:rPr>
                  <w:rFonts w:eastAsia="MS Mincho"/>
                </w:rPr>
                <w:t>6.35</w:t>
              </w:r>
            </w:ins>
          </w:p>
        </w:tc>
        <w:tc>
          <w:tcPr>
            <w:tcW w:w="980" w:type="dxa"/>
            <w:noWrap/>
            <w:vAlign w:val="center"/>
          </w:tcPr>
          <w:p w:rsidR="00C87AF8" w:rsidRDefault="00C87AF8" w:rsidP="00C87AF8">
            <w:pPr>
              <w:spacing w:after="120"/>
              <w:jc w:val="center"/>
              <w:rPr>
                <w:ins w:id="4316" w:author="R4-2120772" w:date="2021-11-15T15:14:00Z"/>
                <w:rFonts w:eastAsia="MS Mincho"/>
              </w:rPr>
            </w:pPr>
            <w:ins w:id="4317" w:author="R4-2120772" w:date="2021-11-15T15:14:00Z">
              <w:r>
                <w:rPr>
                  <w:rFonts w:eastAsia="MS Mincho"/>
                </w:rPr>
                <w:t>14.64</w:t>
              </w:r>
            </w:ins>
          </w:p>
        </w:tc>
      </w:tr>
      <w:tr w:rsidR="00C87AF8" w:rsidTr="0087751E">
        <w:trPr>
          <w:trHeight w:val="300"/>
          <w:jc w:val="center"/>
          <w:ins w:id="4318" w:author="R4-2120772" w:date="2021-11-15T15:14:00Z"/>
        </w:trPr>
        <w:tc>
          <w:tcPr>
            <w:tcW w:w="1142" w:type="dxa"/>
            <w:vMerge/>
            <w:vAlign w:val="center"/>
          </w:tcPr>
          <w:p w:rsidR="00C87AF8" w:rsidRDefault="00C87AF8" w:rsidP="00C87AF8">
            <w:pPr>
              <w:spacing w:after="120"/>
              <w:jc w:val="center"/>
              <w:rPr>
                <w:ins w:id="4319" w:author="R4-2120772" w:date="2021-11-15T15:14:00Z"/>
                <w:rFonts w:eastAsia="MS Mincho"/>
              </w:rPr>
            </w:pPr>
          </w:p>
        </w:tc>
        <w:tc>
          <w:tcPr>
            <w:tcW w:w="1036" w:type="dxa"/>
            <w:noWrap/>
            <w:vAlign w:val="center"/>
          </w:tcPr>
          <w:p w:rsidR="00C87AF8" w:rsidRDefault="00C87AF8" w:rsidP="00C87AF8">
            <w:pPr>
              <w:spacing w:after="120"/>
              <w:jc w:val="center"/>
              <w:rPr>
                <w:ins w:id="4320" w:author="R4-2120772" w:date="2021-11-15T15:14:00Z"/>
                <w:rFonts w:eastAsia="MS Mincho"/>
              </w:rPr>
            </w:pPr>
            <w:ins w:id="4321" w:author="R4-2120772" w:date="2021-11-15T15:14:00Z">
              <w:r>
                <w:rPr>
                  <w:rFonts w:eastAsia="MS Mincho"/>
                </w:rPr>
                <w:t>Xiaomi</w:t>
              </w:r>
            </w:ins>
          </w:p>
        </w:tc>
        <w:tc>
          <w:tcPr>
            <w:tcW w:w="1044" w:type="dxa"/>
            <w:noWrap/>
            <w:vAlign w:val="center"/>
          </w:tcPr>
          <w:p w:rsidR="00C87AF8" w:rsidRDefault="00C87AF8" w:rsidP="00C87AF8">
            <w:pPr>
              <w:spacing w:after="120"/>
              <w:jc w:val="center"/>
              <w:rPr>
                <w:ins w:id="4322" w:author="R4-2120772" w:date="2021-11-15T15:14:00Z"/>
                <w:rFonts w:eastAsia="MS Mincho"/>
              </w:rPr>
            </w:pPr>
            <w:ins w:id="4323" w:author="R4-2120772" w:date="2021-11-15T15:14:00Z">
              <w:r>
                <w:rPr>
                  <w:rFonts w:eastAsia="MS Mincho"/>
                </w:rPr>
                <w:t>125.02</w:t>
              </w:r>
            </w:ins>
          </w:p>
        </w:tc>
        <w:tc>
          <w:tcPr>
            <w:tcW w:w="1045" w:type="dxa"/>
            <w:noWrap/>
            <w:vAlign w:val="center"/>
          </w:tcPr>
          <w:p w:rsidR="00C87AF8" w:rsidRDefault="00C87AF8" w:rsidP="00C87AF8">
            <w:pPr>
              <w:spacing w:after="120"/>
              <w:jc w:val="center"/>
              <w:rPr>
                <w:ins w:id="4324" w:author="R4-2120772" w:date="2021-11-15T15:14:00Z"/>
                <w:rFonts w:eastAsia="MS Mincho"/>
              </w:rPr>
            </w:pPr>
            <w:ins w:id="4325" w:author="R4-2120772" w:date="2021-11-15T15:14:00Z">
              <w:r>
                <w:rPr>
                  <w:rFonts w:eastAsia="MS Mincho"/>
                </w:rPr>
                <w:t>131.28</w:t>
              </w:r>
            </w:ins>
          </w:p>
        </w:tc>
        <w:tc>
          <w:tcPr>
            <w:tcW w:w="1045" w:type="dxa"/>
            <w:noWrap/>
            <w:vAlign w:val="center"/>
          </w:tcPr>
          <w:p w:rsidR="00C87AF8" w:rsidRDefault="00C87AF8" w:rsidP="00C87AF8">
            <w:pPr>
              <w:spacing w:after="120"/>
              <w:jc w:val="center"/>
              <w:rPr>
                <w:ins w:id="4326" w:author="R4-2120772" w:date="2021-11-15T15:14:00Z"/>
                <w:rFonts w:eastAsia="MS Mincho"/>
              </w:rPr>
            </w:pPr>
            <w:ins w:id="4327" w:author="R4-2120772" w:date="2021-11-15T15:14:00Z">
              <w:r>
                <w:rPr>
                  <w:rFonts w:eastAsia="MS Mincho"/>
                </w:rPr>
                <w:t>138.73</w:t>
              </w:r>
            </w:ins>
          </w:p>
        </w:tc>
        <w:tc>
          <w:tcPr>
            <w:tcW w:w="992" w:type="dxa"/>
            <w:noWrap/>
            <w:vAlign w:val="center"/>
          </w:tcPr>
          <w:p w:rsidR="00C87AF8" w:rsidRDefault="00C87AF8" w:rsidP="00C87AF8">
            <w:pPr>
              <w:spacing w:after="120"/>
              <w:jc w:val="center"/>
              <w:rPr>
                <w:ins w:id="4328" w:author="R4-2120772" w:date="2021-11-15T15:14:00Z"/>
                <w:rFonts w:eastAsia="MS Mincho"/>
              </w:rPr>
            </w:pPr>
            <w:ins w:id="4329" w:author="R4-2120772" w:date="2021-11-15T15:14:00Z">
              <w:r>
                <w:rPr>
                  <w:rFonts w:eastAsia="MS Mincho"/>
                </w:rPr>
                <w:t>-2.62</w:t>
              </w:r>
            </w:ins>
          </w:p>
        </w:tc>
        <w:tc>
          <w:tcPr>
            <w:tcW w:w="1012" w:type="dxa"/>
            <w:noWrap/>
            <w:vAlign w:val="center"/>
          </w:tcPr>
          <w:p w:rsidR="00C87AF8" w:rsidRDefault="00C87AF8" w:rsidP="00C87AF8">
            <w:pPr>
              <w:spacing w:after="120"/>
              <w:jc w:val="center"/>
              <w:rPr>
                <w:ins w:id="4330" w:author="R4-2120772" w:date="2021-11-15T15:14:00Z"/>
                <w:rFonts w:eastAsia="MS Mincho"/>
              </w:rPr>
            </w:pPr>
            <w:ins w:id="4331" w:author="R4-2120772" w:date="2021-11-15T15:14:00Z">
              <w:r>
                <w:rPr>
                  <w:rFonts w:eastAsia="MS Mincho"/>
                </w:rPr>
                <w:t>-0.77</w:t>
              </w:r>
            </w:ins>
          </w:p>
        </w:tc>
        <w:tc>
          <w:tcPr>
            <w:tcW w:w="980" w:type="dxa"/>
            <w:noWrap/>
            <w:vAlign w:val="center"/>
          </w:tcPr>
          <w:p w:rsidR="00C87AF8" w:rsidRDefault="00C87AF8" w:rsidP="00C87AF8">
            <w:pPr>
              <w:spacing w:after="120"/>
              <w:jc w:val="center"/>
              <w:rPr>
                <w:ins w:id="4332" w:author="R4-2120772" w:date="2021-11-15T15:14:00Z"/>
                <w:rFonts w:eastAsia="MS Mincho"/>
              </w:rPr>
            </w:pPr>
            <w:ins w:id="4333" w:author="R4-2120772" w:date="2021-11-15T15:14:00Z">
              <w:r>
                <w:rPr>
                  <w:rFonts w:eastAsia="MS Mincho"/>
                </w:rPr>
                <w:t>1.57</w:t>
              </w:r>
            </w:ins>
          </w:p>
        </w:tc>
      </w:tr>
      <w:tr w:rsidR="00C87AF8" w:rsidTr="0087751E">
        <w:trPr>
          <w:trHeight w:val="300"/>
          <w:jc w:val="center"/>
          <w:ins w:id="4334" w:author="R4-2120772" w:date="2021-11-15T15:14:00Z"/>
        </w:trPr>
        <w:tc>
          <w:tcPr>
            <w:tcW w:w="1142" w:type="dxa"/>
            <w:vMerge/>
            <w:vAlign w:val="center"/>
          </w:tcPr>
          <w:p w:rsidR="00C87AF8" w:rsidRDefault="00C87AF8" w:rsidP="00C87AF8">
            <w:pPr>
              <w:spacing w:after="120"/>
              <w:jc w:val="center"/>
              <w:rPr>
                <w:ins w:id="4335" w:author="R4-2120772" w:date="2021-11-15T15:14:00Z"/>
                <w:rFonts w:eastAsia="MS Mincho"/>
              </w:rPr>
            </w:pPr>
          </w:p>
        </w:tc>
        <w:tc>
          <w:tcPr>
            <w:tcW w:w="1036" w:type="dxa"/>
            <w:noWrap/>
            <w:vAlign w:val="center"/>
          </w:tcPr>
          <w:p w:rsidR="00C87AF8" w:rsidRDefault="00C87AF8" w:rsidP="00C87AF8">
            <w:pPr>
              <w:spacing w:after="120"/>
              <w:jc w:val="center"/>
              <w:rPr>
                <w:ins w:id="4336" w:author="R4-2120772" w:date="2021-11-15T15:14:00Z"/>
                <w:rFonts w:eastAsia="MS Mincho"/>
              </w:rPr>
            </w:pPr>
            <w:ins w:id="4337" w:author="R4-2120772" w:date="2021-11-15T15:14:00Z">
              <w:r>
                <w:rPr>
                  <w:rFonts w:eastAsia="MS Mincho"/>
                </w:rPr>
                <w:t>ZTE</w:t>
              </w:r>
            </w:ins>
          </w:p>
        </w:tc>
        <w:tc>
          <w:tcPr>
            <w:tcW w:w="1044" w:type="dxa"/>
            <w:noWrap/>
            <w:vAlign w:val="center"/>
          </w:tcPr>
          <w:p w:rsidR="00C87AF8" w:rsidRDefault="00C87AF8" w:rsidP="00C87AF8">
            <w:pPr>
              <w:spacing w:after="120"/>
              <w:jc w:val="center"/>
              <w:rPr>
                <w:ins w:id="4338" w:author="R4-2120772" w:date="2021-11-15T15:14:00Z"/>
                <w:rFonts w:eastAsia="MS Mincho"/>
              </w:rPr>
            </w:pPr>
            <w:ins w:id="4339" w:author="R4-2120772" w:date="2021-11-15T15:14:00Z">
              <w:r>
                <w:rPr>
                  <w:rFonts w:eastAsia="MS Mincho"/>
                </w:rPr>
                <w:t>124.71</w:t>
              </w:r>
            </w:ins>
          </w:p>
        </w:tc>
        <w:tc>
          <w:tcPr>
            <w:tcW w:w="1045" w:type="dxa"/>
            <w:noWrap/>
            <w:vAlign w:val="center"/>
          </w:tcPr>
          <w:p w:rsidR="00C87AF8" w:rsidRDefault="00C87AF8" w:rsidP="00C87AF8">
            <w:pPr>
              <w:spacing w:after="120"/>
              <w:jc w:val="center"/>
              <w:rPr>
                <w:ins w:id="4340" w:author="R4-2120772" w:date="2021-11-15T15:14:00Z"/>
                <w:rFonts w:eastAsia="MS Mincho"/>
              </w:rPr>
            </w:pPr>
            <w:ins w:id="4341" w:author="R4-2120772" w:date="2021-11-15T15:14:00Z">
              <w:r>
                <w:rPr>
                  <w:rFonts w:eastAsia="MS Mincho"/>
                </w:rPr>
                <w:t>131.52</w:t>
              </w:r>
            </w:ins>
          </w:p>
        </w:tc>
        <w:tc>
          <w:tcPr>
            <w:tcW w:w="1045" w:type="dxa"/>
            <w:noWrap/>
            <w:vAlign w:val="center"/>
          </w:tcPr>
          <w:p w:rsidR="00C87AF8" w:rsidRDefault="00C87AF8" w:rsidP="00C87AF8">
            <w:pPr>
              <w:spacing w:after="120"/>
              <w:jc w:val="center"/>
              <w:rPr>
                <w:ins w:id="4342" w:author="R4-2120772" w:date="2021-11-15T15:14:00Z"/>
                <w:rFonts w:eastAsia="MS Mincho"/>
              </w:rPr>
            </w:pPr>
            <w:ins w:id="4343" w:author="R4-2120772" w:date="2021-11-15T15:14:00Z">
              <w:r>
                <w:rPr>
                  <w:rFonts w:eastAsia="MS Mincho"/>
                </w:rPr>
                <w:t>138.22</w:t>
              </w:r>
            </w:ins>
          </w:p>
        </w:tc>
        <w:tc>
          <w:tcPr>
            <w:tcW w:w="992" w:type="dxa"/>
            <w:noWrap/>
            <w:vAlign w:val="center"/>
          </w:tcPr>
          <w:p w:rsidR="00C87AF8" w:rsidRDefault="00C87AF8" w:rsidP="00C87AF8">
            <w:pPr>
              <w:spacing w:after="120"/>
              <w:jc w:val="center"/>
              <w:rPr>
                <w:ins w:id="4344" w:author="R4-2120772" w:date="2021-11-15T15:14:00Z"/>
                <w:rFonts w:eastAsia="MS Mincho"/>
              </w:rPr>
            </w:pPr>
            <w:ins w:id="4345" w:author="R4-2120772" w:date="2021-11-15T15:14:00Z">
              <w:r>
                <w:rPr>
                  <w:rFonts w:eastAsia="MS Mincho"/>
                </w:rPr>
                <w:t>-2.40</w:t>
              </w:r>
            </w:ins>
          </w:p>
        </w:tc>
        <w:tc>
          <w:tcPr>
            <w:tcW w:w="1012" w:type="dxa"/>
            <w:noWrap/>
            <w:vAlign w:val="center"/>
          </w:tcPr>
          <w:p w:rsidR="00C87AF8" w:rsidRDefault="00C87AF8" w:rsidP="00C87AF8">
            <w:pPr>
              <w:spacing w:after="120"/>
              <w:jc w:val="center"/>
              <w:rPr>
                <w:ins w:id="4346" w:author="R4-2120772" w:date="2021-11-15T15:14:00Z"/>
                <w:rFonts w:eastAsia="MS Mincho"/>
              </w:rPr>
            </w:pPr>
            <w:ins w:id="4347" w:author="R4-2120772" w:date="2021-11-15T15:14:00Z">
              <w:r>
                <w:rPr>
                  <w:rFonts w:eastAsia="MS Mincho"/>
                </w:rPr>
                <w:t>-0.32</w:t>
              </w:r>
            </w:ins>
          </w:p>
        </w:tc>
        <w:tc>
          <w:tcPr>
            <w:tcW w:w="980" w:type="dxa"/>
            <w:noWrap/>
            <w:vAlign w:val="center"/>
          </w:tcPr>
          <w:p w:rsidR="00C87AF8" w:rsidRDefault="00C87AF8" w:rsidP="00C87AF8">
            <w:pPr>
              <w:spacing w:after="120"/>
              <w:jc w:val="center"/>
              <w:rPr>
                <w:ins w:id="4348" w:author="R4-2120772" w:date="2021-11-15T15:14:00Z"/>
                <w:rFonts w:eastAsia="MS Mincho"/>
              </w:rPr>
            </w:pPr>
            <w:ins w:id="4349" w:author="R4-2120772" w:date="2021-11-15T15:14:00Z">
              <w:r>
                <w:rPr>
                  <w:rFonts w:eastAsia="MS Mincho"/>
                </w:rPr>
                <w:t>3.45</w:t>
              </w:r>
            </w:ins>
          </w:p>
        </w:tc>
      </w:tr>
      <w:tr w:rsidR="00C87AF8" w:rsidTr="0087751E">
        <w:trPr>
          <w:trHeight w:val="300"/>
          <w:jc w:val="center"/>
          <w:ins w:id="4350" w:author="R4-2120772" w:date="2021-11-15T15:14:00Z"/>
        </w:trPr>
        <w:tc>
          <w:tcPr>
            <w:tcW w:w="1142" w:type="dxa"/>
            <w:vMerge/>
            <w:vAlign w:val="center"/>
          </w:tcPr>
          <w:p w:rsidR="00C87AF8" w:rsidRDefault="00C87AF8" w:rsidP="00C87AF8">
            <w:pPr>
              <w:spacing w:after="120"/>
              <w:jc w:val="center"/>
              <w:rPr>
                <w:ins w:id="4351" w:author="R4-2120772" w:date="2021-11-15T15:14:00Z"/>
                <w:rFonts w:eastAsia="MS Mincho"/>
              </w:rPr>
            </w:pPr>
          </w:p>
        </w:tc>
        <w:tc>
          <w:tcPr>
            <w:tcW w:w="1036" w:type="dxa"/>
            <w:noWrap/>
            <w:vAlign w:val="center"/>
          </w:tcPr>
          <w:p w:rsidR="00C87AF8" w:rsidRDefault="00C87AF8" w:rsidP="00C87AF8">
            <w:pPr>
              <w:spacing w:after="120"/>
              <w:jc w:val="center"/>
              <w:rPr>
                <w:ins w:id="4352" w:author="R4-2120772" w:date="2021-11-15T15:14:00Z"/>
                <w:rFonts w:eastAsia="MS Mincho"/>
              </w:rPr>
            </w:pPr>
            <w:ins w:id="4353" w:author="R4-2120772" w:date="2021-11-15T15:14:00Z">
              <w:r>
                <w:rPr>
                  <w:rFonts w:eastAsia="MS Mincho"/>
                </w:rPr>
                <w:t>Ericsson</w:t>
              </w:r>
            </w:ins>
          </w:p>
        </w:tc>
        <w:tc>
          <w:tcPr>
            <w:tcW w:w="1044" w:type="dxa"/>
            <w:noWrap/>
            <w:vAlign w:val="center"/>
          </w:tcPr>
          <w:p w:rsidR="00C87AF8" w:rsidRDefault="00C87AF8" w:rsidP="00C87AF8">
            <w:pPr>
              <w:spacing w:after="120"/>
              <w:jc w:val="center"/>
              <w:rPr>
                <w:ins w:id="4354" w:author="R4-2120772" w:date="2021-11-15T15:14:00Z"/>
                <w:rFonts w:eastAsia="MS Mincho"/>
              </w:rPr>
            </w:pPr>
            <w:ins w:id="4355" w:author="R4-2120772" w:date="2021-11-15T15:14:00Z">
              <w:r>
                <w:rPr>
                  <w:rFonts w:eastAsia="MS Mincho"/>
                </w:rPr>
                <w:t>-</w:t>
              </w:r>
            </w:ins>
          </w:p>
        </w:tc>
        <w:tc>
          <w:tcPr>
            <w:tcW w:w="1045" w:type="dxa"/>
            <w:noWrap/>
            <w:vAlign w:val="center"/>
          </w:tcPr>
          <w:p w:rsidR="00C87AF8" w:rsidRDefault="00C87AF8" w:rsidP="00C87AF8">
            <w:pPr>
              <w:spacing w:after="120"/>
              <w:jc w:val="center"/>
              <w:rPr>
                <w:ins w:id="4356" w:author="R4-2120772" w:date="2021-11-15T15:14:00Z"/>
                <w:rFonts w:eastAsia="MS Mincho"/>
              </w:rPr>
            </w:pPr>
            <w:ins w:id="4357" w:author="R4-2120772" w:date="2021-11-15T15:14:00Z">
              <w:r>
                <w:rPr>
                  <w:rFonts w:eastAsia="MS Mincho"/>
                </w:rPr>
                <w:t>-</w:t>
              </w:r>
            </w:ins>
          </w:p>
        </w:tc>
        <w:tc>
          <w:tcPr>
            <w:tcW w:w="1045" w:type="dxa"/>
            <w:noWrap/>
            <w:vAlign w:val="center"/>
          </w:tcPr>
          <w:p w:rsidR="00C87AF8" w:rsidRDefault="00C87AF8" w:rsidP="00C87AF8">
            <w:pPr>
              <w:spacing w:after="120"/>
              <w:jc w:val="center"/>
              <w:rPr>
                <w:ins w:id="4358" w:author="R4-2120772" w:date="2021-11-15T15:14:00Z"/>
                <w:rFonts w:eastAsia="MS Mincho"/>
              </w:rPr>
            </w:pPr>
            <w:ins w:id="4359" w:author="R4-2120772" w:date="2021-11-15T15:14:00Z">
              <w:r>
                <w:rPr>
                  <w:rFonts w:eastAsia="MS Mincho"/>
                </w:rPr>
                <w:t>-</w:t>
              </w:r>
            </w:ins>
          </w:p>
        </w:tc>
        <w:tc>
          <w:tcPr>
            <w:tcW w:w="992" w:type="dxa"/>
            <w:noWrap/>
            <w:vAlign w:val="center"/>
          </w:tcPr>
          <w:p w:rsidR="00C87AF8" w:rsidRDefault="00C87AF8" w:rsidP="00C87AF8">
            <w:pPr>
              <w:spacing w:after="120"/>
              <w:jc w:val="center"/>
              <w:rPr>
                <w:ins w:id="4360" w:author="R4-2120772" w:date="2021-11-15T15:14:00Z"/>
                <w:rFonts w:eastAsia="MS Mincho"/>
              </w:rPr>
            </w:pPr>
            <w:ins w:id="4361" w:author="R4-2120772" w:date="2021-11-15T15:14:00Z">
              <w:r>
                <w:rPr>
                  <w:rFonts w:eastAsia="MS Mincho"/>
                </w:rPr>
                <w:t>-3.67</w:t>
              </w:r>
            </w:ins>
          </w:p>
        </w:tc>
        <w:tc>
          <w:tcPr>
            <w:tcW w:w="1012" w:type="dxa"/>
            <w:noWrap/>
            <w:vAlign w:val="center"/>
          </w:tcPr>
          <w:p w:rsidR="00C87AF8" w:rsidRDefault="00C87AF8" w:rsidP="00C87AF8">
            <w:pPr>
              <w:spacing w:after="120"/>
              <w:jc w:val="center"/>
              <w:rPr>
                <w:ins w:id="4362" w:author="R4-2120772" w:date="2021-11-15T15:14:00Z"/>
                <w:rFonts w:eastAsia="MS Mincho"/>
              </w:rPr>
            </w:pPr>
            <w:ins w:id="4363" w:author="R4-2120772" w:date="2021-11-15T15:14:00Z">
              <w:r>
                <w:rPr>
                  <w:rFonts w:eastAsia="MS Mincho"/>
                </w:rPr>
                <w:t>4.81</w:t>
              </w:r>
            </w:ins>
          </w:p>
        </w:tc>
        <w:tc>
          <w:tcPr>
            <w:tcW w:w="980" w:type="dxa"/>
            <w:noWrap/>
            <w:vAlign w:val="center"/>
          </w:tcPr>
          <w:p w:rsidR="00C87AF8" w:rsidRDefault="00C87AF8" w:rsidP="00C87AF8">
            <w:pPr>
              <w:spacing w:after="120"/>
              <w:jc w:val="center"/>
              <w:rPr>
                <w:ins w:id="4364" w:author="R4-2120772" w:date="2021-11-15T15:14:00Z"/>
                <w:rFonts w:eastAsia="MS Mincho"/>
              </w:rPr>
            </w:pPr>
            <w:ins w:id="4365" w:author="R4-2120772" w:date="2021-11-15T15:14:00Z">
              <w:r>
                <w:rPr>
                  <w:rFonts w:eastAsia="MS Mincho"/>
                </w:rPr>
                <w:t>14.30</w:t>
              </w:r>
            </w:ins>
          </w:p>
        </w:tc>
      </w:tr>
      <w:tr w:rsidR="00C87AF8" w:rsidTr="0087751E">
        <w:trPr>
          <w:trHeight w:val="300"/>
          <w:jc w:val="center"/>
          <w:ins w:id="4366" w:author="R4-2120772" w:date="2021-11-15T15:14:00Z"/>
        </w:trPr>
        <w:tc>
          <w:tcPr>
            <w:tcW w:w="1142" w:type="dxa"/>
            <w:vMerge/>
            <w:vAlign w:val="center"/>
          </w:tcPr>
          <w:p w:rsidR="00C87AF8" w:rsidRDefault="00C87AF8" w:rsidP="00C87AF8">
            <w:pPr>
              <w:spacing w:after="120"/>
              <w:jc w:val="center"/>
              <w:rPr>
                <w:ins w:id="4367" w:author="R4-2120772" w:date="2021-11-15T15:14:00Z"/>
                <w:rFonts w:eastAsia="MS Mincho"/>
              </w:rPr>
            </w:pPr>
          </w:p>
        </w:tc>
        <w:tc>
          <w:tcPr>
            <w:tcW w:w="1036" w:type="dxa"/>
            <w:noWrap/>
            <w:vAlign w:val="center"/>
          </w:tcPr>
          <w:p w:rsidR="00C87AF8" w:rsidRDefault="00C87AF8" w:rsidP="00C87AF8">
            <w:pPr>
              <w:spacing w:after="120"/>
              <w:jc w:val="center"/>
              <w:rPr>
                <w:ins w:id="4368" w:author="R4-2120772" w:date="2021-11-15T15:14:00Z"/>
                <w:rFonts w:eastAsia="MS Mincho"/>
              </w:rPr>
            </w:pPr>
            <w:ins w:id="4369" w:author="R4-2120772" w:date="2021-11-15T15:14:00Z">
              <w:r>
                <w:rPr>
                  <w:rFonts w:eastAsia="MS Mincho"/>
                </w:rPr>
                <w:t>Nokia</w:t>
              </w:r>
            </w:ins>
          </w:p>
        </w:tc>
        <w:tc>
          <w:tcPr>
            <w:tcW w:w="1044" w:type="dxa"/>
            <w:noWrap/>
            <w:vAlign w:val="center"/>
          </w:tcPr>
          <w:p w:rsidR="00C87AF8" w:rsidRDefault="00C87AF8" w:rsidP="00C87AF8">
            <w:pPr>
              <w:spacing w:after="120"/>
              <w:jc w:val="center"/>
              <w:rPr>
                <w:ins w:id="4370" w:author="R4-2120772" w:date="2021-11-15T15:14:00Z"/>
                <w:rFonts w:eastAsia="MS Mincho"/>
              </w:rPr>
            </w:pPr>
            <w:ins w:id="4371" w:author="R4-2120772" w:date="2021-11-15T15:14:00Z">
              <w:r>
                <w:rPr>
                  <w:rFonts w:eastAsia="MS Mincho"/>
                </w:rPr>
                <w:t>123.97</w:t>
              </w:r>
            </w:ins>
          </w:p>
        </w:tc>
        <w:tc>
          <w:tcPr>
            <w:tcW w:w="1045" w:type="dxa"/>
            <w:noWrap/>
            <w:vAlign w:val="center"/>
          </w:tcPr>
          <w:p w:rsidR="00C87AF8" w:rsidRDefault="00C87AF8" w:rsidP="00C87AF8">
            <w:pPr>
              <w:spacing w:after="120"/>
              <w:jc w:val="center"/>
              <w:rPr>
                <w:ins w:id="4372" w:author="R4-2120772" w:date="2021-11-15T15:14:00Z"/>
                <w:rFonts w:eastAsia="MS Mincho"/>
              </w:rPr>
            </w:pPr>
            <w:ins w:id="4373" w:author="R4-2120772" w:date="2021-11-15T15:14:00Z">
              <w:r>
                <w:rPr>
                  <w:rFonts w:eastAsia="MS Mincho"/>
                </w:rPr>
                <w:t>130.42</w:t>
              </w:r>
            </w:ins>
          </w:p>
        </w:tc>
        <w:tc>
          <w:tcPr>
            <w:tcW w:w="1045" w:type="dxa"/>
            <w:noWrap/>
            <w:vAlign w:val="center"/>
          </w:tcPr>
          <w:p w:rsidR="00C87AF8" w:rsidRDefault="00C87AF8" w:rsidP="00C87AF8">
            <w:pPr>
              <w:spacing w:after="120"/>
              <w:jc w:val="center"/>
              <w:rPr>
                <w:ins w:id="4374" w:author="R4-2120772" w:date="2021-11-15T15:14:00Z"/>
                <w:rFonts w:eastAsia="MS Mincho"/>
              </w:rPr>
            </w:pPr>
            <w:ins w:id="4375" w:author="R4-2120772" w:date="2021-11-15T15:14:00Z">
              <w:r>
                <w:rPr>
                  <w:rFonts w:eastAsia="MS Mincho"/>
                </w:rPr>
                <w:t>136.92</w:t>
              </w:r>
            </w:ins>
          </w:p>
        </w:tc>
        <w:tc>
          <w:tcPr>
            <w:tcW w:w="992" w:type="dxa"/>
            <w:noWrap/>
            <w:vAlign w:val="center"/>
          </w:tcPr>
          <w:p w:rsidR="00C87AF8" w:rsidRDefault="00C87AF8" w:rsidP="00C87AF8">
            <w:pPr>
              <w:spacing w:after="120"/>
              <w:jc w:val="center"/>
              <w:rPr>
                <w:ins w:id="4376" w:author="R4-2120772" w:date="2021-11-15T15:14:00Z"/>
                <w:rFonts w:eastAsia="MS Mincho"/>
              </w:rPr>
            </w:pPr>
            <w:ins w:id="4377" w:author="R4-2120772" w:date="2021-11-15T15:14:00Z">
              <w:r>
                <w:rPr>
                  <w:rFonts w:eastAsia="MS Mincho"/>
                </w:rPr>
                <w:t>-3.58</w:t>
              </w:r>
            </w:ins>
          </w:p>
        </w:tc>
        <w:tc>
          <w:tcPr>
            <w:tcW w:w="1012" w:type="dxa"/>
            <w:noWrap/>
            <w:vAlign w:val="center"/>
          </w:tcPr>
          <w:p w:rsidR="00C87AF8" w:rsidRDefault="00C87AF8" w:rsidP="00C87AF8">
            <w:pPr>
              <w:spacing w:after="120"/>
              <w:jc w:val="center"/>
              <w:rPr>
                <w:ins w:id="4378" w:author="R4-2120772" w:date="2021-11-15T15:14:00Z"/>
                <w:rFonts w:eastAsia="MS Mincho"/>
              </w:rPr>
            </w:pPr>
            <w:ins w:id="4379" w:author="R4-2120772" w:date="2021-11-15T15:14:00Z">
              <w:r>
                <w:rPr>
                  <w:rFonts w:eastAsia="MS Mincho"/>
                </w:rPr>
                <w:t>-1.27</w:t>
              </w:r>
            </w:ins>
          </w:p>
        </w:tc>
        <w:tc>
          <w:tcPr>
            <w:tcW w:w="980" w:type="dxa"/>
            <w:noWrap/>
            <w:vAlign w:val="center"/>
          </w:tcPr>
          <w:p w:rsidR="00C87AF8" w:rsidRDefault="00C87AF8" w:rsidP="00C87AF8">
            <w:pPr>
              <w:spacing w:after="120"/>
              <w:jc w:val="center"/>
              <w:rPr>
                <w:ins w:id="4380" w:author="R4-2120772" w:date="2021-11-15T15:14:00Z"/>
                <w:rFonts w:eastAsia="MS Mincho"/>
              </w:rPr>
            </w:pPr>
            <w:ins w:id="4381" w:author="R4-2120772" w:date="2021-11-15T15:14:00Z">
              <w:r>
                <w:rPr>
                  <w:rFonts w:eastAsia="MS Mincho"/>
                </w:rPr>
                <w:t>2.28</w:t>
              </w:r>
            </w:ins>
          </w:p>
        </w:tc>
      </w:tr>
      <w:tr w:rsidR="00C87AF8" w:rsidTr="0087751E">
        <w:trPr>
          <w:trHeight w:val="315"/>
          <w:jc w:val="center"/>
          <w:ins w:id="4382" w:author="R4-2120772" w:date="2021-11-15T15:14:00Z"/>
        </w:trPr>
        <w:tc>
          <w:tcPr>
            <w:tcW w:w="1142" w:type="dxa"/>
            <w:vMerge/>
            <w:vAlign w:val="center"/>
          </w:tcPr>
          <w:p w:rsidR="00C87AF8" w:rsidRDefault="00C87AF8" w:rsidP="00C87AF8">
            <w:pPr>
              <w:spacing w:after="120"/>
              <w:jc w:val="center"/>
              <w:rPr>
                <w:ins w:id="4383" w:author="R4-2120772" w:date="2021-11-15T15:14:00Z"/>
                <w:rFonts w:eastAsia="MS Mincho"/>
              </w:rPr>
            </w:pPr>
          </w:p>
        </w:tc>
        <w:tc>
          <w:tcPr>
            <w:tcW w:w="1036" w:type="dxa"/>
            <w:noWrap/>
            <w:vAlign w:val="center"/>
          </w:tcPr>
          <w:p w:rsidR="00C87AF8" w:rsidRDefault="00C87AF8" w:rsidP="00C87AF8">
            <w:pPr>
              <w:spacing w:after="120"/>
              <w:jc w:val="center"/>
              <w:rPr>
                <w:ins w:id="4384" w:author="R4-2120772" w:date="2021-11-15T15:14:00Z"/>
                <w:rFonts w:eastAsia="MS Mincho"/>
              </w:rPr>
            </w:pPr>
            <w:ins w:id="4385" w:author="R4-2120772" w:date="2021-11-15T15:14:00Z">
              <w:r>
                <w:rPr>
                  <w:rFonts w:eastAsia="MS Mincho"/>
                </w:rPr>
                <w:t>FhG</w:t>
              </w:r>
            </w:ins>
          </w:p>
        </w:tc>
        <w:tc>
          <w:tcPr>
            <w:tcW w:w="1044" w:type="dxa"/>
            <w:noWrap/>
            <w:vAlign w:val="center"/>
          </w:tcPr>
          <w:p w:rsidR="00C87AF8" w:rsidRDefault="00C87AF8" w:rsidP="00C87AF8">
            <w:pPr>
              <w:spacing w:after="120"/>
              <w:jc w:val="center"/>
              <w:rPr>
                <w:ins w:id="4386" w:author="R4-2120772" w:date="2021-11-15T15:14:00Z"/>
                <w:rFonts w:eastAsia="MS Mincho"/>
              </w:rPr>
            </w:pPr>
            <w:ins w:id="4387" w:author="R4-2120772" w:date="2021-11-15T15:14:00Z">
              <w:r>
                <w:rPr>
                  <w:rFonts w:eastAsia="MS Mincho"/>
                </w:rPr>
                <w:t>125.31</w:t>
              </w:r>
            </w:ins>
          </w:p>
        </w:tc>
        <w:tc>
          <w:tcPr>
            <w:tcW w:w="1045" w:type="dxa"/>
            <w:noWrap/>
            <w:vAlign w:val="center"/>
          </w:tcPr>
          <w:p w:rsidR="00C87AF8" w:rsidRDefault="00C87AF8" w:rsidP="00C87AF8">
            <w:pPr>
              <w:spacing w:after="120"/>
              <w:jc w:val="center"/>
              <w:rPr>
                <w:ins w:id="4388" w:author="R4-2120772" w:date="2021-11-15T15:14:00Z"/>
                <w:rFonts w:eastAsia="MS Mincho"/>
              </w:rPr>
            </w:pPr>
            <w:ins w:id="4389" w:author="R4-2120772" w:date="2021-11-15T15:14:00Z">
              <w:r>
                <w:rPr>
                  <w:rFonts w:eastAsia="MS Mincho"/>
                </w:rPr>
                <w:t>131.45</w:t>
              </w:r>
            </w:ins>
          </w:p>
        </w:tc>
        <w:tc>
          <w:tcPr>
            <w:tcW w:w="1045" w:type="dxa"/>
            <w:noWrap/>
            <w:vAlign w:val="center"/>
          </w:tcPr>
          <w:p w:rsidR="00C87AF8" w:rsidRDefault="00C87AF8" w:rsidP="00C87AF8">
            <w:pPr>
              <w:spacing w:after="120"/>
              <w:jc w:val="center"/>
              <w:rPr>
                <w:ins w:id="4390" w:author="R4-2120772" w:date="2021-11-15T15:14:00Z"/>
                <w:rFonts w:eastAsia="MS Mincho"/>
              </w:rPr>
            </w:pPr>
            <w:ins w:id="4391" w:author="R4-2120772" w:date="2021-11-15T15:14:00Z">
              <w:r>
                <w:rPr>
                  <w:rFonts w:eastAsia="MS Mincho"/>
                </w:rPr>
                <w:t>138.08</w:t>
              </w:r>
            </w:ins>
          </w:p>
        </w:tc>
        <w:tc>
          <w:tcPr>
            <w:tcW w:w="992" w:type="dxa"/>
            <w:noWrap/>
            <w:vAlign w:val="center"/>
          </w:tcPr>
          <w:p w:rsidR="00C87AF8" w:rsidRDefault="00C87AF8" w:rsidP="00C87AF8">
            <w:pPr>
              <w:spacing w:after="120"/>
              <w:jc w:val="center"/>
              <w:rPr>
                <w:ins w:id="4392" w:author="R4-2120772" w:date="2021-11-15T15:14:00Z"/>
                <w:rFonts w:eastAsia="MS Mincho"/>
              </w:rPr>
            </w:pPr>
            <w:ins w:id="4393" w:author="R4-2120772" w:date="2021-11-15T15:14:00Z">
              <w:r>
                <w:rPr>
                  <w:rFonts w:eastAsia="MS Mincho"/>
                </w:rPr>
                <w:t>-10.40</w:t>
              </w:r>
            </w:ins>
          </w:p>
        </w:tc>
        <w:tc>
          <w:tcPr>
            <w:tcW w:w="1012" w:type="dxa"/>
            <w:noWrap/>
            <w:vAlign w:val="center"/>
          </w:tcPr>
          <w:p w:rsidR="00C87AF8" w:rsidRDefault="00C87AF8" w:rsidP="00C87AF8">
            <w:pPr>
              <w:spacing w:after="120"/>
              <w:jc w:val="center"/>
              <w:rPr>
                <w:ins w:id="4394" w:author="R4-2120772" w:date="2021-11-15T15:14:00Z"/>
                <w:rFonts w:eastAsia="MS Mincho"/>
              </w:rPr>
            </w:pPr>
            <w:ins w:id="4395" w:author="R4-2120772" w:date="2021-11-15T15:14:00Z">
              <w:r>
                <w:rPr>
                  <w:rFonts w:eastAsia="MS Mincho"/>
                </w:rPr>
                <w:t>-2.51</w:t>
              </w:r>
            </w:ins>
          </w:p>
        </w:tc>
        <w:tc>
          <w:tcPr>
            <w:tcW w:w="980" w:type="dxa"/>
            <w:noWrap/>
            <w:vAlign w:val="center"/>
          </w:tcPr>
          <w:p w:rsidR="00C87AF8" w:rsidRDefault="00C87AF8" w:rsidP="00C87AF8">
            <w:pPr>
              <w:spacing w:after="120"/>
              <w:jc w:val="center"/>
              <w:rPr>
                <w:ins w:id="4396" w:author="R4-2120772" w:date="2021-11-15T15:14:00Z"/>
                <w:rFonts w:eastAsia="MS Mincho"/>
              </w:rPr>
            </w:pPr>
            <w:ins w:id="4397" w:author="R4-2120772" w:date="2021-11-15T15:14:00Z">
              <w:r>
                <w:rPr>
                  <w:rFonts w:eastAsia="MS Mincho"/>
                </w:rPr>
                <w:t>4.21</w:t>
              </w:r>
            </w:ins>
          </w:p>
        </w:tc>
      </w:tr>
      <w:tr w:rsidR="00C87AF8" w:rsidTr="0087751E">
        <w:trPr>
          <w:trHeight w:val="300"/>
          <w:jc w:val="center"/>
          <w:ins w:id="4398" w:author="R4-2120772" w:date="2021-11-15T15:14:00Z"/>
        </w:trPr>
        <w:tc>
          <w:tcPr>
            <w:tcW w:w="1142" w:type="dxa"/>
            <w:vMerge/>
            <w:vAlign w:val="center"/>
          </w:tcPr>
          <w:p w:rsidR="00C87AF8" w:rsidRDefault="00C87AF8" w:rsidP="00C87AF8">
            <w:pPr>
              <w:spacing w:after="120"/>
              <w:jc w:val="center"/>
              <w:rPr>
                <w:ins w:id="4399" w:author="R4-2120772" w:date="2021-11-15T15:14:00Z"/>
                <w:rFonts w:eastAsia="MS Mincho"/>
              </w:rPr>
            </w:pPr>
          </w:p>
        </w:tc>
        <w:tc>
          <w:tcPr>
            <w:tcW w:w="1036" w:type="dxa"/>
            <w:noWrap/>
            <w:vAlign w:val="center"/>
          </w:tcPr>
          <w:p w:rsidR="00C87AF8" w:rsidRDefault="00C87AF8" w:rsidP="00C87AF8">
            <w:pPr>
              <w:spacing w:after="120"/>
              <w:jc w:val="center"/>
              <w:rPr>
                <w:ins w:id="4400" w:author="R4-2120772" w:date="2021-11-15T15:14:00Z"/>
                <w:rFonts w:eastAsia="MS Mincho"/>
              </w:rPr>
            </w:pPr>
            <w:ins w:id="4401" w:author="R4-2120772" w:date="2021-11-15T15:14:00Z">
              <w:r>
                <w:rPr>
                  <w:rFonts w:eastAsia="MS Mincho"/>
                </w:rPr>
                <w:t>Variance</w:t>
              </w:r>
            </w:ins>
          </w:p>
        </w:tc>
        <w:tc>
          <w:tcPr>
            <w:tcW w:w="1044" w:type="dxa"/>
            <w:vAlign w:val="center"/>
          </w:tcPr>
          <w:p w:rsidR="00C87AF8" w:rsidRDefault="00C87AF8" w:rsidP="00C87AF8">
            <w:pPr>
              <w:spacing w:after="120"/>
              <w:jc w:val="center"/>
              <w:rPr>
                <w:ins w:id="4402" w:author="R4-2120772" w:date="2021-11-15T15:14:00Z"/>
                <w:rFonts w:eastAsia="MS Mincho"/>
              </w:rPr>
            </w:pPr>
            <w:ins w:id="4403" w:author="R4-2120772" w:date="2021-11-15T15:14:00Z">
              <w:r>
                <w:rPr>
                  <w:rFonts w:eastAsia="MS Mincho"/>
                </w:rPr>
                <w:t>0.25</w:t>
              </w:r>
            </w:ins>
          </w:p>
        </w:tc>
        <w:tc>
          <w:tcPr>
            <w:tcW w:w="1045" w:type="dxa"/>
            <w:vAlign w:val="center"/>
          </w:tcPr>
          <w:p w:rsidR="00C87AF8" w:rsidRDefault="00C87AF8" w:rsidP="00C87AF8">
            <w:pPr>
              <w:spacing w:after="120"/>
              <w:jc w:val="center"/>
              <w:rPr>
                <w:ins w:id="4404" w:author="R4-2120772" w:date="2021-11-15T15:14:00Z"/>
                <w:rFonts w:eastAsia="MS Mincho"/>
              </w:rPr>
            </w:pPr>
            <w:ins w:id="4405" w:author="R4-2120772" w:date="2021-11-15T15:14:00Z">
              <w:r>
                <w:rPr>
                  <w:rFonts w:eastAsia="MS Mincho"/>
                </w:rPr>
                <w:t>0.13</w:t>
              </w:r>
            </w:ins>
          </w:p>
        </w:tc>
        <w:tc>
          <w:tcPr>
            <w:tcW w:w="1045" w:type="dxa"/>
            <w:vAlign w:val="center"/>
          </w:tcPr>
          <w:p w:rsidR="00C87AF8" w:rsidRDefault="00C87AF8" w:rsidP="00C87AF8">
            <w:pPr>
              <w:spacing w:after="120"/>
              <w:jc w:val="center"/>
              <w:rPr>
                <w:ins w:id="4406" w:author="R4-2120772" w:date="2021-11-15T15:14:00Z"/>
                <w:rFonts w:eastAsia="MS Mincho"/>
              </w:rPr>
            </w:pPr>
            <w:ins w:id="4407" w:author="R4-2120772" w:date="2021-11-15T15:14:00Z">
              <w:r>
                <w:rPr>
                  <w:rFonts w:eastAsia="MS Mincho"/>
                </w:rPr>
                <w:t>0.45</w:t>
              </w:r>
            </w:ins>
          </w:p>
        </w:tc>
        <w:tc>
          <w:tcPr>
            <w:tcW w:w="992" w:type="dxa"/>
            <w:vAlign w:val="center"/>
          </w:tcPr>
          <w:p w:rsidR="00C87AF8" w:rsidRDefault="00C87AF8" w:rsidP="00C87AF8">
            <w:pPr>
              <w:spacing w:after="120"/>
              <w:jc w:val="center"/>
              <w:rPr>
                <w:ins w:id="4408" w:author="R4-2120772" w:date="2021-11-15T15:14:00Z"/>
                <w:rFonts w:eastAsia="MS Mincho"/>
              </w:rPr>
            </w:pPr>
            <w:ins w:id="4409" w:author="R4-2120772" w:date="2021-11-15T15:14:00Z">
              <w:r>
                <w:rPr>
                  <w:rFonts w:eastAsia="MS Mincho"/>
                </w:rPr>
                <w:t>5.29</w:t>
              </w:r>
            </w:ins>
          </w:p>
        </w:tc>
        <w:tc>
          <w:tcPr>
            <w:tcW w:w="1012" w:type="dxa"/>
            <w:vAlign w:val="center"/>
          </w:tcPr>
          <w:p w:rsidR="00C87AF8" w:rsidRDefault="00C87AF8" w:rsidP="00C87AF8">
            <w:pPr>
              <w:spacing w:after="120"/>
              <w:jc w:val="center"/>
              <w:rPr>
                <w:ins w:id="4410" w:author="R4-2120772" w:date="2021-11-15T15:14:00Z"/>
                <w:rFonts w:eastAsia="MS Mincho"/>
              </w:rPr>
            </w:pPr>
            <w:ins w:id="4411" w:author="R4-2120772" w:date="2021-11-15T15:14:00Z">
              <w:r>
                <w:rPr>
                  <w:rFonts w:eastAsia="MS Mincho"/>
                </w:rPr>
                <w:t>7.18</w:t>
              </w:r>
            </w:ins>
          </w:p>
        </w:tc>
        <w:tc>
          <w:tcPr>
            <w:tcW w:w="980" w:type="dxa"/>
            <w:vAlign w:val="center"/>
          </w:tcPr>
          <w:p w:rsidR="00C87AF8" w:rsidRDefault="00C87AF8" w:rsidP="00C87AF8">
            <w:pPr>
              <w:spacing w:after="120"/>
              <w:jc w:val="center"/>
              <w:rPr>
                <w:ins w:id="4412" w:author="R4-2120772" w:date="2021-11-15T15:14:00Z"/>
                <w:rFonts w:eastAsia="MS Mincho"/>
              </w:rPr>
            </w:pPr>
            <w:ins w:id="4413" w:author="R4-2120772" w:date="2021-11-15T15:14:00Z">
              <w:r>
                <w:rPr>
                  <w:rFonts w:eastAsia="MS Mincho"/>
                </w:rPr>
                <w:t>23.32</w:t>
              </w:r>
            </w:ins>
          </w:p>
        </w:tc>
      </w:tr>
      <w:tr w:rsidR="00C87AF8" w:rsidTr="0087751E">
        <w:trPr>
          <w:trHeight w:val="315"/>
          <w:jc w:val="center"/>
          <w:ins w:id="4414" w:author="R4-2120772" w:date="2021-11-15T15:14:00Z"/>
        </w:trPr>
        <w:tc>
          <w:tcPr>
            <w:tcW w:w="1142" w:type="dxa"/>
            <w:vMerge/>
            <w:vAlign w:val="center"/>
          </w:tcPr>
          <w:p w:rsidR="00C87AF8" w:rsidRDefault="00C87AF8" w:rsidP="00C87AF8">
            <w:pPr>
              <w:spacing w:after="120"/>
              <w:jc w:val="center"/>
              <w:rPr>
                <w:ins w:id="4415" w:author="R4-2120772" w:date="2021-11-15T15:14:00Z"/>
                <w:rFonts w:eastAsia="MS Mincho"/>
              </w:rPr>
            </w:pPr>
          </w:p>
        </w:tc>
        <w:tc>
          <w:tcPr>
            <w:tcW w:w="1036" w:type="dxa"/>
            <w:noWrap/>
            <w:vAlign w:val="center"/>
          </w:tcPr>
          <w:p w:rsidR="00C87AF8" w:rsidRDefault="00C87AF8" w:rsidP="00C87AF8">
            <w:pPr>
              <w:spacing w:after="120"/>
              <w:jc w:val="center"/>
              <w:rPr>
                <w:ins w:id="4416" w:author="R4-2120772" w:date="2021-11-15T15:14:00Z"/>
                <w:rFonts w:eastAsia="MS Mincho"/>
              </w:rPr>
            </w:pPr>
            <w:ins w:id="4417" w:author="R4-2120772" w:date="2021-11-15T15:14:00Z">
              <w:r>
                <w:rPr>
                  <w:rFonts w:eastAsia="MS Mincho"/>
                </w:rPr>
                <w:t>Mean</w:t>
              </w:r>
            </w:ins>
          </w:p>
        </w:tc>
        <w:tc>
          <w:tcPr>
            <w:tcW w:w="1044" w:type="dxa"/>
            <w:noWrap/>
            <w:vAlign w:val="center"/>
          </w:tcPr>
          <w:p w:rsidR="00C87AF8" w:rsidRDefault="00C87AF8" w:rsidP="00C87AF8">
            <w:pPr>
              <w:spacing w:after="120"/>
              <w:jc w:val="center"/>
              <w:rPr>
                <w:ins w:id="4418" w:author="R4-2120772" w:date="2021-11-15T15:14:00Z"/>
                <w:rFonts w:eastAsia="MS Mincho"/>
              </w:rPr>
            </w:pPr>
            <w:ins w:id="4419" w:author="R4-2120772" w:date="2021-11-15T15:14:00Z">
              <w:r>
                <w:rPr>
                  <w:rFonts w:eastAsia="MS Mincho"/>
                </w:rPr>
                <w:t>124.58</w:t>
              </w:r>
            </w:ins>
          </w:p>
        </w:tc>
        <w:tc>
          <w:tcPr>
            <w:tcW w:w="1045" w:type="dxa"/>
            <w:noWrap/>
            <w:vAlign w:val="center"/>
          </w:tcPr>
          <w:p w:rsidR="00C87AF8" w:rsidRDefault="00C87AF8" w:rsidP="00C87AF8">
            <w:pPr>
              <w:spacing w:after="120"/>
              <w:jc w:val="center"/>
              <w:rPr>
                <w:ins w:id="4420" w:author="R4-2120772" w:date="2021-11-15T15:14:00Z"/>
                <w:rFonts w:eastAsia="MS Mincho"/>
              </w:rPr>
            </w:pPr>
            <w:ins w:id="4421" w:author="R4-2120772" w:date="2021-11-15T15:14:00Z">
              <w:r>
                <w:rPr>
                  <w:rFonts w:eastAsia="MS Mincho"/>
                </w:rPr>
                <w:t>131.35</w:t>
              </w:r>
            </w:ins>
          </w:p>
        </w:tc>
        <w:tc>
          <w:tcPr>
            <w:tcW w:w="1045" w:type="dxa"/>
            <w:noWrap/>
            <w:vAlign w:val="center"/>
          </w:tcPr>
          <w:p w:rsidR="00C87AF8" w:rsidRDefault="00C87AF8" w:rsidP="00C87AF8">
            <w:pPr>
              <w:spacing w:after="120"/>
              <w:jc w:val="center"/>
              <w:rPr>
                <w:ins w:id="4422" w:author="R4-2120772" w:date="2021-11-15T15:14:00Z"/>
                <w:rFonts w:eastAsia="MS Mincho"/>
              </w:rPr>
            </w:pPr>
            <w:ins w:id="4423" w:author="R4-2120772" w:date="2021-11-15T15:14:00Z">
              <w:r>
                <w:rPr>
                  <w:rFonts w:eastAsia="MS Mincho"/>
                </w:rPr>
                <w:t>138.23</w:t>
              </w:r>
            </w:ins>
          </w:p>
        </w:tc>
        <w:tc>
          <w:tcPr>
            <w:tcW w:w="992" w:type="dxa"/>
            <w:noWrap/>
            <w:vAlign w:val="center"/>
          </w:tcPr>
          <w:p w:rsidR="00C87AF8" w:rsidRDefault="00C87AF8" w:rsidP="00C87AF8">
            <w:pPr>
              <w:spacing w:after="120"/>
              <w:jc w:val="center"/>
              <w:rPr>
                <w:ins w:id="4424" w:author="R4-2120772" w:date="2021-11-15T15:14:00Z"/>
                <w:rFonts w:eastAsia="MS Mincho"/>
              </w:rPr>
            </w:pPr>
            <w:ins w:id="4425" w:author="R4-2120772" w:date="2021-11-15T15:14:00Z">
              <w:r>
                <w:rPr>
                  <w:rFonts w:eastAsia="MS Mincho"/>
                </w:rPr>
                <w:t>-3.82</w:t>
              </w:r>
            </w:ins>
          </w:p>
        </w:tc>
        <w:tc>
          <w:tcPr>
            <w:tcW w:w="1012" w:type="dxa"/>
            <w:noWrap/>
            <w:vAlign w:val="center"/>
          </w:tcPr>
          <w:p w:rsidR="00C87AF8" w:rsidRDefault="00C87AF8" w:rsidP="00C87AF8">
            <w:pPr>
              <w:spacing w:after="120"/>
              <w:jc w:val="center"/>
              <w:rPr>
                <w:ins w:id="4426" w:author="R4-2120772" w:date="2021-11-15T15:14:00Z"/>
                <w:rFonts w:eastAsia="MS Mincho"/>
              </w:rPr>
            </w:pPr>
            <w:ins w:id="4427" w:author="R4-2120772" w:date="2021-11-15T15:14:00Z">
              <w:r>
                <w:rPr>
                  <w:rFonts w:eastAsia="MS Mincho"/>
                </w:rPr>
                <w:t>0.40</w:t>
              </w:r>
            </w:ins>
          </w:p>
        </w:tc>
        <w:tc>
          <w:tcPr>
            <w:tcW w:w="980" w:type="dxa"/>
            <w:noWrap/>
            <w:vAlign w:val="center"/>
          </w:tcPr>
          <w:p w:rsidR="00C87AF8" w:rsidRDefault="00C87AF8" w:rsidP="00C87AF8">
            <w:pPr>
              <w:spacing w:after="120"/>
              <w:jc w:val="center"/>
              <w:rPr>
                <w:ins w:id="4428" w:author="R4-2120772" w:date="2021-11-15T15:14:00Z"/>
                <w:rFonts w:eastAsia="MS Mincho"/>
              </w:rPr>
            </w:pPr>
            <w:ins w:id="4429" w:author="R4-2120772" w:date="2021-11-15T15:14:00Z">
              <w:r>
                <w:rPr>
                  <w:rFonts w:eastAsia="MS Mincho"/>
                </w:rPr>
                <w:t>4.92</w:t>
              </w:r>
            </w:ins>
          </w:p>
        </w:tc>
      </w:tr>
      <w:tr w:rsidR="00C87AF8" w:rsidTr="0087751E">
        <w:trPr>
          <w:trHeight w:val="300"/>
          <w:jc w:val="center"/>
          <w:ins w:id="4430" w:author="R4-2120772" w:date="2021-11-15T15:14:00Z"/>
        </w:trPr>
        <w:tc>
          <w:tcPr>
            <w:tcW w:w="1142" w:type="dxa"/>
            <w:vMerge w:val="restart"/>
            <w:noWrap/>
            <w:vAlign w:val="center"/>
          </w:tcPr>
          <w:p w:rsidR="00C87AF8" w:rsidRDefault="00C87AF8" w:rsidP="00C87AF8">
            <w:pPr>
              <w:spacing w:after="120"/>
              <w:jc w:val="center"/>
              <w:rPr>
                <w:ins w:id="4431" w:author="R4-2120772" w:date="2021-11-15T15:14:00Z"/>
                <w:rFonts w:eastAsia="MS Mincho"/>
              </w:rPr>
            </w:pPr>
            <w:ins w:id="4432" w:author="R4-2120772" w:date="2021-11-15T15:14:00Z">
              <w:r>
                <w:rPr>
                  <w:rFonts w:eastAsia="MS Mincho"/>
                </w:rPr>
                <w:t>GEO</w:t>
              </w:r>
            </w:ins>
          </w:p>
        </w:tc>
        <w:tc>
          <w:tcPr>
            <w:tcW w:w="1036" w:type="dxa"/>
            <w:noWrap/>
            <w:vAlign w:val="center"/>
          </w:tcPr>
          <w:p w:rsidR="00C87AF8" w:rsidRDefault="00C87AF8" w:rsidP="00C87AF8">
            <w:pPr>
              <w:spacing w:after="120"/>
              <w:jc w:val="center"/>
              <w:rPr>
                <w:ins w:id="4433" w:author="R4-2120772" w:date="2021-11-15T15:14:00Z"/>
                <w:rFonts w:eastAsia="MS Mincho"/>
              </w:rPr>
            </w:pPr>
            <w:ins w:id="4434" w:author="R4-2120772" w:date="2021-11-15T15:14:00Z">
              <w:r>
                <w:rPr>
                  <w:rFonts w:eastAsia="MS Mincho"/>
                </w:rPr>
                <w:t>Samsung</w:t>
              </w:r>
            </w:ins>
          </w:p>
        </w:tc>
        <w:tc>
          <w:tcPr>
            <w:tcW w:w="1044" w:type="dxa"/>
            <w:noWrap/>
            <w:vAlign w:val="center"/>
          </w:tcPr>
          <w:p w:rsidR="00C87AF8" w:rsidRDefault="00C87AF8" w:rsidP="00C87AF8">
            <w:pPr>
              <w:spacing w:after="120"/>
              <w:jc w:val="center"/>
              <w:rPr>
                <w:ins w:id="4435" w:author="R4-2120772" w:date="2021-11-15T15:14:00Z"/>
                <w:rFonts w:eastAsia="MS Mincho"/>
              </w:rPr>
            </w:pPr>
            <w:ins w:id="4436" w:author="R4-2120772" w:date="2021-11-15T15:14:00Z">
              <w:r>
                <w:rPr>
                  <w:rFonts w:eastAsia="MS Mincho"/>
                </w:rPr>
                <w:t>133.18</w:t>
              </w:r>
            </w:ins>
          </w:p>
        </w:tc>
        <w:tc>
          <w:tcPr>
            <w:tcW w:w="1045" w:type="dxa"/>
            <w:noWrap/>
            <w:vAlign w:val="center"/>
          </w:tcPr>
          <w:p w:rsidR="00C87AF8" w:rsidRDefault="00C87AF8" w:rsidP="00C87AF8">
            <w:pPr>
              <w:spacing w:after="120"/>
              <w:jc w:val="center"/>
              <w:rPr>
                <w:ins w:id="4437" w:author="R4-2120772" w:date="2021-11-15T15:14:00Z"/>
                <w:rFonts w:eastAsia="MS Mincho"/>
              </w:rPr>
            </w:pPr>
            <w:ins w:id="4438" w:author="R4-2120772" w:date="2021-11-15T15:14:00Z">
              <w:r>
                <w:rPr>
                  <w:rFonts w:eastAsia="MS Mincho"/>
                </w:rPr>
                <w:t>139.90</w:t>
              </w:r>
            </w:ins>
          </w:p>
        </w:tc>
        <w:tc>
          <w:tcPr>
            <w:tcW w:w="1045" w:type="dxa"/>
            <w:noWrap/>
            <w:vAlign w:val="center"/>
          </w:tcPr>
          <w:p w:rsidR="00C87AF8" w:rsidRDefault="00C87AF8" w:rsidP="00C87AF8">
            <w:pPr>
              <w:spacing w:after="120"/>
              <w:jc w:val="center"/>
              <w:rPr>
                <w:ins w:id="4439" w:author="R4-2120772" w:date="2021-11-15T15:14:00Z"/>
                <w:rFonts w:eastAsia="MS Mincho"/>
              </w:rPr>
            </w:pPr>
            <w:ins w:id="4440" w:author="R4-2120772" w:date="2021-11-15T15:14:00Z">
              <w:r>
                <w:rPr>
                  <w:rFonts w:eastAsia="MS Mincho"/>
                </w:rPr>
                <w:t>146.93</w:t>
              </w:r>
            </w:ins>
          </w:p>
        </w:tc>
        <w:tc>
          <w:tcPr>
            <w:tcW w:w="992" w:type="dxa"/>
            <w:noWrap/>
            <w:vAlign w:val="center"/>
          </w:tcPr>
          <w:p w:rsidR="00C87AF8" w:rsidRDefault="00C87AF8" w:rsidP="00C87AF8">
            <w:pPr>
              <w:spacing w:after="120"/>
              <w:jc w:val="center"/>
              <w:rPr>
                <w:ins w:id="4441" w:author="R4-2120772" w:date="2021-11-15T15:14:00Z"/>
                <w:rFonts w:eastAsia="MS Mincho"/>
              </w:rPr>
            </w:pPr>
            <w:ins w:id="4442" w:author="R4-2120772" w:date="2021-11-15T15:14:00Z">
              <w:r>
                <w:rPr>
                  <w:rFonts w:eastAsia="MS Mincho"/>
                </w:rPr>
                <w:t>-5.72</w:t>
              </w:r>
            </w:ins>
          </w:p>
        </w:tc>
        <w:tc>
          <w:tcPr>
            <w:tcW w:w="1012" w:type="dxa"/>
            <w:noWrap/>
            <w:vAlign w:val="center"/>
          </w:tcPr>
          <w:p w:rsidR="00C87AF8" w:rsidRDefault="00C87AF8" w:rsidP="00C87AF8">
            <w:pPr>
              <w:spacing w:after="120"/>
              <w:jc w:val="center"/>
              <w:rPr>
                <w:ins w:id="4443" w:author="R4-2120772" w:date="2021-11-15T15:14:00Z"/>
                <w:rFonts w:eastAsia="MS Mincho"/>
              </w:rPr>
            </w:pPr>
            <w:ins w:id="4444" w:author="R4-2120772" w:date="2021-11-15T15:14:00Z">
              <w:r>
                <w:rPr>
                  <w:rFonts w:eastAsia="MS Mincho"/>
                </w:rPr>
                <w:t>-2.09</w:t>
              </w:r>
            </w:ins>
          </w:p>
        </w:tc>
        <w:tc>
          <w:tcPr>
            <w:tcW w:w="980" w:type="dxa"/>
            <w:noWrap/>
            <w:vAlign w:val="center"/>
          </w:tcPr>
          <w:p w:rsidR="00C87AF8" w:rsidRDefault="00C87AF8" w:rsidP="00C87AF8">
            <w:pPr>
              <w:spacing w:after="120"/>
              <w:jc w:val="center"/>
              <w:rPr>
                <w:ins w:id="4445" w:author="R4-2120772" w:date="2021-11-15T15:14:00Z"/>
                <w:rFonts w:eastAsia="MS Mincho"/>
              </w:rPr>
            </w:pPr>
            <w:ins w:id="4446" w:author="R4-2120772" w:date="2021-11-15T15:14:00Z">
              <w:r>
                <w:rPr>
                  <w:rFonts w:eastAsia="MS Mincho"/>
                </w:rPr>
                <w:t>1.10</w:t>
              </w:r>
            </w:ins>
          </w:p>
        </w:tc>
      </w:tr>
      <w:tr w:rsidR="00C87AF8" w:rsidTr="0087751E">
        <w:trPr>
          <w:trHeight w:val="300"/>
          <w:jc w:val="center"/>
          <w:ins w:id="4447" w:author="R4-2120772" w:date="2021-11-15T15:14:00Z"/>
        </w:trPr>
        <w:tc>
          <w:tcPr>
            <w:tcW w:w="1142" w:type="dxa"/>
            <w:vMerge/>
            <w:vAlign w:val="center"/>
          </w:tcPr>
          <w:p w:rsidR="00C87AF8" w:rsidRDefault="00C87AF8" w:rsidP="00C87AF8">
            <w:pPr>
              <w:spacing w:after="120"/>
              <w:jc w:val="center"/>
              <w:rPr>
                <w:ins w:id="4448" w:author="R4-2120772" w:date="2021-11-15T15:14:00Z"/>
                <w:rFonts w:eastAsia="MS Mincho"/>
              </w:rPr>
            </w:pPr>
          </w:p>
        </w:tc>
        <w:tc>
          <w:tcPr>
            <w:tcW w:w="1036" w:type="dxa"/>
            <w:noWrap/>
            <w:vAlign w:val="center"/>
          </w:tcPr>
          <w:p w:rsidR="00C87AF8" w:rsidRDefault="00C87AF8" w:rsidP="00C87AF8">
            <w:pPr>
              <w:spacing w:after="120"/>
              <w:jc w:val="center"/>
              <w:rPr>
                <w:ins w:id="4449" w:author="R4-2120772" w:date="2021-11-15T15:14:00Z"/>
                <w:rFonts w:eastAsia="MS Mincho"/>
              </w:rPr>
            </w:pPr>
            <w:ins w:id="4450" w:author="R4-2120772" w:date="2021-11-15T15:14:00Z">
              <w:r>
                <w:rPr>
                  <w:rFonts w:eastAsia="MS Mincho"/>
                </w:rPr>
                <w:t>Qualcomm</w:t>
              </w:r>
            </w:ins>
          </w:p>
        </w:tc>
        <w:tc>
          <w:tcPr>
            <w:tcW w:w="1044" w:type="dxa"/>
            <w:noWrap/>
            <w:vAlign w:val="center"/>
          </w:tcPr>
          <w:p w:rsidR="00C87AF8" w:rsidRDefault="00C87AF8" w:rsidP="00C87AF8">
            <w:pPr>
              <w:spacing w:after="120"/>
              <w:jc w:val="center"/>
              <w:rPr>
                <w:ins w:id="4451" w:author="R4-2120772" w:date="2021-11-15T15:14:00Z"/>
                <w:rFonts w:eastAsia="MS Mincho"/>
              </w:rPr>
            </w:pPr>
            <w:ins w:id="4452" w:author="R4-2120772" w:date="2021-11-15T15:14:00Z">
              <w:r>
                <w:rPr>
                  <w:rFonts w:eastAsia="MS Mincho"/>
                </w:rPr>
                <w:t>132.93</w:t>
              </w:r>
            </w:ins>
          </w:p>
        </w:tc>
        <w:tc>
          <w:tcPr>
            <w:tcW w:w="1045" w:type="dxa"/>
            <w:noWrap/>
            <w:vAlign w:val="center"/>
          </w:tcPr>
          <w:p w:rsidR="00C87AF8" w:rsidRDefault="00C87AF8" w:rsidP="00C87AF8">
            <w:pPr>
              <w:spacing w:after="120"/>
              <w:jc w:val="center"/>
              <w:rPr>
                <w:ins w:id="4453" w:author="R4-2120772" w:date="2021-11-15T15:14:00Z"/>
                <w:rFonts w:eastAsia="MS Mincho"/>
              </w:rPr>
            </w:pPr>
            <w:ins w:id="4454" w:author="R4-2120772" w:date="2021-11-15T15:14:00Z">
              <w:r>
                <w:rPr>
                  <w:rFonts w:eastAsia="MS Mincho"/>
                </w:rPr>
                <w:t>139.89</w:t>
              </w:r>
            </w:ins>
          </w:p>
        </w:tc>
        <w:tc>
          <w:tcPr>
            <w:tcW w:w="1045" w:type="dxa"/>
            <w:noWrap/>
            <w:vAlign w:val="center"/>
          </w:tcPr>
          <w:p w:rsidR="00C87AF8" w:rsidRDefault="00C87AF8" w:rsidP="00C87AF8">
            <w:pPr>
              <w:spacing w:after="120"/>
              <w:jc w:val="center"/>
              <w:rPr>
                <w:ins w:id="4455" w:author="R4-2120772" w:date="2021-11-15T15:14:00Z"/>
                <w:rFonts w:eastAsia="MS Mincho"/>
              </w:rPr>
            </w:pPr>
            <w:ins w:id="4456" w:author="R4-2120772" w:date="2021-11-15T15:14:00Z">
              <w:r>
                <w:rPr>
                  <w:rFonts w:eastAsia="MS Mincho"/>
                </w:rPr>
                <w:t>146.94</w:t>
              </w:r>
            </w:ins>
          </w:p>
        </w:tc>
        <w:tc>
          <w:tcPr>
            <w:tcW w:w="992" w:type="dxa"/>
            <w:noWrap/>
            <w:vAlign w:val="center"/>
          </w:tcPr>
          <w:p w:rsidR="00C87AF8" w:rsidRDefault="00C87AF8" w:rsidP="00C87AF8">
            <w:pPr>
              <w:spacing w:after="120"/>
              <w:jc w:val="center"/>
              <w:rPr>
                <w:ins w:id="4457" w:author="R4-2120772" w:date="2021-11-15T15:14:00Z"/>
                <w:rFonts w:eastAsia="MS Mincho"/>
              </w:rPr>
            </w:pPr>
            <w:ins w:id="4458" w:author="R4-2120772" w:date="2021-11-15T15:14:00Z">
              <w:r>
                <w:rPr>
                  <w:rFonts w:eastAsia="MS Mincho"/>
                </w:rPr>
                <w:t>-5.83</w:t>
              </w:r>
            </w:ins>
          </w:p>
        </w:tc>
        <w:tc>
          <w:tcPr>
            <w:tcW w:w="1012" w:type="dxa"/>
            <w:noWrap/>
            <w:vAlign w:val="center"/>
          </w:tcPr>
          <w:p w:rsidR="00C87AF8" w:rsidRDefault="00C87AF8" w:rsidP="00C87AF8">
            <w:pPr>
              <w:spacing w:after="120"/>
              <w:jc w:val="center"/>
              <w:rPr>
                <w:ins w:id="4459" w:author="R4-2120772" w:date="2021-11-15T15:14:00Z"/>
                <w:rFonts w:eastAsia="MS Mincho"/>
              </w:rPr>
            </w:pPr>
            <w:ins w:id="4460" w:author="R4-2120772" w:date="2021-11-15T15:14:00Z">
              <w:r>
                <w:rPr>
                  <w:rFonts w:eastAsia="MS Mincho"/>
                </w:rPr>
                <w:t>-2.21</w:t>
              </w:r>
            </w:ins>
          </w:p>
        </w:tc>
        <w:tc>
          <w:tcPr>
            <w:tcW w:w="980" w:type="dxa"/>
            <w:noWrap/>
            <w:vAlign w:val="center"/>
          </w:tcPr>
          <w:p w:rsidR="00C87AF8" w:rsidRDefault="00C87AF8" w:rsidP="00C87AF8">
            <w:pPr>
              <w:spacing w:after="120"/>
              <w:jc w:val="center"/>
              <w:rPr>
                <w:ins w:id="4461" w:author="R4-2120772" w:date="2021-11-15T15:14:00Z"/>
                <w:rFonts w:eastAsia="MS Mincho"/>
              </w:rPr>
            </w:pPr>
            <w:ins w:id="4462" w:author="R4-2120772" w:date="2021-11-15T15:14:00Z">
              <w:r>
                <w:rPr>
                  <w:rFonts w:eastAsia="MS Mincho"/>
                </w:rPr>
                <w:t>0.92</w:t>
              </w:r>
            </w:ins>
          </w:p>
        </w:tc>
      </w:tr>
      <w:tr w:rsidR="00C87AF8" w:rsidTr="0087751E">
        <w:trPr>
          <w:trHeight w:val="300"/>
          <w:jc w:val="center"/>
          <w:ins w:id="4463" w:author="R4-2120772" w:date="2021-11-15T15:14:00Z"/>
        </w:trPr>
        <w:tc>
          <w:tcPr>
            <w:tcW w:w="1142" w:type="dxa"/>
            <w:vMerge/>
            <w:vAlign w:val="center"/>
          </w:tcPr>
          <w:p w:rsidR="00C87AF8" w:rsidRDefault="00C87AF8" w:rsidP="00C87AF8">
            <w:pPr>
              <w:spacing w:after="120"/>
              <w:jc w:val="center"/>
              <w:rPr>
                <w:ins w:id="4464" w:author="R4-2120772" w:date="2021-11-15T15:14:00Z"/>
                <w:rFonts w:eastAsia="MS Mincho"/>
              </w:rPr>
            </w:pPr>
          </w:p>
        </w:tc>
        <w:tc>
          <w:tcPr>
            <w:tcW w:w="1036" w:type="dxa"/>
            <w:noWrap/>
            <w:vAlign w:val="center"/>
          </w:tcPr>
          <w:p w:rsidR="00C87AF8" w:rsidRDefault="00C87AF8" w:rsidP="00C87AF8">
            <w:pPr>
              <w:spacing w:after="120"/>
              <w:jc w:val="center"/>
              <w:rPr>
                <w:ins w:id="4465" w:author="R4-2120772" w:date="2021-11-15T15:14:00Z"/>
                <w:rFonts w:eastAsia="MS Mincho"/>
              </w:rPr>
            </w:pPr>
            <w:ins w:id="4466" w:author="R4-2120772" w:date="2021-11-15T15:14:00Z">
              <w:r>
                <w:rPr>
                  <w:rFonts w:eastAsia="MS Mincho"/>
                </w:rPr>
                <w:t>CATT</w:t>
              </w:r>
            </w:ins>
          </w:p>
        </w:tc>
        <w:tc>
          <w:tcPr>
            <w:tcW w:w="1044" w:type="dxa"/>
            <w:noWrap/>
            <w:vAlign w:val="center"/>
          </w:tcPr>
          <w:p w:rsidR="00C87AF8" w:rsidRDefault="00C87AF8" w:rsidP="00C87AF8">
            <w:pPr>
              <w:spacing w:after="120"/>
              <w:jc w:val="center"/>
              <w:rPr>
                <w:ins w:id="4467" w:author="R4-2120772" w:date="2021-11-15T15:14:00Z"/>
                <w:rFonts w:eastAsia="MS Mincho"/>
              </w:rPr>
            </w:pPr>
            <w:ins w:id="4468" w:author="R4-2120772" w:date="2021-11-15T15:14:00Z">
              <w:r>
                <w:rPr>
                  <w:rFonts w:eastAsia="MS Mincho"/>
                </w:rPr>
                <w:t>132.50</w:t>
              </w:r>
            </w:ins>
          </w:p>
        </w:tc>
        <w:tc>
          <w:tcPr>
            <w:tcW w:w="1045" w:type="dxa"/>
            <w:noWrap/>
            <w:vAlign w:val="center"/>
          </w:tcPr>
          <w:p w:rsidR="00C87AF8" w:rsidRDefault="00C87AF8" w:rsidP="00C87AF8">
            <w:pPr>
              <w:spacing w:after="120"/>
              <w:jc w:val="center"/>
              <w:rPr>
                <w:ins w:id="4469" w:author="R4-2120772" w:date="2021-11-15T15:14:00Z"/>
                <w:rFonts w:eastAsia="MS Mincho"/>
              </w:rPr>
            </w:pPr>
            <w:ins w:id="4470" w:author="R4-2120772" w:date="2021-11-15T15:14:00Z">
              <w:r>
                <w:rPr>
                  <w:rFonts w:eastAsia="MS Mincho"/>
                </w:rPr>
                <w:t>139.69</w:t>
              </w:r>
            </w:ins>
          </w:p>
        </w:tc>
        <w:tc>
          <w:tcPr>
            <w:tcW w:w="1045" w:type="dxa"/>
            <w:noWrap/>
            <w:vAlign w:val="center"/>
          </w:tcPr>
          <w:p w:rsidR="00C87AF8" w:rsidRDefault="00C87AF8" w:rsidP="00C87AF8">
            <w:pPr>
              <w:spacing w:after="120"/>
              <w:jc w:val="center"/>
              <w:rPr>
                <w:ins w:id="4471" w:author="R4-2120772" w:date="2021-11-15T15:14:00Z"/>
                <w:rFonts w:eastAsia="MS Mincho"/>
              </w:rPr>
            </w:pPr>
            <w:ins w:id="4472" w:author="R4-2120772" w:date="2021-11-15T15:14:00Z">
              <w:r>
                <w:rPr>
                  <w:rFonts w:eastAsia="MS Mincho"/>
                </w:rPr>
                <w:t>146.40</w:t>
              </w:r>
            </w:ins>
          </w:p>
        </w:tc>
        <w:tc>
          <w:tcPr>
            <w:tcW w:w="992" w:type="dxa"/>
            <w:noWrap/>
            <w:vAlign w:val="center"/>
          </w:tcPr>
          <w:p w:rsidR="00C87AF8" w:rsidRDefault="00C87AF8" w:rsidP="00C87AF8">
            <w:pPr>
              <w:spacing w:after="120"/>
              <w:jc w:val="center"/>
              <w:rPr>
                <w:ins w:id="4473" w:author="R4-2120772" w:date="2021-11-15T15:14:00Z"/>
                <w:rFonts w:eastAsia="MS Mincho"/>
              </w:rPr>
            </w:pPr>
            <w:ins w:id="4474" w:author="R4-2120772" w:date="2021-11-15T15:14:00Z">
              <w:r>
                <w:rPr>
                  <w:rFonts w:eastAsia="MS Mincho"/>
                </w:rPr>
                <w:t>-5.39</w:t>
              </w:r>
            </w:ins>
          </w:p>
        </w:tc>
        <w:tc>
          <w:tcPr>
            <w:tcW w:w="1012" w:type="dxa"/>
            <w:noWrap/>
            <w:vAlign w:val="center"/>
          </w:tcPr>
          <w:p w:rsidR="00C87AF8" w:rsidRDefault="00C87AF8" w:rsidP="00C87AF8">
            <w:pPr>
              <w:spacing w:after="120"/>
              <w:jc w:val="center"/>
              <w:rPr>
                <w:ins w:id="4475" w:author="R4-2120772" w:date="2021-11-15T15:14:00Z"/>
                <w:rFonts w:eastAsia="MS Mincho"/>
              </w:rPr>
            </w:pPr>
            <w:ins w:id="4476" w:author="R4-2120772" w:date="2021-11-15T15:14:00Z">
              <w:r>
                <w:rPr>
                  <w:rFonts w:eastAsia="MS Mincho"/>
                </w:rPr>
                <w:t>-2.16</w:t>
              </w:r>
            </w:ins>
          </w:p>
        </w:tc>
        <w:tc>
          <w:tcPr>
            <w:tcW w:w="980" w:type="dxa"/>
            <w:noWrap/>
            <w:vAlign w:val="center"/>
          </w:tcPr>
          <w:p w:rsidR="00C87AF8" w:rsidRDefault="00C87AF8" w:rsidP="00C87AF8">
            <w:pPr>
              <w:spacing w:after="120"/>
              <w:jc w:val="center"/>
              <w:rPr>
                <w:ins w:id="4477" w:author="R4-2120772" w:date="2021-11-15T15:14:00Z"/>
                <w:rFonts w:eastAsia="MS Mincho"/>
              </w:rPr>
            </w:pPr>
            <w:ins w:id="4478" w:author="R4-2120772" w:date="2021-11-15T15:14:00Z">
              <w:r>
                <w:rPr>
                  <w:rFonts w:eastAsia="MS Mincho"/>
                </w:rPr>
                <w:t>1.03</w:t>
              </w:r>
            </w:ins>
          </w:p>
        </w:tc>
      </w:tr>
      <w:tr w:rsidR="00C87AF8" w:rsidTr="0087751E">
        <w:trPr>
          <w:trHeight w:val="300"/>
          <w:jc w:val="center"/>
          <w:ins w:id="4479" w:author="R4-2120772" w:date="2021-11-15T15:14:00Z"/>
        </w:trPr>
        <w:tc>
          <w:tcPr>
            <w:tcW w:w="1142" w:type="dxa"/>
            <w:vMerge/>
            <w:vAlign w:val="center"/>
          </w:tcPr>
          <w:p w:rsidR="00C87AF8" w:rsidRDefault="00C87AF8" w:rsidP="00C87AF8">
            <w:pPr>
              <w:spacing w:after="120"/>
              <w:jc w:val="center"/>
              <w:rPr>
                <w:ins w:id="4480" w:author="R4-2120772" w:date="2021-11-15T15:14:00Z"/>
                <w:rFonts w:eastAsia="MS Mincho"/>
              </w:rPr>
            </w:pPr>
          </w:p>
        </w:tc>
        <w:tc>
          <w:tcPr>
            <w:tcW w:w="1036" w:type="dxa"/>
            <w:noWrap/>
            <w:vAlign w:val="center"/>
          </w:tcPr>
          <w:p w:rsidR="00C87AF8" w:rsidRDefault="00C87AF8" w:rsidP="00C87AF8">
            <w:pPr>
              <w:spacing w:after="120"/>
              <w:jc w:val="center"/>
              <w:rPr>
                <w:ins w:id="4481" w:author="R4-2120772" w:date="2021-11-15T15:14:00Z"/>
                <w:rFonts w:eastAsia="MS Mincho"/>
              </w:rPr>
            </w:pPr>
            <w:ins w:id="4482" w:author="R4-2120772" w:date="2021-11-15T15:14:00Z">
              <w:r>
                <w:rPr>
                  <w:rFonts w:eastAsia="MS Mincho"/>
                </w:rPr>
                <w:t>THALES</w:t>
              </w:r>
            </w:ins>
          </w:p>
        </w:tc>
        <w:tc>
          <w:tcPr>
            <w:tcW w:w="1044" w:type="dxa"/>
            <w:noWrap/>
            <w:vAlign w:val="center"/>
          </w:tcPr>
          <w:p w:rsidR="00C87AF8" w:rsidRDefault="00C87AF8" w:rsidP="00C87AF8">
            <w:pPr>
              <w:spacing w:after="120"/>
              <w:jc w:val="center"/>
              <w:rPr>
                <w:ins w:id="4483" w:author="R4-2120772" w:date="2021-11-15T15:14:00Z"/>
                <w:rFonts w:eastAsia="MS Mincho"/>
              </w:rPr>
            </w:pPr>
            <w:ins w:id="4484" w:author="R4-2120772" w:date="2021-11-15T15:14:00Z">
              <w:r>
                <w:rPr>
                  <w:rFonts w:eastAsia="MS Mincho"/>
                </w:rPr>
                <w:t>133.30</w:t>
              </w:r>
            </w:ins>
          </w:p>
        </w:tc>
        <w:tc>
          <w:tcPr>
            <w:tcW w:w="1045" w:type="dxa"/>
            <w:noWrap/>
            <w:vAlign w:val="center"/>
          </w:tcPr>
          <w:p w:rsidR="00C87AF8" w:rsidRDefault="00C87AF8" w:rsidP="00C87AF8">
            <w:pPr>
              <w:spacing w:after="120"/>
              <w:jc w:val="center"/>
              <w:rPr>
                <w:ins w:id="4485" w:author="R4-2120772" w:date="2021-11-15T15:14:00Z"/>
                <w:rFonts w:eastAsia="MS Mincho"/>
              </w:rPr>
            </w:pPr>
            <w:ins w:id="4486" w:author="R4-2120772" w:date="2021-11-15T15:14:00Z">
              <w:r>
                <w:rPr>
                  <w:rFonts w:eastAsia="MS Mincho"/>
                </w:rPr>
                <w:t>139.97</w:t>
              </w:r>
            </w:ins>
          </w:p>
        </w:tc>
        <w:tc>
          <w:tcPr>
            <w:tcW w:w="1045" w:type="dxa"/>
            <w:noWrap/>
            <w:vAlign w:val="center"/>
          </w:tcPr>
          <w:p w:rsidR="00C87AF8" w:rsidRDefault="00C87AF8" w:rsidP="00C87AF8">
            <w:pPr>
              <w:spacing w:after="120"/>
              <w:jc w:val="center"/>
              <w:rPr>
                <w:ins w:id="4487" w:author="R4-2120772" w:date="2021-11-15T15:14:00Z"/>
                <w:rFonts w:eastAsia="MS Mincho"/>
              </w:rPr>
            </w:pPr>
            <w:ins w:id="4488" w:author="R4-2120772" w:date="2021-11-15T15:14:00Z">
              <w:r>
                <w:rPr>
                  <w:rFonts w:eastAsia="MS Mincho"/>
                </w:rPr>
                <w:t>146.60</w:t>
              </w:r>
            </w:ins>
          </w:p>
        </w:tc>
        <w:tc>
          <w:tcPr>
            <w:tcW w:w="992" w:type="dxa"/>
            <w:noWrap/>
            <w:vAlign w:val="center"/>
          </w:tcPr>
          <w:p w:rsidR="00C87AF8" w:rsidRDefault="00C87AF8" w:rsidP="00C87AF8">
            <w:pPr>
              <w:spacing w:after="120"/>
              <w:jc w:val="center"/>
              <w:rPr>
                <w:ins w:id="4489" w:author="R4-2120772" w:date="2021-11-15T15:14:00Z"/>
                <w:rFonts w:eastAsia="MS Mincho"/>
              </w:rPr>
            </w:pPr>
            <w:ins w:id="4490" w:author="R4-2120772" w:date="2021-11-15T15:14:00Z">
              <w:r>
                <w:rPr>
                  <w:rFonts w:eastAsia="MS Mincho"/>
                </w:rPr>
                <w:t>-4.97</w:t>
              </w:r>
            </w:ins>
          </w:p>
        </w:tc>
        <w:tc>
          <w:tcPr>
            <w:tcW w:w="1012" w:type="dxa"/>
            <w:noWrap/>
            <w:vAlign w:val="center"/>
          </w:tcPr>
          <w:p w:rsidR="00C87AF8" w:rsidRDefault="00C87AF8" w:rsidP="00C87AF8">
            <w:pPr>
              <w:spacing w:after="120"/>
              <w:jc w:val="center"/>
              <w:rPr>
                <w:ins w:id="4491" w:author="R4-2120772" w:date="2021-11-15T15:14:00Z"/>
                <w:rFonts w:eastAsia="MS Mincho"/>
              </w:rPr>
            </w:pPr>
            <w:ins w:id="4492" w:author="R4-2120772" w:date="2021-11-15T15:14:00Z">
              <w:r>
                <w:rPr>
                  <w:rFonts w:eastAsia="MS Mincho"/>
                </w:rPr>
                <w:t>-2.16</w:t>
              </w:r>
            </w:ins>
          </w:p>
        </w:tc>
        <w:tc>
          <w:tcPr>
            <w:tcW w:w="980" w:type="dxa"/>
            <w:noWrap/>
            <w:vAlign w:val="center"/>
          </w:tcPr>
          <w:p w:rsidR="00C87AF8" w:rsidRDefault="00C87AF8" w:rsidP="00C87AF8">
            <w:pPr>
              <w:spacing w:after="120"/>
              <w:jc w:val="center"/>
              <w:rPr>
                <w:ins w:id="4493" w:author="R4-2120772" w:date="2021-11-15T15:14:00Z"/>
                <w:rFonts w:eastAsia="MS Mincho"/>
              </w:rPr>
            </w:pPr>
            <w:ins w:id="4494" w:author="R4-2120772" w:date="2021-11-15T15:14:00Z">
              <w:r>
                <w:rPr>
                  <w:rFonts w:eastAsia="MS Mincho"/>
                </w:rPr>
                <w:t>1.34</w:t>
              </w:r>
            </w:ins>
          </w:p>
        </w:tc>
      </w:tr>
      <w:tr w:rsidR="00C87AF8" w:rsidTr="0087751E">
        <w:trPr>
          <w:trHeight w:val="300"/>
          <w:jc w:val="center"/>
          <w:ins w:id="4495" w:author="R4-2120772" w:date="2021-11-15T15:14:00Z"/>
        </w:trPr>
        <w:tc>
          <w:tcPr>
            <w:tcW w:w="1142" w:type="dxa"/>
            <w:vMerge/>
            <w:vAlign w:val="center"/>
          </w:tcPr>
          <w:p w:rsidR="00C87AF8" w:rsidRDefault="00C87AF8" w:rsidP="00C87AF8">
            <w:pPr>
              <w:spacing w:after="120"/>
              <w:jc w:val="center"/>
              <w:rPr>
                <w:ins w:id="4496" w:author="R4-2120772" w:date="2021-11-15T15:14:00Z"/>
                <w:rFonts w:eastAsia="MS Mincho"/>
              </w:rPr>
            </w:pPr>
          </w:p>
        </w:tc>
        <w:tc>
          <w:tcPr>
            <w:tcW w:w="1036" w:type="dxa"/>
            <w:noWrap/>
            <w:vAlign w:val="center"/>
          </w:tcPr>
          <w:p w:rsidR="00C87AF8" w:rsidRDefault="00C87AF8" w:rsidP="00C87AF8">
            <w:pPr>
              <w:spacing w:after="120"/>
              <w:jc w:val="center"/>
              <w:rPr>
                <w:ins w:id="4497" w:author="R4-2120772" w:date="2021-11-15T15:14:00Z"/>
                <w:rFonts w:eastAsia="MS Mincho"/>
              </w:rPr>
            </w:pPr>
            <w:ins w:id="4498" w:author="R4-2120772" w:date="2021-11-15T15:14:00Z">
              <w:r>
                <w:rPr>
                  <w:rFonts w:eastAsia="MS Mincho"/>
                </w:rPr>
                <w:t>Huawei</w:t>
              </w:r>
            </w:ins>
          </w:p>
        </w:tc>
        <w:tc>
          <w:tcPr>
            <w:tcW w:w="1044" w:type="dxa"/>
            <w:noWrap/>
            <w:vAlign w:val="center"/>
          </w:tcPr>
          <w:p w:rsidR="00C87AF8" w:rsidRDefault="00C87AF8" w:rsidP="00C87AF8">
            <w:pPr>
              <w:spacing w:after="120"/>
              <w:jc w:val="center"/>
              <w:rPr>
                <w:ins w:id="4499" w:author="R4-2120772" w:date="2021-11-15T15:14:00Z"/>
                <w:rFonts w:eastAsia="MS Mincho"/>
              </w:rPr>
            </w:pPr>
            <w:ins w:id="4500" w:author="R4-2120772" w:date="2021-11-15T15:14:00Z">
              <w:r>
                <w:rPr>
                  <w:rFonts w:eastAsia="MS Mincho"/>
                </w:rPr>
                <w:t>132.43</w:t>
              </w:r>
            </w:ins>
          </w:p>
        </w:tc>
        <w:tc>
          <w:tcPr>
            <w:tcW w:w="1045" w:type="dxa"/>
            <w:noWrap/>
            <w:vAlign w:val="center"/>
          </w:tcPr>
          <w:p w:rsidR="00C87AF8" w:rsidRDefault="00C87AF8" w:rsidP="00C87AF8">
            <w:pPr>
              <w:spacing w:after="120"/>
              <w:jc w:val="center"/>
              <w:rPr>
                <w:ins w:id="4501" w:author="R4-2120772" w:date="2021-11-15T15:14:00Z"/>
                <w:rFonts w:eastAsia="MS Mincho"/>
              </w:rPr>
            </w:pPr>
            <w:ins w:id="4502" w:author="R4-2120772" w:date="2021-11-15T15:14:00Z">
              <w:r>
                <w:rPr>
                  <w:rFonts w:eastAsia="MS Mincho"/>
                </w:rPr>
                <w:t>138.44</w:t>
              </w:r>
            </w:ins>
          </w:p>
        </w:tc>
        <w:tc>
          <w:tcPr>
            <w:tcW w:w="1045" w:type="dxa"/>
            <w:noWrap/>
            <w:vAlign w:val="center"/>
          </w:tcPr>
          <w:p w:rsidR="00C87AF8" w:rsidRDefault="00C87AF8" w:rsidP="00C87AF8">
            <w:pPr>
              <w:spacing w:after="120"/>
              <w:jc w:val="center"/>
              <w:rPr>
                <w:ins w:id="4503" w:author="R4-2120772" w:date="2021-11-15T15:14:00Z"/>
                <w:rFonts w:eastAsia="MS Mincho"/>
              </w:rPr>
            </w:pPr>
            <w:ins w:id="4504" w:author="R4-2120772" w:date="2021-11-15T15:14:00Z">
              <w:r>
                <w:rPr>
                  <w:rFonts w:eastAsia="MS Mincho"/>
                </w:rPr>
                <w:t>145.29</w:t>
              </w:r>
            </w:ins>
          </w:p>
        </w:tc>
        <w:tc>
          <w:tcPr>
            <w:tcW w:w="992" w:type="dxa"/>
            <w:noWrap/>
            <w:vAlign w:val="center"/>
          </w:tcPr>
          <w:p w:rsidR="00C87AF8" w:rsidRDefault="00C87AF8" w:rsidP="00C87AF8">
            <w:pPr>
              <w:spacing w:after="120"/>
              <w:jc w:val="center"/>
              <w:rPr>
                <w:ins w:id="4505" w:author="R4-2120772" w:date="2021-11-15T15:14:00Z"/>
                <w:rFonts w:eastAsia="MS Mincho"/>
              </w:rPr>
            </w:pPr>
            <w:ins w:id="4506" w:author="R4-2120772" w:date="2021-11-15T15:14:00Z">
              <w:r>
                <w:rPr>
                  <w:rFonts w:eastAsia="MS Mincho"/>
                </w:rPr>
                <w:t>-5.93</w:t>
              </w:r>
            </w:ins>
          </w:p>
        </w:tc>
        <w:tc>
          <w:tcPr>
            <w:tcW w:w="1012" w:type="dxa"/>
            <w:noWrap/>
            <w:vAlign w:val="center"/>
          </w:tcPr>
          <w:p w:rsidR="00C87AF8" w:rsidRDefault="00C87AF8" w:rsidP="00C87AF8">
            <w:pPr>
              <w:spacing w:after="120"/>
              <w:jc w:val="center"/>
              <w:rPr>
                <w:ins w:id="4507" w:author="R4-2120772" w:date="2021-11-15T15:14:00Z"/>
                <w:rFonts w:eastAsia="MS Mincho"/>
              </w:rPr>
            </w:pPr>
            <w:ins w:id="4508" w:author="R4-2120772" w:date="2021-11-15T15:14:00Z">
              <w:r>
                <w:rPr>
                  <w:rFonts w:eastAsia="MS Mincho"/>
                </w:rPr>
                <w:t>-0.54</w:t>
              </w:r>
            </w:ins>
          </w:p>
        </w:tc>
        <w:tc>
          <w:tcPr>
            <w:tcW w:w="980" w:type="dxa"/>
            <w:noWrap/>
            <w:vAlign w:val="center"/>
          </w:tcPr>
          <w:p w:rsidR="00C87AF8" w:rsidRDefault="00C87AF8" w:rsidP="00C87AF8">
            <w:pPr>
              <w:spacing w:after="120"/>
              <w:jc w:val="center"/>
              <w:rPr>
                <w:ins w:id="4509" w:author="R4-2120772" w:date="2021-11-15T15:14:00Z"/>
                <w:rFonts w:eastAsia="MS Mincho"/>
              </w:rPr>
            </w:pPr>
            <w:ins w:id="4510" w:author="R4-2120772" w:date="2021-11-15T15:14:00Z">
              <w:r>
                <w:rPr>
                  <w:rFonts w:eastAsia="MS Mincho"/>
                </w:rPr>
                <w:t>6.53</w:t>
              </w:r>
            </w:ins>
          </w:p>
        </w:tc>
      </w:tr>
      <w:tr w:rsidR="00C87AF8" w:rsidTr="0087751E">
        <w:trPr>
          <w:trHeight w:val="300"/>
          <w:jc w:val="center"/>
          <w:ins w:id="4511" w:author="R4-2120772" w:date="2021-11-15T15:14:00Z"/>
        </w:trPr>
        <w:tc>
          <w:tcPr>
            <w:tcW w:w="1142" w:type="dxa"/>
            <w:vMerge/>
            <w:vAlign w:val="center"/>
          </w:tcPr>
          <w:p w:rsidR="00C87AF8" w:rsidRDefault="00C87AF8" w:rsidP="00C87AF8">
            <w:pPr>
              <w:spacing w:after="120"/>
              <w:jc w:val="center"/>
              <w:rPr>
                <w:ins w:id="4512" w:author="R4-2120772" w:date="2021-11-15T15:14:00Z"/>
                <w:rFonts w:eastAsia="MS Mincho"/>
              </w:rPr>
            </w:pPr>
          </w:p>
        </w:tc>
        <w:tc>
          <w:tcPr>
            <w:tcW w:w="1036" w:type="dxa"/>
            <w:noWrap/>
            <w:vAlign w:val="center"/>
          </w:tcPr>
          <w:p w:rsidR="00C87AF8" w:rsidRDefault="00C87AF8" w:rsidP="00C87AF8">
            <w:pPr>
              <w:spacing w:after="120"/>
              <w:jc w:val="center"/>
              <w:rPr>
                <w:ins w:id="4513" w:author="R4-2120772" w:date="2021-11-15T15:14:00Z"/>
                <w:rFonts w:eastAsia="MS Mincho"/>
              </w:rPr>
            </w:pPr>
            <w:ins w:id="4514" w:author="R4-2120772" w:date="2021-11-15T15:14:00Z">
              <w:r>
                <w:rPr>
                  <w:rFonts w:eastAsia="MS Mincho"/>
                </w:rPr>
                <w:t>Xiaomi</w:t>
              </w:r>
            </w:ins>
          </w:p>
        </w:tc>
        <w:tc>
          <w:tcPr>
            <w:tcW w:w="1044" w:type="dxa"/>
            <w:noWrap/>
            <w:vAlign w:val="center"/>
          </w:tcPr>
          <w:p w:rsidR="00C87AF8" w:rsidRDefault="00C87AF8" w:rsidP="00C87AF8">
            <w:pPr>
              <w:spacing w:after="120"/>
              <w:jc w:val="center"/>
              <w:rPr>
                <w:ins w:id="4515" w:author="R4-2120772" w:date="2021-11-15T15:14:00Z"/>
                <w:rFonts w:eastAsia="MS Mincho"/>
              </w:rPr>
            </w:pPr>
            <w:ins w:id="4516" w:author="R4-2120772" w:date="2021-11-15T15:14:00Z">
              <w:r>
                <w:rPr>
                  <w:rFonts w:eastAsia="MS Mincho"/>
                </w:rPr>
                <w:t>133.23</w:t>
              </w:r>
            </w:ins>
          </w:p>
        </w:tc>
        <w:tc>
          <w:tcPr>
            <w:tcW w:w="1045" w:type="dxa"/>
            <w:noWrap/>
            <w:vAlign w:val="center"/>
          </w:tcPr>
          <w:p w:rsidR="00C87AF8" w:rsidRDefault="00C87AF8" w:rsidP="00C87AF8">
            <w:pPr>
              <w:spacing w:after="120"/>
              <w:jc w:val="center"/>
              <w:rPr>
                <w:ins w:id="4517" w:author="R4-2120772" w:date="2021-11-15T15:14:00Z"/>
                <w:rFonts w:eastAsia="MS Mincho"/>
              </w:rPr>
            </w:pPr>
            <w:ins w:id="4518" w:author="R4-2120772" w:date="2021-11-15T15:14:00Z">
              <w:r>
                <w:rPr>
                  <w:rFonts w:eastAsia="MS Mincho"/>
                </w:rPr>
                <w:t>139.68</w:t>
              </w:r>
            </w:ins>
          </w:p>
        </w:tc>
        <w:tc>
          <w:tcPr>
            <w:tcW w:w="1045" w:type="dxa"/>
            <w:noWrap/>
            <w:vAlign w:val="center"/>
          </w:tcPr>
          <w:p w:rsidR="00C87AF8" w:rsidRDefault="00C87AF8" w:rsidP="00C87AF8">
            <w:pPr>
              <w:spacing w:after="120"/>
              <w:jc w:val="center"/>
              <w:rPr>
                <w:ins w:id="4519" w:author="R4-2120772" w:date="2021-11-15T15:14:00Z"/>
                <w:rFonts w:eastAsia="MS Mincho"/>
              </w:rPr>
            </w:pPr>
            <w:ins w:id="4520" w:author="R4-2120772" w:date="2021-11-15T15:14:00Z">
              <w:r>
                <w:rPr>
                  <w:rFonts w:eastAsia="MS Mincho"/>
                </w:rPr>
                <w:t>146.97</w:t>
              </w:r>
            </w:ins>
          </w:p>
        </w:tc>
        <w:tc>
          <w:tcPr>
            <w:tcW w:w="992" w:type="dxa"/>
            <w:noWrap/>
            <w:vAlign w:val="center"/>
          </w:tcPr>
          <w:p w:rsidR="00C87AF8" w:rsidRDefault="00C87AF8" w:rsidP="00C87AF8">
            <w:pPr>
              <w:spacing w:after="120"/>
              <w:jc w:val="center"/>
              <w:rPr>
                <w:ins w:id="4521" w:author="R4-2120772" w:date="2021-11-15T15:14:00Z"/>
                <w:rFonts w:eastAsia="MS Mincho"/>
              </w:rPr>
            </w:pPr>
            <w:ins w:id="4522" w:author="R4-2120772" w:date="2021-11-15T15:14:00Z">
              <w:r>
                <w:rPr>
                  <w:rFonts w:eastAsia="MS Mincho"/>
                </w:rPr>
                <w:t>-5.24</w:t>
              </w:r>
            </w:ins>
          </w:p>
        </w:tc>
        <w:tc>
          <w:tcPr>
            <w:tcW w:w="1012" w:type="dxa"/>
            <w:noWrap/>
            <w:vAlign w:val="center"/>
          </w:tcPr>
          <w:p w:rsidR="00C87AF8" w:rsidRDefault="00C87AF8" w:rsidP="00C87AF8">
            <w:pPr>
              <w:spacing w:after="120"/>
              <w:jc w:val="center"/>
              <w:rPr>
                <w:ins w:id="4523" w:author="R4-2120772" w:date="2021-11-15T15:14:00Z"/>
                <w:rFonts w:eastAsia="MS Mincho"/>
              </w:rPr>
            </w:pPr>
            <w:ins w:id="4524" w:author="R4-2120772" w:date="2021-11-15T15:14:00Z">
              <w:r>
                <w:rPr>
                  <w:rFonts w:eastAsia="MS Mincho"/>
                </w:rPr>
                <w:t>-2.63</w:t>
              </w:r>
            </w:ins>
          </w:p>
        </w:tc>
        <w:tc>
          <w:tcPr>
            <w:tcW w:w="980" w:type="dxa"/>
            <w:noWrap/>
            <w:vAlign w:val="center"/>
          </w:tcPr>
          <w:p w:rsidR="00C87AF8" w:rsidRDefault="00C87AF8" w:rsidP="00C87AF8">
            <w:pPr>
              <w:spacing w:after="120"/>
              <w:jc w:val="center"/>
              <w:rPr>
                <w:ins w:id="4525" w:author="R4-2120772" w:date="2021-11-15T15:14:00Z"/>
                <w:rFonts w:eastAsia="MS Mincho"/>
              </w:rPr>
            </w:pPr>
            <w:ins w:id="4526" w:author="R4-2120772" w:date="2021-11-15T15:14:00Z">
              <w:r>
                <w:rPr>
                  <w:rFonts w:eastAsia="MS Mincho"/>
                </w:rPr>
                <w:t>-0.56</w:t>
              </w:r>
            </w:ins>
          </w:p>
        </w:tc>
      </w:tr>
      <w:tr w:rsidR="00C87AF8" w:rsidTr="0087751E">
        <w:trPr>
          <w:trHeight w:val="300"/>
          <w:jc w:val="center"/>
          <w:ins w:id="4527" w:author="R4-2120772" w:date="2021-11-15T15:14:00Z"/>
        </w:trPr>
        <w:tc>
          <w:tcPr>
            <w:tcW w:w="1142" w:type="dxa"/>
            <w:vMerge/>
            <w:vAlign w:val="center"/>
          </w:tcPr>
          <w:p w:rsidR="00C87AF8" w:rsidRDefault="00C87AF8" w:rsidP="00C87AF8">
            <w:pPr>
              <w:spacing w:after="120"/>
              <w:jc w:val="center"/>
              <w:rPr>
                <w:ins w:id="4528" w:author="R4-2120772" w:date="2021-11-15T15:14:00Z"/>
                <w:rFonts w:eastAsia="MS Mincho"/>
              </w:rPr>
            </w:pPr>
          </w:p>
        </w:tc>
        <w:tc>
          <w:tcPr>
            <w:tcW w:w="1036" w:type="dxa"/>
            <w:noWrap/>
            <w:vAlign w:val="center"/>
          </w:tcPr>
          <w:p w:rsidR="00C87AF8" w:rsidRDefault="00C87AF8" w:rsidP="00C87AF8">
            <w:pPr>
              <w:spacing w:after="120"/>
              <w:jc w:val="center"/>
              <w:rPr>
                <w:ins w:id="4529" w:author="R4-2120772" w:date="2021-11-15T15:14:00Z"/>
                <w:rFonts w:eastAsia="MS Mincho"/>
              </w:rPr>
            </w:pPr>
            <w:ins w:id="4530" w:author="R4-2120772" w:date="2021-11-15T15:14:00Z">
              <w:r>
                <w:rPr>
                  <w:rFonts w:eastAsia="MS Mincho"/>
                </w:rPr>
                <w:t>ZTE</w:t>
              </w:r>
            </w:ins>
          </w:p>
        </w:tc>
        <w:tc>
          <w:tcPr>
            <w:tcW w:w="1044" w:type="dxa"/>
            <w:noWrap/>
            <w:vAlign w:val="center"/>
          </w:tcPr>
          <w:p w:rsidR="00C87AF8" w:rsidRDefault="00C87AF8" w:rsidP="00C87AF8">
            <w:pPr>
              <w:spacing w:after="120"/>
              <w:jc w:val="center"/>
              <w:rPr>
                <w:ins w:id="4531" w:author="R4-2120772" w:date="2021-11-15T15:14:00Z"/>
                <w:rFonts w:eastAsia="MS Mincho"/>
              </w:rPr>
            </w:pPr>
            <w:ins w:id="4532" w:author="R4-2120772" w:date="2021-11-15T15:14:00Z">
              <w:r>
                <w:rPr>
                  <w:rFonts w:eastAsia="MS Mincho"/>
                </w:rPr>
                <w:t>133.72</w:t>
              </w:r>
            </w:ins>
          </w:p>
        </w:tc>
        <w:tc>
          <w:tcPr>
            <w:tcW w:w="1045" w:type="dxa"/>
            <w:noWrap/>
            <w:vAlign w:val="center"/>
          </w:tcPr>
          <w:p w:rsidR="00C87AF8" w:rsidRDefault="00C87AF8" w:rsidP="00C87AF8">
            <w:pPr>
              <w:spacing w:after="120"/>
              <w:jc w:val="center"/>
              <w:rPr>
                <w:ins w:id="4533" w:author="R4-2120772" w:date="2021-11-15T15:14:00Z"/>
                <w:rFonts w:eastAsia="MS Mincho"/>
              </w:rPr>
            </w:pPr>
            <w:ins w:id="4534" w:author="R4-2120772" w:date="2021-11-15T15:14:00Z">
              <w:r>
                <w:rPr>
                  <w:rFonts w:eastAsia="MS Mincho"/>
                </w:rPr>
                <w:t>140.50</w:t>
              </w:r>
            </w:ins>
          </w:p>
        </w:tc>
        <w:tc>
          <w:tcPr>
            <w:tcW w:w="1045" w:type="dxa"/>
            <w:noWrap/>
            <w:vAlign w:val="center"/>
          </w:tcPr>
          <w:p w:rsidR="00C87AF8" w:rsidRDefault="00C87AF8" w:rsidP="00C87AF8">
            <w:pPr>
              <w:spacing w:after="120"/>
              <w:jc w:val="center"/>
              <w:rPr>
                <w:ins w:id="4535" w:author="R4-2120772" w:date="2021-11-15T15:14:00Z"/>
                <w:rFonts w:eastAsia="MS Mincho"/>
              </w:rPr>
            </w:pPr>
            <w:ins w:id="4536" w:author="R4-2120772" w:date="2021-11-15T15:14:00Z">
              <w:r>
                <w:rPr>
                  <w:rFonts w:eastAsia="MS Mincho"/>
                </w:rPr>
                <w:t>146.99</w:t>
              </w:r>
            </w:ins>
          </w:p>
        </w:tc>
        <w:tc>
          <w:tcPr>
            <w:tcW w:w="992" w:type="dxa"/>
            <w:noWrap/>
            <w:vAlign w:val="center"/>
          </w:tcPr>
          <w:p w:rsidR="00C87AF8" w:rsidRDefault="00C87AF8" w:rsidP="00C87AF8">
            <w:pPr>
              <w:spacing w:after="120"/>
              <w:jc w:val="center"/>
              <w:rPr>
                <w:ins w:id="4537" w:author="R4-2120772" w:date="2021-11-15T15:14:00Z"/>
                <w:rFonts w:eastAsia="MS Mincho"/>
              </w:rPr>
            </w:pPr>
            <w:ins w:id="4538" w:author="R4-2120772" w:date="2021-11-15T15:14:00Z">
              <w:r>
                <w:rPr>
                  <w:rFonts w:eastAsia="MS Mincho"/>
                </w:rPr>
                <w:t>-5.23</w:t>
              </w:r>
            </w:ins>
          </w:p>
        </w:tc>
        <w:tc>
          <w:tcPr>
            <w:tcW w:w="1012" w:type="dxa"/>
            <w:noWrap/>
            <w:vAlign w:val="center"/>
          </w:tcPr>
          <w:p w:rsidR="00C87AF8" w:rsidRDefault="00C87AF8" w:rsidP="00C87AF8">
            <w:pPr>
              <w:spacing w:after="120"/>
              <w:jc w:val="center"/>
              <w:rPr>
                <w:ins w:id="4539" w:author="R4-2120772" w:date="2021-11-15T15:14:00Z"/>
                <w:rFonts w:eastAsia="MS Mincho"/>
              </w:rPr>
            </w:pPr>
            <w:ins w:id="4540" w:author="R4-2120772" w:date="2021-11-15T15:14:00Z">
              <w:r>
                <w:rPr>
                  <w:rFonts w:eastAsia="MS Mincho"/>
                </w:rPr>
                <w:t>-2.51</w:t>
              </w:r>
            </w:ins>
          </w:p>
        </w:tc>
        <w:tc>
          <w:tcPr>
            <w:tcW w:w="980" w:type="dxa"/>
            <w:noWrap/>
            <w:vAlign w:val="center"/>
          </w:tcPr>
          <w:p w:rsidR="00C87AF8" w:rsidRDefault="00C87AF8" w:rsidP="00C87AF8">
            <w:pPr>
              <w:spacing w:after="120"/>
              <w:jc w:val="center"/>
              <w:rPr>
                <w:ins w:id="4541" w:author="R4-2120772" w:date="2021-11-15T15:14:00Z"/>
                <w:rFonts w:eastAsia="MS Mincho"/>
              </w:rPr>
            </w:pPr>
            <w:ins w:id="4542" w:author="R4-2120772" w:date="2021-11-15T15:14:00Z">
              <w:r>
                <w:rPr>
                  <w:rFonts w:eastAsia="MS Mincho"/>
                </w:rPr>
                <w:t>-0.11</w:t>
              </w:r>
            </w:ins>
          </w:p>
        </w:tc>
      </w:tr>
      <w:tr w:rsidR="00C87AF8" w:rsidTr="0087751E">
        <w:trPr>
          <w:trHeight w:val="300"/>
          <w:jc w:val="center"/>
          <w:ins w:id="4543" w:author="R4-2120772" w:date="2021-11-15T15:14:00Z"/>
        </w:trPr>
        <w:tc>
          <w:tcPr>
            <w:tcW w:w="1142" w:type="dxa"/>
            <w:vMerge/>
            <w:vAlign w:val="center"/>
          </w:tcPr>
          <w:p w:rsidR="00C87AF8" w:rsidRDefault="00C87AF8" w:rsidP="00C87AF8">
            <w:pPr>
              <w:spacing w:after="120"/>
              <w:jc w:val="center"/>
              <w:rPr>
                <w:ins w:id="4544" w:author="R4-2120772" w:date="2021-11-15T15:14:00Z"/>
                <w:rFonts w:eastAsia="MS Mincho"/>
              </w:rPr>
            </w:pPr>
          </w:p>
        </w:tc>
        <w:tc>
          <w:tcPr>
            <w:tcW w:w="1036" w:type="dxa"/>
            <w:noWrap/>
            <w:vAlign w:val="center"/>
          </w:tcPr>
          <w:p w:rsidR="00C87AF8" w:rsidRDefault="00C87AF8" w:rsidP="00C87AF8">
            <w:pPr>
              <w:spacing w:after="120"/>
              <w:jc w:val="center"/>
              <w:rPr>
                <w:ins w:id="4545" w:author="R4-2120772" w:date="2021-11-15T15:14:00Z"/>
                <w:rFonts w:eastAsia="MS Mincho"/>
              </w:rPr>
            </w:pPr>
            <w:ins w:id="4546" w:author="R4-2120772" w:date="2021-11-15T15:14:00Z">
              <w:r>
                <w:rPr>
                  <w:rFonts w:eastAsia="MS Mincho"/>
                </w:rPr>
                <w:t>Ericsson</w:t>
              </w:r>
            </w:ins>
          </w:p>
        </w:tc>
        <w:tc>
          <w:tcPr>
            <w:tcW w:w="1044" w:type="dxa"/>
            <w:noWrap/>
            <w:vAlign w:val="center"/>
          </w:tcPr>
          <w:p w:rsidR="00C87AF8" w:rsidRDefault="00C87AF8" w:rsidP="00C87AF8">
            <w:pPr>
              <w:spacing w:after="120"/>
              <w:jc w:val="center"/>
              <w:rPr>
                <w:ins w:id="4547" w:author="R4-2120772" w:date="2021-11-15T15:14:00Z"/>
                <w:rFonts w:eastAsia="MS Mincho"/>
              </w:rPr>
            </w:pPr>
            <w:ins w:id="4548" w:author="R4-2120772" w:date="2021-11-15T15:14:00Z">
              <w:r>
                <w:rPr>
                  <w:rFonts w:eastAsia="MS Mincho"/>
                </w:rPr>
                <w:t>-</w:t>
              </w:r>
            </w:ins>
          </w:p>
        </w:tc>
        <w:tc>
          <w:tcPr>
            <w:tcW w:w="1045" w:type="dxa"/>
            <w:noWrap/>
            <w:vAlign w:val="center"/>
          </w:tcPr>
          <w:p w:rsidR="00C87AF8" w:rsidRDefault="00C87AF8" w:rsidP="00C87AF8">
            <w:pPr>
              <w:spacing w:after="120"/>
              <w:jc w:val="center"/>
              <w:rPr>
                <w:ins w:id="4549" w:author="R4-2120772" w:date="2021-11-15T15:14:00Z"/>
                <w:rFonts w:eastAsia="MS Mincho"/>
              </w:rPr>
            </w:pPr>
            <w:ins w:id="4550" w:author="R4-2120772" w:date="2021-11-15T15:14:00Z">
              <w:r>
                <w:rPr>
                  <w:rFonts w:eastAsia="MS Mincho"/>
                </w:rPr>
                <w:t>-</w:t>
              </w:r>
            </w:ins>
          </w:p>
        </w:tc>
        <w:tc>
          <w:tcPr>
            <w:tcW w:w="1045" w:type="dxa"/>
            <w:noWrap/>
            <w:vAlign w:val="center"/>
          </w:tcPr>
          <w:p w:rsidR="00C87AF8" w:rsidRDefault="00C87AF8" w:rsidP="00C87AF8">
            <w:pPr>
              <w:spacing w:after="120"/>
              <w:jc w:val="center"/>
              <w:rPr>
                <w:ins w:id="4551" w:author="R4-2120772" w:date="2021-11-15T15:14:00Z"/>
                <w:rFonts w:eastAsia="MS Mincho"/>
              </w:rPr>
            </w:pPr>
            <w:ins w:id="4552" w:author="R4-2120772" w:date="2021-11-15T15:14:00Z">
              <w:r>
                <w:rPr>
                  <w:rFonts w:eastAsia="MS Mincho"/>
                </w:rPr>
                <w:t>-</w:t>
              </w:r>
            </w:ins>
          </w:p>
        </w:tc>
        <w:tc>
          <w:tcPr>
            <w:tcW w:w="992" w:type="dxa"/>
            <w:noWrap/>
            <w:vAlign w:val="center"/>
          </w:tcPr>
          <w:p w:rsidR="00C87AF8" w:rsidRDefault="00C87AF8" w:rsidP="00C87AF8">
            <w:pPr>
              <w:spacing w:after="120"/>
              <w:jc w:val="center"/>
              <w:rPr>
                <w:ins w:id="4553" w:author="R4-2120772" w:date="2021-11-15T15:14:00Z"/>
                <w:rFonts w:eastAsia="MS Mincho"/>
              </w:rPr>
            </w:pPr>
            <w:ins w:id="4554" w:author="R4-2120772" w:date="2021-11-15T15:14:00Z">
              <w:r>
                <w:rPr>
                  <w:rFonts w:eastAsia="MS Mincho"/>
                </w:rPr>
                <w:t>-7.49</w:t>
              </w:r>
            </w:ins>
          </w:p>
        </w:tc>
        <w:tc>
          <w:tcPr>
            <w:tcW w:w="1012" w:type="dxa"/>
            <w:noWrap/>
            <w:vAlign w:val="center"/>
          </w:tcPr>
          <w:p w:rsidR="00C87AF8" w:rsidRDefault="00C87AF8" w:rsidP="00C87AF8">
            <w:pPr>
              <w:spacing w:after="120"/>
              <w:jc w:val="center"/>
              <w:rPr>
                <w:ins w:id="4555" w:author="R4-2120772" w:date="2021-11-15T15:14:00Z"/>
                <w:rFonts w:eastAsia="MS Mincho"/>
              </w:rPr>
            </w:pPr>
            <w:ins w:id="4556" w:author="R4-2120772" w:date="2021-11-15T15:14:00Z">
              <w:r>
                <w:rPr>
                  <w:rFonts w:eastAsia="MS Mincho"/>
                </w:rPr>
                <w:t>-0.59</w:t>
              </w:r>
            </w:ins>
          </w:p>
        </w:tc>
        <w:tc>
          <w:tcPr>
            <w:tcW w:w="980" w:type="dxa"/>
            <w:noWrap/>
            <w:vAlign w:val="center"/>
          </w:tcPr>
          <w:p w:rsidR="00C87AF8" w:rsidRDefault="00C87AF8" w:rsidP="00C87AF8">
            <w:pPr>
              <w:spacing w:after="120"/>
              <w:jc w:val="center"/>
              <w:rPr>
                <w:ins w:id="4557" w:author="R4-2120772" w:date="2021-11-15T15:14:00Z"/>
                <w:rFonts w:eastAsia="MS Mincho"/>
              </w:rPr>
            </w:pPr>
            <w:ins w:id="4558" w:author="R4-2120772" w:date="2021-11-15T15:14:00Z">
              <w:r>
                <w:rPr>
                  <w:rFonts w:eastAsia="MS Mincho"/>
                </w:rPr>
                <w:t>7.41</w:t>
              </w:r>
            </w:ins>
          </w:p>
        </w:tc>
      </w:tr>
      <w:tr w:rsidR="00C87AF8" w:rsidTr="0087751E">
        <w:trPr>
          <w:trHeight w:val="300"/>
          <w:jc w:val="center"/>
          <w:ins w:id="4559" w:author="R4-2120772" w:date="2021-11-15T15:14:00Z"/>
        </w:trPr>
        <w:tc>
          <w:tcPr>
            <w:tcW w:w="1142" w:type="dxa"/>
            <w:vMerge/>
            <w:vAlign w:val="center"/>
          </w:tcPr>
          <w:p w:rsidR="00C87AF8" w:rsidRDefault="00C87AF8" w:rsidP="00C87AF8">
            <w:pPr>
              <w:spacing w:after="120"/>
              <w:jc w:val="center"/>
              <w:rPr>
                <w:ins w:id="4560" w:author="R4-2120772" w:date="2021-11-15T15:14:00Z"/>
                <w:rFonts w:eastAsia="MS Mincho"/>
              </w:rPr>
            </w:pPr>
          </w:p>
        </w:tc>
        <w:tc>
          <w:tcPr>
            <w:tcW w:w="1036" w:type="dxa"/>
            <w:noWrap/>
            <w:vAlign w:val="center"/>
          </w:tcPr>
          <w:p w:rsidR="00C87AF8" w:rsidRDefault="00C87AF8" w:rsidP="00C87AF8">
            <w:pPr>
              <w:spacing w:after="120"/>
              <w:jc w:val="center"/>
              <w:rPr>
                <w:ins w:id="4561" w:author="R4-2120772" w:date="2021-11-15T15:14:00Z"/>
                <w:rFonts w:eastAsia="MS Mincho"/>
              </w:rPr>
            </w:pPr>
            <w:ins w:id="4562" w:author="R4-2120772" w:date="2021-11-15T15:14:00Z">
              <w:r>
                <w:rPr>
                  <w:rFonts w:eastAsia="MS Mincho"/>
                </w:rPr>
                <w:t>FhG</w:t>
              </w:r>
            </w:ins>
          </w:p>
        </w:tc>
        <w:tc>
          <w:tcPr>
            <w:tcW w:w="1044" w:type="dxa"/>
            <w:noWrap/>
            <w:vAlign w:val="center"/>
          </w:tcPr>
          <w:p w:rsidR="00C87AF8" w:rsidRDefault="00C87AF8" w:rsidP="00C87AF8">
            <w:pPr>
              <w:spacing w:after="120"/>
              <w:jc w:val="center"/>
              <w:rPr>
                <w:ins w:id="4563" w:author="R4-2120772" w:date="2021-11-15T15:14:00Z"/>
                <w:rFonts w:eastAsia="MS Mincho"/>
              </w:rPr>
            </w:pPr>
            <w:ins w:id="4564" w:author="R4-2120772" w:date="2021-11-15T15:14:00Z">
              <w:r>
                <w:rPr>
                  <w:rFonts w:eastAsia="MS Mincho"/>
                </w:rPr>
                <w:t>132.74</w:t>
              </w:r>
            </w:ins>
          </w:p>
        </w:tc>
        <w:tc>
          <w:tcPr>
            <w:tcW w:w="1045" w:type="dxa"/>
            <w:noWrap/>
            <w:vAlign w:val="center"/>
          </w:tcPr>
          <w:p w:rsidR="00C87AF8" w:rsidRDefault="00C87AF8" w:rsidP="00C87AF8">
            <w:pPr>
              <w:spacing w:after="120"/>
              <w:jc w:val="center"/>
              <w:rPr>
                <w:ins w:id="4565" w:author="R4-2120772" w:date="2021-11-15T15:14:00Z"/>
                <w:rFonts w:eastAsia="MS Mincho"/>
              </w:rPr>
            </w:pPr>
            <w:ins w:id="4566" w:author="R4-2120772" w:date="2021-11-15T15:14:00Z">
              <w:r>
                <w:rPr>
                  <w:rFonts w:eastAsia="MS Mincho"/>
                </w:rPr>
                <w:t>139.69</w:t>
              </w:r>
            </w:ins>
          </w:p>
        </w:tc>
        <w:tc>
          <w:tcPr>
            <w:tcW w:w="1045" w:type="dxa"/>
            <w:noWrap/>
            <w:vAlign w:val="center"/>
          </w:tcPr>
          <w:p w:rsidR="00C87AF8" w:rsidRDefault="00C87AF8" w:rsidP="00C87AF8">
            <w:pPr>
              <w:spacing w:after="120"/>
              <w:jc w:val="center"/>
              <w:rPr>
                <w:ins w:id="4567" w:author="R4-2120772" w:date="2021-11-15T15:14:00Z"/>
                <w:rFonts w:eastAsia="MS Mincho"/>
              </w:rPr>
            </w:pPr>
            <w:ins w:id="4568" w:author="R4-2120772" w:date="2021-11-15T15:14:00Z">
              <w:r>
                <w:rPr>
                  <w:rFonts w:eastAsia="MS Mincho"/>
                </w:rPr>
                <w:t>146.97</w:t>
              </w:r>
            </w:ins>
          </w:p>
        </w:tc>
        <w:tc>
          <w:tcPr>
            <w:tcW w:w="992" w:type="dxa"/>
            <w:noWrap/>
            <w:vAlign w:val="center"/>
          </w:tcPr>
          <w:p w:rsidR="00C87AF8" w:rsidRDefault="00C87AF8" w:rsidP="00C87AF8">
            <w:pPr>
              <w:spacing w:after="120"/>
              <w:jc w:val="center"/>
              <w:rPr>
                <w:ins w:id="4569" w:author="R4-2120772" w:date="2021-11-15T15:14:00Z"/>
                <w:rFonts w:eastAsia="MS Mincho"/>
              </w:rPr>
            </w:pPr>
            <w:ins w:id="4570" w:author="R4-2120772" w:date="2021-11-15T15:14:00Z">
              <w:r>
                <w:rPr>
                  <w:rFonts w:eastAsia="MS Mincho"/>
                </w:rPr>
                <w:t>-11.58</w:t>
              </w:r>
            </w:ins>
          </w:p>
        </w:tc>
        <w:tc>
          <w:tcPr>
            <w:tcW w:w="1012" w:type="dxa"/>
            <w:noWrap/>
            <w:vAlign w:val="center"/>
          </w:tcPr>
          <w:p w:rsidR="00C87AF8" w:rsidRDefault="00C87AF8" w:rsidP="00C87AF8">
            <w:pPr>
              <w:spacing w:after="120"/>
              <w:jc w:val="center"/>
              <w:rPr>
                <w:ins w:id="4571" w:author="R4-2120772" w:date="2021-11-15T15:14:00Z"/>
                <w:rFonts w:eastAsia="MS Mincho"/>
              </w:rPr>
            </w:pPr>
            <w:ins w:id="4572" w:author="R4-2120772" w:date="2021-11-15T15:14:00Z">
              <w:r>
                <w:rPr>
                  <w:rFonts w:eastAsia="MS Mincho"/>
                </w:rPr>
                <w:t>-3.57</w:t>
              </w:r>
            </w:ins>
          </w:p>
        </w:tc>
        <w:tc>
          <w:tcPr>
            <w:tcW w:w="980" w:type="dxa"/>
            <w:noWrap/>
            <w:vAlign w:val="center"/>
          </w:tcPr>
          <w:p w:rsidR="00C87AF8" w:rsidRDefault="00C87AF8" w:rsidP="00C87AF8">
            <w:pPr>
              <w:spacing w:after="120"/>
              <w:jc w:val="center"/>
              <w:rPr>
                <w:ins w:id="4573" w:author="R4-2120772" w:date="2021-11-15T15:14:00Z"/>
                <w:rFonts w:eastAsia="MS Mincho"/>
              </w:rPr>
            </w:pPr>
            <w:ins w:id="4574" w:author="R4-2120772" w:date="2021-11-15T15:14:00Z">
              <w:r>
                <w:rPr>
                  <w:rFonts w:eastAsia="MS Mincho"/>
                </w:rPr>
                <w:t>4.35</w:t>
              </w:r>
            </w:ins>
          </w:p>
        </w:tc>
      </w:tr>
      <w:tr w:rsidR="00C87AF8" w:rsidTr="0087751E">
        <w:trPr>
          <w:trHeight w:val="300"/>
          <w:jc w:val="center"/>
          <w:ins w:id="4575" w:author="R4-2120772" w:date="2021-11-15T15:14:00Z"/>
        </w:trPr>
        <w:tc>
          <w:tcPr>
            <w:tcW w:w="1142" w:type="dxa"/>
            <w:vMerge/>
            <w:vAlign w:val="center"/>
          </w:tcPr>
          <w:p w:rsidR="00C87AF8" w:rsidRDefault="00C87AF8" w:rsidP="00C87AF8">
            <w:pPr>
              <w:spacing w:after="120"/>
              <w:jc w:val="center"/>
              <w:rPr>
                <w:ins w:id="4576" w:author="R4-2120772" w:date="2021-11-15T15:14:00Z"/>
                <w:rFonts w:eastAsia="MS Mincho"/>
              </w:rPr>
            </w:pPr>
          </w:p>
        </w:tc>
        <w:tc>
          <w:tcPr>
            <w:tcW w:w="1036" w:type="dxa"/>
            <w:noWrap/>
            <w:vAlign w:val="center"/>
          </w:tcPr>
          <w:p w:rsidR="00C87AF8" w:rsidRDefault="00C87AF8" w:rsidP="00C87AF8">
            <w:pPr>
              <w:spacing w:after="120"/>
              <w:jc w:val="center"/>
              <w:rPr>
                <w:ins w:id="4577" w:author="R4-2120772" w:date="2021-11-15T15:14:00Z"/>
                <w:rFonts w:eastAsia="MS Mincho"/>
              </w:rPr>
            </w:pPr>
            <w:ins w:id="4578" w:author="R4-2120772" w:date="2021-11-15T15:14:00Z">
              <w:r>
                <w:rPr>
                  <w:rFonts w:eastAsia="MS Mincho"/>
                </w:rPr>
                <w:t>Variance</w:t>
              </w:r>
            </w:ins>
          </w:p>
        </w:tc>
        <w:tc>
          <w:tcPr>
            <w:tcW w:w="1044" w:type="dxa"/>
            <w:noWrap/>
            <w:vAlign w:val="center"/>
          </w:tcPr>
          <w:p w:rsidR="00C87AF8" w:rsidRDefault="00C87AF8" w:rsidP="00C87AF8">
            <w:pPr>
              <w:spacing w:after="120"/>
              <w:jc w:val="center"/>
              <w:rPr>
                <w:ins w:id="4579" w:author="R4-2120772" w:date="2021-11-15T15:14:00Z"/>
                <w:rFonts w:eastAsia="MS Mincho"/>
              </w:rPr>
            </w:pPr>
            <w:ins w:id="4580" w:author="R4-2120772" w:date="2021-11-15T15:14:00Z">
              <w:r>
                <w:rPr>
                  <w:rFonts w:eastAsia="MS Mincho"/>
                </w:rPr>
                <w:t>0.17</w:t>
              </w:r>
            </w:ins>
          </w:p>
        </w:tc>
        <w:tc>
          <w:tcPr>
            <w:tcW w:w="1045" w:type="dxa"/>
            <w:noWrap/>
            <w:vAlign w:val="center"/>
          </w:tcPr>
          <w:p w:rsidR="00C87AF8" w:rsidRDefault="00C87AF8" w:rsidP="00C87AF8">
            <w:pPr>
              <w:spacing w:after="120"/>
              <w:jc w:val="center"/>
              <w:rPr>
                <w:ins w:id="4581" w:author="R4-2120772" w:date="2021-11-15T15:14:00Z"/>
                <w:rFonts w:eastAsia="MS Mincho"/>
              </w:rPr>
            </w:pPr>
            <w:ins w:id="4582" w:author="R4-2120772" w:date="2021-11-15T15:14:00Z">
              <w:r>
                <w:rPr>
                  <w:rFonts w:eastAsia="MS Mincho"/>
                </w:rPr>
                <w:t>0.30</w:t>
              </w:r>
            </w:ins>
          </w:p>
        </w:tc>
        <w:tc>
          <w:tcPr>
            <w:tcW w:w="1045" w:type="dxa"/>
            <w:noWrap/>
            <w:vAlign w:val="center"/>
          </w:tcPr>
          <w:p w:rsidR="00C87AF8" w:rsidRDefault="00C87AF8" w:rsidP="00C87AF8">
            <w:pPr>
              <w:spacing w:after="120"/>
              <w:jc w:val="center"/>
              <w:rPr>
                <w:ins w:id="4583" w:author="R4-2120772" w:date="2021-11-15T15:14:00Z"/>
                <w:rFonts w:eastAsia="MS Mincho"/>
              </w:rPr>
            </w:pPr>
            <w:ins w:id="4584" w:author="R4-2120772" w:date="2021-11-15T15:14:00Z">
              <w:r>
                <w:rPr>
                  <w:rFonts w:eastAsia="MS Mincho"/>
                </w:rPr>
                <w:t>0.30</w:t>
              </w:r>
            </w:ins>
          </w:p>
        </w:tc>
        <w:tc>
          <w:tcPr>
            <w:tcW w:w="992" w:type="dxa"/>
            <w:noWrap/>
            <w:vAlign w:val="center"/>
          </w:tcPr>
          <w:p w:rsidR="00C87AF8" w:rsidRDefault="00C87AF8" w:rsidP="00C87AF8">
            <w:pPr>
              <w:spacing w:after="120"/>
              <w:jc w:val="center"/>
              <w:rPr>
                <w:ins w:id="4585" w:author="R4-2120772" w:date="2021-11-15T15:14:00Z"/>
                <w:rFonts w:eastAsia="MS Mincho"/>
              </w:rPr>
            </w:pPr>
            <w:ins w:id="4586" w:author="R4-2120772" w:date="2021-11-15T15:14:00Z">
              <w:r>
                <w:rPr>
                  <w:rFonts w:eastAsia="MS Mincho"/>
                </w:rPr>
                <w:t>3.86</w:t>
              </w:r>
            </w:ins>
          </w:p>
        </w:tc>
        <w:tc>
          <w:tcPr>
            <w:tcW w:w="1012" w:type="dxa"/>
            <w:noWrap/>
            <w:vAlign w:val="center"/>
          </w:tcPr>
          <w:p w:rsidR="00C87AF8" w:rsidRDefault="00C87AF8" w:rsidP="00C87AF8">
            <w:pPr>
              <w:spacing w:after="120"/>
              <w:jc w:val="center"/>
              <w:rPr>
                <w:ins w:id="4587" w:author="R4-2120772" w:date="2021-11-15T15:14:00Z"/>
                <w:rFonts w:eastAsia="MS Mincho"/>
              </w:rPr>
            </w:pPr>
            <w:ins w:id="4588" w:author="R4-2120772" w:date="2021-11-15T15:14:00Z">
              <w:r>
                <w:rPr>
                  <w:rFonts w:eastAsia="MS Mincho"/>
                </w:rPr>
                <w:t>0.81</w:t>
              </w:r>
            </w:ins>
          </w:p>
        </w:tc>
        <w:tc>
          <w:tcPr>
            <w:tcW w:w="980" w:type="dxa"/>
            <w:noWrap/>
            <w:vAlign w:val="center"/>
          </w:tcPr>
          <w:p w:rsidR="00C87AF8" w:rsidRDefault="00C87AF8" w:rsidP="00C87AF8">
            <w:pPr>
              <w:spacing w:after="120"/>
              <w:jc w:val="center"/>
              <w:rPr>
                <w:ins w:id="4589" w:author="R4-2120772" w:date="2021-11-15T15:14:00Z"/>
                <w:rFonts w:eastAsia="MS Mincho"/>
              </w:rPr>
            </w:pPr>
            <w:ins w:id="4590" w:author="R4-2120772" w:date="2021-11-15T15:14:00Z">
              <w:r>
                <w:rPr>
                  <w:rFonts w:eastAsia="MS Mincho"/>
                </w:rPr>
                <w:t>7.54</w:t>
              </w:r>
            </w:ins>
          </w:p>
        </w:tc>
      </w:tr>
      <w:tr w:rsidR="00C87AF8" w:rsidTr="0087751E">
        <w:trPr>
          <w:trHeight w:val="315"/>
          <w:jc w:val="center"/>
          <w:ins w:id="4591" w:author="R4-2120772" w:date="2021-11-15T15:14:00Z"/>
        </w:trPr>
        <w:tc>
          <w:tcPr>
            <w:tcW w:w="1142" w:type="dxa"/>
            <w:vMerge/>
            <w:vAlign w:val="center"/>
          </w:tcPr>
          <w:p w:rsidR="00C87AF8" w:rsidRDefault="00C87AF8" w:rsidP="00C87AF8">
            <w:pPr>
              <w:spacing w:after="120"/>
              <w:jc w:val="center"/>
              <w:rPr>
                <w:ins w:id="4592" w:author="R4-2120772" w:date="2021-11-15T15:14:00Z"/>
                <w:rFonts w:eastAsia="MS Mincho"/>
              </w:rPr>
            </w:pPr>
          </w:p>
        </w:tc>
        <w:tc>
          <w:tcPr>
            <w:tcW w:w="1036" w:type="dxa"/>
            <w:noWrap/>
            <w:vAlign w:val="center"/>
          </w:tcPr>
          <w:p w:rsidR="00C87AF8" w:rsidRDefault="00C87AF8" w:rsidP="00C87AF8">
            <w:pPr>
              <w:spacing w:after="120"/>
              <w:jc w:val="center"/>
              <w:rPr>
                <w:ins w:id="4593" w:author="R4-2120772" w:date="2021-11-15T15:14:00Z"/>
                <w:rFonts w:eastAsia="MS Mincho"/>
              </w:rPr>
            </w:pPr>
            <w:ins w:id="4594" w:author="R4-2120772" w:date="2021-11-15T15:14:00Z">
              <w:r>
                <w:rPr>
                  <w:rFonts w:eastAsia="MS Mincho"/>
                </w:rPr>
                <w:t>Mean</w:t>
              </w:r>
            </w:ins>
          </w:p>
        </w:tc>
        <w:tc>
          <w:tcPr>
            <w:tcW w:w="1044" w:type="dxa"/>
            <w:noWrap/>
            <w:vAlign w:val="center"/>
          </w:tcPr>
          <w:p w:rsidR="00C87AF8" w:rsidRDefault="00C87AF8" w:rsidP="00C87AF8">
            <w:pPr>
              <w:spacing w:after="120"/>
              <w:jc w:val="center"/>
              <w:rPr>
                <w:ins w:id="4595" w:author="R4-2120772" w:date="2021-11-15T15:14:00Z"/>
                <w:rFonts w:eastAsia="MS Mincho"/>
              </w:rPr>
            </w:pPr>
            <w:ins w:id="4596" w:author="R4-2120772" w:date="2021-11-15T15:14:00Z">
              <w:r>
                <w:rPr>
                  <w:rFonts w:eastAsia="MS Mincho"/>
                </w:rPr>
                <w:t>133.00</w:t>
              </w:r>
            </w:ins>
          </w:p>
        </w:tc>
        <w:tc>
          <w:tcPr>
            <w:tcW w:w="1045" w:type="dxa"/>
            <w:noWrap/>
            <w:vAlign w:val="center"/>
          </w:tcPr>
          <w:p w:rsidR="00C87AF8" w:rsidRDefault="00C87AF8" w:rsidP="00C87AF8">
            <w:pPr>
              <w:spacing w:after="120"/>
              <w:jc w:val="center"/>
              <w:rPr>
                <w:ins w:id="4597" w:author="R4-2120772" w:date="2021-11-15T15:14:00Z"/>
                <w:rFonts w:eastAsia="MS Mincho"/>
              </w:rPr>
            </w:pPr>
            <w:ins w:id="4598" w:author="R4-2120772" w:date="2021-11-15T15:14:00Z">
              <w:r>
                <w:rPr>
                  <w:rFonts w:eastAsia="MS Mincho"/>
                </w:rPr>
                <w:t>139.72</w:t>
              </w:r>
            </w:ins>
          </w:p>
        </w:tc>
        <w:tc>
          <w:tcPr>
            <w:tcW w:w="1045" w:type="dxa"/>
            <w:noWrap/>
            <w:vAlign w:val="center"/>
          </w:tcPr>
          <w:p w:rsidR="00C87AF8" w:rsidRDefault="00C87AF8" w:rsidP="00C87AF8">
            <w:pPr>
              <w:spacing w:after="120"/>
              <w:jc w:val="center"/>
              <w:rPr>
                <w:ins w:id="4599" w:author="R4-2120772" w:date="2021-11-15T15:14:00Z"/>
                <w:rFonts w:eastAsia="MS Mincho"/>
              </w:rPr>
            </w:pPr>
            <w:ins w:id="4600" w:author="R4-2120772" w:date="2021-11-15T15:14:00Z">
              <w:r>
                <w:rPr>
                  <w:rFonts w:eastAsia="MS Mincho"/>
                </w:rPr>
                <w:t>146.64</w:t>
              </w:r>
            </w:ins>
          </w:p>
        </w:tc>
        <w:tc>
          <w:tcPr>
            <w:tcW w:w="992" w:type="dxa"/>
            <w:noWrap/>
            <w:vAlign w:val="center"/>
          </w:tcPr>
          <w:p w:rsidR="00C87AF8" w:rsidRDefault="00C87AF8" w:rsidP="00C87AF8">
            <w:pPr>
              <w:spacing w:after="120"/>
              <w:jc w:val="center"/>
              <w:rPr>
                <w:ins w:id="4601" w:author="R4-2120772" w:date="2021-11-15T15:14:00Z"/>
                <w:rFonts w:eastAsia="MS Mincho"/>
              </w:rPr>
            </w:pPr>
            <w:ins w:id="4602" w:author="R4-2120772" w:date="2021-11-15T15:14:00Z">
              <w:r>
                <w:rPr>
                  <w:rFonts w:eastAsia="MS Mincho"/>
                </w:rPr>
                <w:t>-6.38</w:t>
              </w:r>
            </w:ins>
          </w:p>
        </w:tc>
        <w:tc>
          <w:tcPr>
            <w:tcW w:w="1012" w:type="dxa"/>
            <w:noWrap/>
            <w:vAlign w:val="center"/>
          </w:tcPr>
          <w:p w:rsidR="00C87AF8" w:rsidRDefault="00C87AF8" w:rsidP="00C87AF8">
            <w:pPr>
              <w:spacing w:after="120"/>
              <w:jc w:val="center"/>
              <w:rPr>
                <w:ins w:id="4603" w:author="R4-2120772" w:date="2021-11-15T15:14:00Z"/>
                <w:rFonts w:eastAsia="MS Mincho"/>
              </w:rPr>
            </w:pPr>
            <w:ins w:id="4604" w:author="R4-2120772" w:date="2021-11-15T15:14:00Z">
              <w:r>
                <w:rPr>
                  <w:rFonts w:eastAsia="MS Mincho"/>
                </w:rPr>
                <w:t>-2.05</w:t>
              </w:r>
            </w:ins>
          </w:p>
        </w:tc>
        <w:tc>
          <w:tcPr>
            <w:tcW w:w="980" w:type="dxa"/>
            <w:noWrap/>
            <w:vAlign w:val="center"/>
          </w:tcPr>
          <w:p w:rsidR="00C87AF8" w:rsidRDefault="00C87AF8" w:rsidP="00C87AF8">
            <w:pPr>
              <w:spacing w:after="120"/>
              <w:jc w:val="center"/>
              <w:rPr>
                <w:ins w:id="4605" w:author="R4-2120772" w:date="2021-11-15T15:14:00Z"/>
                <w:rFonts w:eastAsia="MS Mincho"/>
              </w:rPr>
            </w:pPr>
            <w:ins w:id="4606" w:author="R4-2120772" w:date="2021-11-15T15:14:00Z">
              <w:r>
                <w:rPr>
                  <w:rFonts w:eastAsia="MS Mincho"/>
                </w:rPr>
                <w:t>2.45</w:t>
              </w:r>
            </w:ins>
          </w:p>
        </w:tc>
      </w:tr>
      <w:tr w:rsidR="00C87AF8" w:rsidTr="0087751E">
        <w:trPr>
          <w:trHeight w:val="300"/>
          <w:jc w:val="center"/>
          <w:ins w:id="4607" w:author="R4-2120772" w:date="2021-11-15T15:14:00Z"/>
        </w:trPr>
        <w:tc>
          <w:tcPr>
            <w:tcW w:w="1142" w:type="dxa"/>
            <w:vMerge w:val="restart"/>
            <w:noWrap/>
            <w:vAlign w:val="center"/>
          </w:tcPr>
          <w:p w:rsidR="00C87AF8" w:rsidRDefault="00C87AF8" w:rsidP="00C87AF8">
            <w:pPr>
              <w:spacing w:after="120"/>
              <w:jc w:val="center"/>
              <w:rPr>
                <w:ins w:id="4608" w:author="R4-2120772" w:date="2021-11-15T15:14:00Z"/>
                <w:rFonts w:eastAsia="MS Mincho"/>
              </w:rPr>
            </w:pPr>
            <w:ins w:id="4609" w:author="R4-2120772" w:date="2021-11-15T15:14:00Z">
              <w:r>
                <w:rPr>
                  <w:rFonts w:eastAsia="MS Mincho"/>
                </w:rPr>
                <w:t>HAPS</w:t>
              </w:r>
            </w:ins>
          </w:p>
        </w:tc>
        <w:tc>
          <w:tcPr>
            <w:tcW w:w="1036" w:type="dxa"/>
            <w:noWrap/>
            <w:vAlign w:val="center"/>
          </w:tcPr>
          <w:p w:rsidR="00C87AF8" w:rsidRDefault="00C87AF8" w:rsidP="00C87AF8">
            <w:pPr>
              <w:spacing w:after="120"/>
              <w:jc w:val="center"/>
              <w:rPr>
                <w:ins w:id="4610" w:author="R4-2120772" w:date="2021-11-15T15:14:00Z"/>
                <w:rFonts w:eastAsia="MS Mincho"/>
              </w:rPr>
            </w:pPr>
            <w:ins w:id="4611" w:author="R4-2120772" w:date="2021-11-15T15:14:00Z">
              <w:r>
                <w:rPr>
                  <w:rFonts w:eastAsia="MS Mincho"/>
                </w:rPr>
                <w:t>Nokia</w:t>
              </w:r>
            </w:ins>
          </w:p>
        </w:tc>
        <w:tc>
          <w:tcPr>
            <w:tcW w:w="1044" w:type="dxa"/>
            <w:noWrap/>
            <w:vAlign w:val="center"/>
          </w:tcPr>
          <w:p w:rsidR="00C87AF8" w:rsidRDefault="00C87AF8" w:rsidP="00C87AF8">
            <w:pPr>
              <w:spacing w:after="120"/>
              <w:jc w:val="center"/>
              <w:rPr>
                <w:ins w:id="4612" w:author="R4-2120772" w:date="2021-11-15T15:14:00Z"/>
                <w:rFonts w:eastAsia="MS Mincho"/>
              </w:rPr>
            </w:pPr>
            <w:ins w:id="4613" w:author="R4-2120772" w:date="2021-11-15T15:14:00Z">
              <w:r>
                <w:rPr>
                  <w:rFonts w:eastAsia="MS Mincho"/>
                </w:rPr>
                <w:t>111.39</w:t>
              </w:r>
            </w:ins>
          </w:p>
        </w:tc>
        <w:tc>
          <w:tcPr>
            <w:tcW w:w="1045" w:type="dxa"/>
            <w:noWrap/>
            <w:vAlign w:val="center"/>
          </w:tcPr>
          <w:p w:rsidR="00C87AF8" w:rsidRDefault="00C87AF8" w:rsidP="00C87AF8">
            <w:pPr>
              <w:spacing w:after="120"/>
              <w:jc w:val="center"/>
              <w:rPr>
                <w:ins w:id="4614" w:author="R4-2120772" w:date="2021-11-15T15:14:00Z"/>
                <w:rFonts w:eastAsia="MS Mincho"/>
              </w:rPr>
            </w:pPr>
            <w:ins w:id="4615" w:author="R4-2120772" w:date="2021-11-15T15:14:00Z">
              <w:r>
                <w:rPr>
                  <w:rFonts w:eastAsia="MS Mincho"/>
                </w:rPr>
                <w:t>145.66</w:t>
              </w:r>
            </w:ins>
          </w:p>
        </w:tc>
        <w:tc>
          <w:tcPr>
            <w:tcW w:w="1045" w:type="dxa"/>
            <w:noWrap/>
            <w:vAlign w:val="center"/>
          </w:tcPr>
          <w:p w:rsidR="00C87AF8" w:rsidRDefault="00C87AF8" w:rsidP="00C87AF8">
            <w:pPr>
              <w:spacing w:after="120"/>
              <w:jc w:val="center"/>
              <w:rPr>
                <w:ins w:id="4616" w:author="R4-2120772" w:date="2021-11-15T15:14:00Z"/>
                <w:rFonts w:eastAsia="MS Mincho"/>
              </w:rPr>
            </w:pPr>
            <w:ins w:id="4617" w:author="R4-2120772" w:date="2021-11-15T15:14:00Z">
              <w:r>
                <w:rPr>
                  <w:rFonts w:eastAsia="MS Mincho"/>
                </w:rPr>
                <w:t>164.30</w:t>
              </w:r>
            </w:ins>
          </w:p>
        </w:tc>
        <w:tc>
          <w:tcPr>
            <w:tcW w:w="992" w:type="dxa"/>
            <w:noWrap/>
            <w:vAlign w:val="center"/>
          </w:tcPr>
          <w:p w:rsidR="00C87AF8" w:rsidRDefault="00C87AF8" w:rsidP="00C87AF8">
            <w:pPr>
              <w:spacing w:after="120"/>
              <w:jc w:val="center"/>
              <w:rPr>
                <w:ins w:id="4618" w:author="R4-2120772" w:date="2021-11-15T15:14:00Z"/>
                <w:rFonts w:eastAsia="MS Mincho"/>
              </w:rPr>
            </w:pPr>
            <w:ins w:id="4619" w:author="R4-2120772" w:date="2021-11-15T15:14:00Z">
              <w:r>
                <w:rPr>
                  <w:rFonts w:eastAsia="MS Mincho"/>
                </w:rPr>
                <w:t>-29.10</w:t>
              </w:r>
            </w:ins>
          </w:p>
        </w:tc>
        <w:tc>
          <w:tcPr>
            <w:tcW w:w="1012" w:type="dxa"/>
            <w:noWrap/>
            <w:vAlign w:val="center"/>
          </w:tcPr>
          <w:p w:rsidR="00C87AF8" w:rsidRDefault="00C87AF8" w:rsidP="00C87AF8">
            <w:pPr>
              <w:spacing w:after="120"/>
              <w:jc w:val="center"/>
              <w:rPr>
                <w:ins w:id="4620" w:author="R4-2120772" w:date="2021-11-15T15:14:00Z"/>
                <w:rFonts w:eastAsia="MS Mincho"/>
              </w:rPr>
            </w:pPr>
            <w:ins w:id="4621" w:author="R4-2120772" w:date="2021-11-15T15:14:00Z">
              <w:r>
                <w:rPr>
                  <w:rFonts w:eastAsia="MS Mincho"/>
                </w:rPr>
                <w:t>-10.47</w:t>
              </w:r>
            </w:ins>
          </w:p>
        </w:tc>
        <w:tc>
          <w:tcPr>
            <w:tcW w:w="980" w:type="dxa"/>
            <w:noWrap/>
            <w:vAlign w:val="center"/>
          </w:tcPr>
          <w:p w:rsidR="00C87AF8" w:rsidRDefault="00C87AF8" w:rsidP="00C87AF8">
            <w:pPr>
              <w:spacing w:after="120"/>
              <w:jc w:val="center"/>
              <w:rPr>
                <w:ins w:id="4622" w:author="R4-2120772" w:date="2021-11-15T15:14:00Z"/>
                <w:rFonts w:eastAsia="MS Mincho"/>
              </w:rPr>
            </w:pPr>
            <w:ins w:id="4623" w:author="R4-2120772" w:date="2021-11-15T15:14:00Z">
              <w:r>
                <w:rPr>
                  <w:rFonts w:eastAsia="MS Mincho"/>
                </w:rPr>
                <w:t>16.29</w:t>
              </w:r>
            </w:ins>
          </w:p>
        </w:tc>
      </w:tr>
      <w:tr w:rsidR="00C87AF8" w:rsidTr="0087751E">
        <w:trPr>
          <w:trHeight w:val="300"/>
          <w:jc w:val="center"/>
          <w:ins w:id="4624" w:author="R4-2120772" w:date="2021-11-15T15:14:00Z"/>
        </w:trPr>
        <w:tc>
          <w:tcPr>
            <w:tcW w:w="1142" w:type="dxa"/>
            <w:vMerge/>
            <w:vAlign w:val="center"/>
          </w:tcPr>
          <w:p w:rsidR="00C87AF8" w:rsidRDefault="00C87AF8" w:rsidP="00C87AF8">
            <w:pPr>
              <w:spacing w:after="120"/>
              <w:jc w:val="center"/>
              <w:rPr>
                <w:ins w:id="4625" w:author="R4-2120772" w:date="2021-11-15T15:14:00Z"/>
                <w:rFonts w:eastAsia="MS Mincho"/>
              </w:rPr>
            </w:pPr>
          </w:p>
        </w:tc>
        <w:tc>
          <w:tcPr>
            <w:tcW w:w="1036" w:type="dxa"/>
            <w:noWrap/>
            <w:vAlign w:val="center"/>
          </w:tcPr>
          <w:p w:rsidR="00C87AF8" w:rsidRDefault="00C87AF8" w:rsidP="00C87AF8">
            <w:pPr>
              <w:spacing w:after="120"/>
              <w:jc w:val="center"/>
              <w:rPr>
                <w:ins w:id="4626" w:author="R4-2120772" w:date="2021-11-15T15:14:00Z"/>
                <w:rFonts w:eastAsia="MS Mincho"/>
              </w:rPr>
            </w:pPr>
            <w:ins w:id="4627" w:author="R4-2120772" w:date="2021-11-15T15:14:00Z">
              <w:r>
                <w:rPr>
                  <w:rFonts w:eastAsia="MS Mincho"/>
                </w:rPr>
                <w:t>Qualcomm</w:t>
              </w:r>
            </w:ins>
          </w:p>
        </w:tc>
        <w:tc>
          <w:tcPr>
            <w:tcW w:w="1044" w:type="dxa"/>
            <w:noWrap/>
            <w:vAlign w:val="center"/>
          </w:tcPr>
          <w:p w:rsidR="00C87AF8" w:rsidRDefault="00C87AF8" w:rsidP="00C87AF8">
            <w:pPr>
              <w:spacing w:after="120"/>
              <w:jc w:val="center"/>
              <w:rPr>
                <w:ins w:id="4628" w:author="R4-2120772" w:date="2021-11-15T15:14:00Z"/>
                <w:rFonts w:eastAsia="MS Mincho"/>
              </w:rPr>
            </w:pPr>
            <w:ins w:id="4629" w:author="R4-2120772" w:date="2021-11-15T15:14:00Z">
              <w:r>
                <w:rPr>
                  <w:rFonts w:eastAsia="MS Mincho"/>
                </w:rPr>
                <w:t>112.00</w:t>
              </w:r>
            </w:ins>
          </w:p>
        </w:tc>
        <w:tc>
          <w:tcPr>
            <w:tcW w:w="1045" w:type="dxa"/>
            <w:noWrap/>
            <w:vAlign w:val="center"/>
          </w:tcPr>
          <w:p w:rsidR="00C87AF8" w:rsidRDefault="00C87AF8" w:rsidP="00C87AF8">
            <w:pPr>
              <w:spacing w:after="120"/>
              <w:jc w:val="center"/>
              <w:rPr>
                <w:ins w:id="4630" w:author="R4-2120772" w:date="2021-11-15T15:14:00Z"/>
                <w:rFonts w:eastAsia="MS Mincho"/>
              </w:rPr>
            </w:pPr>
            <w:ins w:id="4631" w:author="R4-2120772" w:date="2021-11-15T15:14:00Z">
              <w:r>
                <w:rPr>
                  <w:rFonts w:eastAsia="MS Mincho"/>
                </w:rPr>
                <w:t>143.12</w:t>
              </w:r>
            </w:ins>
          </w:p>
        </w:tc>
        <w:tc>
          <w:tcPr>
            <w:tcW w:w="1045" w:type="dxa"/>
            <w:noWrap/>
            <w:vAlign w:val="center"/>
          </w:tcPr>
          <w:p w:rsidR="00C87AF8" w:rsidRDefault="00C87AF8" w:rsidP="00C87AF8">
            <w:pPr>
              <w:spacing w:after="120"/>
              <w:jc w:val="center"/>
              <w:rPr>
                <w:ins w:id="4632" w:author="R4-2120772" w:date="2021-11-15T15:14:00Z"/>
                <w:rFonts w:eastAsia="MS Mincho"/>
              </w:rPr>
            </w:pPr>
            <w:ins w:id="4633" w:author="R4-2120772" w:date="2021-11-15T15:14:00Z">
              <w:r>
                <w:rPr>
                  <w:rFonts w:eastAsia="MS Mincho"/>
                </w:rPr>
                <w:t>159.76</w:t>
              </w:r>
            </w:ins>
          </w:p>
        </w:tc>
        <w:tc>
          <w:tcPr>
            <w:tcW w:w="992" w:type="dxa"/>
            <w:noWrap/>
            <w:vAlign w:val="center"/>
          </w:tcPr>
          <w:p w:rsidR="00C87AF8" w:rsidRDefault="00C87AF8" w:rsidP="00C87AF8">
            <w:pPr>
              <w:spacing w:after="120"/>
              <w:jc w:val="center"/>
              <w:rPr>
                <w:ins w:id="4634" w:author="R4-2120772" w:date="2021-11-15T15:14:00Z"/>
                <w:rFonts w:eastAsia="MS Mincho"/>
              </w:rPr>
            </w:pPr>
            <w:ins w:id="4635" w:author="R4-2120772" w:date="2021-11-15T15:14:00Z">
              <w:r>
                <w:rPr>
                  <w:rFonts w:eastAsia="MS Mincho"/>
                </w:rPr>
                <w:t>-30.86</w:t>
              </w:r>
            </w:ins>
          </w:p>
        </w:tc>
        <w:tc>
          <w:tcPr>
            <w:tcW w:w="1012" w:type="dxa"/>
            <w:noWrap/>
            <w:vAlign w:val="center"/>
          </w:tcPr>
          <w:p w:rsidR="00C87AF8" w:rsidRDefault="00C87AF8" w:rsidP="00C87AF8">
            <w:pPr>
              <w:spacing w:after="120"/>
              <w:jc w:val="center"/>
              <w:rPr>
                <w:ins w:id="4636" w:author="R4-2120772" w:date="2021-11-15T15:14:00Z"/>
                <w:rFonts w:eastAsia="MS Mincho"/>
              </w:rPr>
            </w:pPr>
            <w:ins w:id="4637" w:author="R4-2120772" w:date="2021-11-15T15:14:00Z">
              <w:r>
                <w:rPr>
                  <w:rFonts w:eastAsia="MS Mincho"/>
                </w:rPr>
                <w:t>-10.70</w:t>
              </w:r>
            </w:ins>
          </w:p>
        </w:tc>
        <w:tc>
          <w:tcPr>
            <w:tcW w:w="980" w:type="dxa"/>
            <w:noWrap/>
            <w:vAlign w:val="center"/>
          </w:tcPr>
          <w:p w:rsidR="00C87AF8" w:rsidRDefault="00C87AF8" w:rsidP="00C87AF8">
            <w:pPr>
              <w:spacing w:after="120"/>
              <w:jc w:val="center"/>
              <w:rPr>
                <w:ins w:id="4638" w:author="R4-2120772" w:date="2021-11-15T15:14:00Z"/>
                <w:rFonts w:eastAsia="MS Mincho"/>
              </w:rPr>
            </w:pPr>
            <w:ins w:id="4639" w:author="R4-2120772" w:date="2021-11-15T15:14:00Z">
              <w:r>
                <w:rPr>
                  <w:rFonts w:eastAsia="MS Mincho"/>
                </w:rPr>
                <w:t>20.84</w:t>
              </w:r>
            </w:ins>
          </w:p>
        </w:tc>
      </w:tr>
      <w:tr w:rsidR="00C87AF8" w:rsidTr="0087751E">
        <w:trPr>
          <w:trHeight w:val="300"/>
          <w:jc w:val="center"/>
          <w:ins w:id="4640" w:author="R4-2120772" w:date="2021-11-15T15:14:00Z"/>
        </w:trPr>
        <w:tc>
          <w:tcPr>
            <w:tcW w:w="1142" w:type="dxa"/>
            <w:vMerge/>
            <w:vAlign w:val="center"/>
          </w:tcPr>
          <w:p w:rsidR="00C87AF8" w:rsidRDefault="00C87AF8" w:rsidP="00C87AF8">
            <w:pPr>
              <w:spacing w:after="120"/>
              <w:jc w:val="center"/>
              <w:rPr>
                <w:ins w:id="4641" w:author="R4-2120772" w:date="2021-11-15T15:14:00Z"/>
                <w:rFonts w:eastAsia="MS Mincho"/>
              </w:rPr>
            </w:pPr>
          </w:p>
        </w:tc>
        <w:tc>
          <w:tcPr>
            <w:tcW w:w="1036" w:type="dxa"/>
            <w:noWrap/>
            <w:vAlign w:val="center"/>
          </w:tcPr>
          <w:p w:rsidR="00C87AF8" w:rsidRDefault="00C87AF8" w:rsidP="00C87AF8">
            <w:pPr>
              <w:spacing w:after="120"/>
              <w:jc w:val="center"/>
              <w:rPr>
                <w:ins w:id="4642" w:author="R4-2120772" w:date="2021-11-15T15:14:00Z"/>
                <w:rFonts w:eastAsia="MS Mincho"/>
              </w:rPr>
            </w:pPr>
            <w:ins w:id="4643" w:author="R4-2120772" w:date="2021-11-15T15:14:00Z">
              <w:r>
                <w:rPr>
                  <w:rFonts w:eastAsia="MS Mincho"/>
                </w:rPr>
                <w:t>Variance</w:t>
              </w:r>
            </w:ins>
          </w:p>
        </w:tc>
        <w:tc>
          <w:tcPr>
            <w:tcW w:w="1044" w:type="dxa"/>
            <w:noWrap/>
            <w:vAlign w:val="center"/>
          </w:tcPr>
          <w:p w:rsidR="00C87AF8" w:rsidRDefault="00C87AF8" w:rsidP="00C87AF8">
            <w:pPr>
              <w:spacing w:after="120"/>
              <w:jc w:val="center"/>
              <w:rPr>
                <w:ins w:id="4644" w:author="R4-2120772" w:date="2021-11-15T15:14:00Z"/>
                <w:rFonts w:eastAsia="MS Mincho"/>
              </w:rPr>
            </w:pPr>
            <w:ins w:id="4645" w:author="R4-2120772" w:date="2021-11-15T15:14:00Z">
              <w:r>
                <w:rPr>
                  <w:rFonts w:eastAsia="MS Mincho"/>
                </w:rPr>
                <w:t>0.09</w:t>
              </w:r>
            </w:ins>
          </w:p>
        </w:tc>
        <w:tc>
          <w:tcPr>
            <w:tcW w:w="1045" w:type="dxa"/>
            <w:noWrap/>
            <w:vAlign w:val="center"/>
          </w:tcPr>
          <w:p w:rsidR="00C87AF8" w:rsidRDefault="00C87AF8" w:rsidP="00C87AF8">
            <w:pPr>
              <w:spacing w:after="120"/>
              <w:jc w:val="center"/>
              <w:rPr>
                <w:ins w:id="4646" w:author="R4-2120772" w:date="2021-11-15T15:14:00Z"/>
                <w:rFonts w:eastAsia="MS Mincho"/>
              </w:rPr>
            </w:pPr>
            <w:ins w:id="4647" w:author="R4-2120772" w:date="2021-11-15T15:14:00Z">
              <w:r>
                <w:rPr>
                  <w:rFonts w:eastAsia="MS Mincho"/>
                </w:rPr>
                <w:t>1.61</w:t>
              </w:r>
            </w:ins>
          </w:p>
        </w:tc>
        <w:tc>
          <w:tcPr>
            <w:tcW w:w="1045" w:type="dxa"/>
            <w:noWrap/>
            <w:vAlign w:val="center"/>
          </w:tcPr>
          <w:p w:rsidR="00C87AF8" w:rsidRDefault="00C87AF8" w:rsidP="00C87AF8">
            <w:pPr>
              <w:spacing w:after="120"/>
              <w:jc w:val="center"/>
              <w:rPr>
                <w:ins w:id="4648" w:author="R4-2120772" w:date="2021-11-15T15:14:00Z"/>
                <w:rFonts w:eastAsia="MS Mincho"/>
              </w:rPr>
            </w:pPr>
            <w:ins w:id="4649" w:author="R4-2120772" w:date="2021-11-15T15:14:00Z">
              <w:r>
                <w:rPr>
                  <w:rFonts w:eastAsia="MS Mincho"/>
                </w:rPr>
                <w:t>5.14</w:t>
              </w:r>
            </w:ins>
          </w:p>
        </w:tc>
        <w:tc>
          <w:tcPr>
            <w:tcW w:w="992" w:type="dxa"/>
            <w:noWrap/>
            <w:vAlign w:val="center"/>
          </w:tcPr>
          <w:p w:rsidR="00C87AF8" w:rsidRDefault="00C87AF8" w:rsidP="00C87AF8">
            <w:pPr>
              <w:spacing w:after="120"/>
              <w:jc w:val="center"/>
              <w:rPr>
                <w:ins w:id="4650" w:author="R4-2120772" w:date="2021-11-15T15:14:00Z"/>
                <w:rFonts w:eastAsia="MS Mincho"/>
              </w:rPr>
            </w:pPr>
            <w:ins w:id="4651" w:author="R4-2120772" w:date="2021-11-15T15:14:00Z">
              <w:r>
                <w:rPr>
                  <w:rFonts w:eastAsia="MS Mincho"/>
                </w:rPr>
                <w:t>0.77</w:t>
              </w:r>
            </w:ins>
          </w:p>
        </w:tc>
        <w:tc>
          <w:tcPr>
            <w:tcW w:w="1012" w:type="dxa"/>
            <w:noWrap/>
            <w:vAlign w:val="center"/>
          </w:tcPr>
          <w:p w:rsidR="00C87AF8" w:rsidRDefault="00C87AF8" w:rsidP="00C87AF8">
            <w:pPr>
              <w:spacing w:after="120"/>
              <w:jc w:val="center"/>
              <w:rPr>
                <w:ins w:id="4652" w:author="R4-2120772" w:date="2021-11-15T15:14:00Z"/>
                <w:rFonts w:eastAsia="MS Mincho"/>
              </w:rPr>
            </w:pPr>
            <w:ins w:id="4653" w:author="R4-2120772" w:date="2021-11-15T15:14:00Z">
              <w:r>
                <w:rPr>
                  <w:rFonts w:eastAsia="MS Mincho"/>
                </w:rPr>
                <w:t>0.01</w:t>
              </w:r>
            </w:ins>
          </w:p>
        </w:tc>
        <w:tc>
          <w:tcPr>
            <w:tcW w:w="980" w:type="dxa"/>
            <w:noWrap/>
            <w:vAlign w:val="center"/>
          </w:tcPr>
          <w:p w:rsidR="00C87AF8" w:rsidRDefault="00C87AF8" w:rsidP="00C87AF8">
            <w:pPr>
              <w:spacing w:after="120"/>
              <w:jc w:val="center"/>
              <w:rPr>
                <w:ins w:id="4654" w:author="R4-2120772" w:date="2021-11-15T15:14:00Z"/>
                <w:rFonts w:eastAsia="MS Mincho"/>
              </w:rPr>
            </w:pPr>
            <w:ins w:id="4655" w:author="R4-2120772" w:date="2021-11-15T15:14:00Z">
              <w:r>
                <w:rPr>
                  <w:rFonts w:eastAsia="MS Mincho"/>
                </w:rPr>
                <w:t>5.17</w:t>
              </w:r>
            </w:ins>
          </w:p>
        </w:tc>
      </w:tr>
      <w:tr w:rsidR="00C87AF8" w:rsidTr="0087751E">
        <w:trPr>
          <w:trHeight w:val="315"/>
          <w:jc w:val="center"/>
          <w:ins w:id="4656" w:author="R4-2120772" w:date="2021-11-15T15:14:00Z"/>
        </w:trPr>
        <w:tc>
          <w:tcPr>
            <w:tcW w:w="1142" w:type="dxa"/>
            <w:vMerge/>
            <w:vAlign w:val="center"/>
          </w:tcPr>
          <w:p w:rsidR="00C87AF8" w:rsidRDefault="00C87AF8" w:rsidP="00C87AF8">
            <w:pPr>
              <w:spacing w:after="120"/>
              <w:jc w:val="center"/>
              <w:rPr>
                <w:ins w:id="4657" w:author="R4-2120772" w:date="2021-11-15T15:14:00Z"/>
                <w:rFonts w:eastAsia="MS Mincho"/>
              </w:rPr>
            </w:pPr>
          </w:p>
        </w:tc>
        <w:tc>
          <w:tcPr>
            <w:tcW w:w="1036" w:type="dxa"/>
            <w:noWrap/>
            <w:vAlign w:val="center"/>
          </w:tcPr>
          <w:p w:rsidR="00C87AF8" w:rsidRDefault="00C87AF8" w:rsidP="00C87AF8">
            <w:pPr>
              <w:spacing w:after="120"/>
              <w:jc w:val="center"/>
              <w:rPr>
                <w:ins w:id="4658" w:author="R4-2120772" w:date="2021-11-15T15:14:00Z"/>
                <w:rFonts w:eastAsia="MS Mincho"/>
              </w:rPr>
            </w:pPr>
            <w:ins w:id="4659" w:author="R4-2120772" w:date="2021-11-15T15:14:00Z">
              <w:r>
                <w:rPr>
                  <w:rFonts w:eastAsia="MS Mincho"/>
                </w:rPr>
                <w:t>Mean</w:t>
              </w:r>
            </w:ins>
          </w:p>
        </w:tc>
        <w:tc>
          <w:tcPr>
            <w:tcW w:w="1044" w:type="dxa"/>
            <w:noWrap/>
            <w:vAlign w:val="center"/>
          </w:tcPr>
          <w:p w:rsidR="00C87AF8" w:rsidRDefault="00C87AF8" w:rsidP="00C87AF8">
            <w:pPr>
              <w:spacing w:after="120"/>
              <w:jc w:val="center"/>
              <w:rPr>
                <w:ins w:id="4660" w:author="R4-2120772" w:date="2021-11-15T15:14:00Z"/>
                <w:rFonts w:eastAsia="MS Mincho"/>
              </w:rPr>
            </w:pPr>
            <w:ins w:id="4661" w:author="R4-2120772" w:date="2021-11-15T15:14:00Z">
              <w:r>
                <w:rPr>
                  <w:rFonts w:eastAsia="MS Mincho"/>
                </w:rPr>
                <w:t>111.69</w:t>
              </w:r>
            </w:ins>
          </w:p>
        </w:tc>
        <w:tc>
          <w:tcPr>
            <w:tcW w:w="1045" w:type="dxa"/>
            <w:noWrap/>
            <w:vAlign w:val="center"/>
          </w:tcPr>
          <w:p w:rsidR="00C87AF8" w:rsidRDefault="00C87AF8" w:rsidP="00C87AF8">
            <w:pPr>
              <w:spacing w:after="120"/>
              <w:jc w:val="center"/>
              <w:rPr>
                <w:ins w:id="4662" w:author="R4-2120772" w:date="2021-11-15T15:14:00Z"/>
                <w:rFonts w:eastAsia="MS Mincho"/>
              </w:rPr>
            </w:pPr>
            <w:ins w:id="4663" w:author="R4-2120772" w:date="2021-11-15T15:14:00Z">
              <w:r>
                <w:rPr>
                  <w:rFonts w:eastAsia="MS Mincho"/>
                </w:rPr>
                <w:t>144.39</w:t>
              </w:r>
            </w:ins>
          </w:p>
        </w:tc>
        <w:tc>
          <w:tcPr>
            <w:tcW w:w="1045" w:type="dxa"/>
            <w:noWrap/>
            <w:vAlign w:val="center"/>
          </w:tcPr>
          <w:p w:rsidR="00C87AF8" w:rsidRDefault="00C87AF8" w:rsidP="00C87AF8">
            <w:pPr>
              <w:spacing w:after="120"/>
              <w:jc w:val="center"/>
              <w:rPr>
                <w:ins w:id="4664" w:author="R4-2120772" w:date="2021-11-15T15:14:00Z"/>
                <w:rFonts w:eastAsia="MS Mincho"/>
              </w:rPr>
            </w:pPr>
            <w:ins w:id="4665" w:author="R4-2120772" w:date="2021-11-15T15:14:00Z">
              <w:r>
                <w:rPr>
                  <w:rFonts w:eastAsia="MS Mincho"/>
                </w:rPr>
                <w:t>162.03</w:t>
              </w:r>
            </w:ins>
          </w:p>
        </w:tc>
        <w:tc>
          <w:tcPr>
            <w:tcW w:w="992" w:type="dxa"/>
            <w:noWrap/>
            <w:vAlign w:val="center"/>
          </w:tcPr>
          <w:p w:rsidR="00C87AF8" w:rsidRDefault="00C87AF8" w:rsidP="00C87AF8">
            <w:pPr>
              <w:spacing w:after="120"/>
              <w:jc w:val="center"/>
              <w:rPr>
                <w:ins w:id="4666" w:author="R4-2120772" w:date="2021-11-15T15:14:00Z"/>
                <w:rFonts w:eastAsia="MS Mincho"/>
              </w:rPr>
            </w:pPr>
            <w:ins w:id="4667" w:author="R4-2120772" w:date="2021-11-15T15:14:00Z">
              <w:r>
                <w:rPr>
                  <w:rFonts w:eastAsia="MS Mincho"/>
                </w:rPr>
                <w:t>-29.98</w:t>
              </w:r>
            </w:ins>
          </w:p>
        </w:tc>
        <w:tc>
          <w:tcPr>
            <w:tcW w:w="1012" w:type="dxa"/>
            <w:noWrap/>
            <w:vAlign w:val="center"/>
          </w:tcPr>
          <w:p w:rsidR="00C87AF8" w:rsidRDefault="00C87AF8" w:rsidP="00C87AF8">
            <w:pPr>
              <w:spacing w:after="120"/>
              <w:jc w:val="center"/>
              <w:rPr>
                <w:ins w:id="4668" w:author="R4-2120772" w:date="2021-11-15T15:14:00Z"/>
                <w:rFonts w:eastAsia="MS Mincho"/>
              </w:rPr>
            </w:pPr>
            <w:ins w:id="4669" w:author="R4-2120772" w:date="2021-11-15T15:14:00Z">
              <w:r>
                <w:rPr>
                  <w:rFonts w:eastAsia="MS Mincho"/>
                </w:rPr>
                <w:t>-10.58</w:t>
              </w:r>
            </w:ins>
          </w:p>
        </w:tc>
        <w:tc>
          <w:tcPr>
            <w:tcW w:w="980" w:type="dxa"/>
            <w:noWrap/>
            <w:vAlign w:val="center"/>
          </w:tcPr>
          <w:p w:rsidR="00C87AF8" w:rsidRDefault="00C87AF8" w:rsidP="00C87AF8">
            <w:pPr>
              <w:spacing w:after="120"/>
              <w:jc w:val="center"/>
              <w:rPr>
                <w:ins w:id="4670" w:author="R4-2120772" w:date="2021-11-15T15:14:00Z"/>
                <w:rFonts w:eastAsia="MS Mincho"/>
              </w:rPr>
            </w:pPr>
            <w:ins w:id="4671" w:author="R4-2120772" w:date="2021-11-15T15:14:00Z">
              <w:r>
                <w:rPr>
                  <w:rFonts w:eastAsia="MS Mincho"/>
                </w:rPr>
                <w:t>18.57</w:t>
              </w:r>
            </w:ins>
          </w:p>
        </w:tc>
      </w:tr>
    </w:tbl>
    <w:p w:rsidR="00C87AF8" w:rsidRDefault="00C87AF8" w:rsidP="00C87AF8">
      <w:pPr>
        <w:spacing w:after="120"/>
        <w:rPr>
          <w:ins w:id="4672" w:author="R4-2120772" w:date="2021-11-15T15:14:00Z"/>
          <w:rFonts w:eastAsia="MS Mincho"/>
        </w:rPr>
      </w:pPr>
    </w:p>
    <w:p w:rsidR="00C87AF8" w:rsidRDefault="00C87AF8" w:rsidP="00C87AF8">
      <w:pPr>
        <w:keepNext/>
        <w:keepLines/>
        <w:spacing w:after="80"/>
        <w:jc w:val="center"/>
        <w:rPr>
          <w:ins w:id="4673" w:author="R4-2120772" w:date="2021-11-15T15:14:00Z"/>
          <w:rFonts w:ascii="Arial" w:eastAsia="Calibri" w:hAnsi="Arial"/>
          <w:b/>
          <w:sz w:val="18"/>
        </w:rPr>
      </w:pPr>
      <w:ins w:id="4674" w:author="R4-2120772" w:date="2021-11-15T15:14:00Z">
        <w:r>
          <w:rPr>
            <w:rFonts w:ascii="Arial" w:eastAsia="Calibri" w:hAnsi="Arial"/>
            <w:b/>
            <w:sz w:val="18"/>
          </w:rPr>
          <w:t>T</w:t>
        </w:r>
        <w:r>
          <w:rPr>
            <w:rFonts w:ascii="Arial" w:eastAsia="Calibri" w:hAnsi="Arial" w:hint="eastAsia"/>
            <w:b/>
            <w:sz w:val="18"/>
          </w:rPr>
          <w:t xml:space="preserve">able </w:t>
        </w:r>
        <w:r>
          <w:rPr>
            <w:rFonts w:ascii="Arial" w:eastAsia="Calibri" w:hAnsi="Arial"/>
            <w:b/>
            <w:sz w:val="18"/>
          </w:rPr>
          <w:t>A.2-3 Calibration summary for NTN UL Rural cases</w:t>
        </w:r>
      </w:ins>
    </w:p>
    <w:tbl>
      <w:tblPr>
        <w:tblStyle w:val="a8"/>
        <w:tblW w:w="0" w:type="auto"/>
        <w:jc w:val="center"/>
        <w:tblLayout w:type="fixed"/>
        <w:tblLook w:val="04A0" w:firstRow="1" w:lastRow="0" w:firstColumn="1" w:lastColumn="0" w:noHBand="0" w:noVBand="1"/>
      </w:tblPr>
      <w:tblGrid>
        <w:gridCol w:w="853"/>
        <w:gridCol w:w="780"/>
        <w:gridCol w:w="740"/>
        <w:gridCol w:w="740"/>
        <w:gridCol w:w="741"/>
        <w:gridCol w:w="740"/>
        <w:gridCol w:w="740"/>
        <w:gridCol w:w="741"/>
        <w:gridCol w:w="740"/>
        <w:gridCol w:w="740"/>
        <w:gridCol w:w="741"/>
      </w:tblGrid>
      <w:tr w:rsidR="00C87AF8" w:rsidTr="0087751E">
        <w:trPr>
          <w:trHeight w:val="300"/>
          <w:jc w:val="center"/>
          <w:ins w:id="4675" w:author="R4-2120772" w:date="2021-11-15T15:14:00Z"/>
        </w:trPr>
        <w:tc>
          <w:tcPr>
            <w:tcW w:w="1633" w:type="dxa"/>
            <w:gridSpan w:val="2"/>
            <w:noWrap/>
            <w:vAlign w:val="center"/>
          </w:tcPr>
          <w:p w:rsidR="00C87AF8" w:rsidRDefault="00C87AF8" w:rsidP="00C87AF8">
            <w:pPr>
              <w:spacing w:after="120"/>
              <w:jc w:val="center"/>
              <w:rPr>
                <w:ins w:id="4676" w:author="R4-2120772" w:date="2021-11-15T15:14:00Z"/>
                <w:rFonts w:eastAsia="MS Mincho"/>
              </w:rPr>
            </w:pPr>
            <w:ins w:id="4677" w:author="R4-2120772" w:date="2021-11-15T15:14:00Z">
              <w:r>
                <w:rPr>
                  <w:rFonts w:eastAsia="MS Mincho"/>
                  <w:sz w:val="18"/>
                </w:rPr>
                <w:t>Calibration metrics</w:t>
              </w:r>
            </w:ins>
          </w:p>
        </w:tc>
        <w:tc>
          <w:tcPr>
            <w:tcW w:w="2221" w:type="dxa"/>
            <w:gridSpan w:val="3"/>
            <w:vAlign w:val="center"/>
          </w:tcPr>
          <w:p w:rsidR="00C87AF8" w:rsidRDefault="00C87AF8" w:rsidP="00C87AF8">
            <w:pPr>
              <w:spacing w:after="120"/>
              <w:jc w:val="center"/>
              <w:rPr>
                <w:ins w:id="4678" w:author="R4-2120772" w:date="2021-11-15T15:14:00Z"/>
                <w:rFonts w:eastAsia="MS Mincho"/>
                <w:sz w:val="18"/>
              </w:rPr>
            </w:pPr>
            <w:ins w:id="4679" w:author="R4-2120772" w:date="2021-11-15T15:14:00Z">
              <w:r>
                <w:rPr>
                  <w:rFonts w:eastAsia="MS Mincho"/>
                  <w:sz w:val="18"/>
                </w:rPr>
                <w:t>UL Coupling Loss</w:t>
              </w:r>
            </w:ins>
          </w:p>
        </w:tc>
        <w:tc>
          <w:tcPr>
            <w:tcW w:w="2221" w:type="dxa"/>
            <w:gridSpan w:val="3"/>
            <w:vAlign w:val="center"/>
          </w:tcPr>
          <w:p w:rsidR="00C87AF8" w:rsidRDefault="00C87AF8" w:rsidP="00C87AF8">
            <w:pPr>
              <w:spacing w:after="120"/>
              <w:jc w:val="center"/>
              <w:rPr>
                <w:ins w:id="4680" w:author="R4-2120772" w:date="2021-11-15T15:14:00Z"/>
                <w:rFonts w:eastAsia="MS Mincho"/>
                <w:sz w:val="18"/>
              </w:rPr>
            </w:pPr>
            <w:ins w:id="4681" w:author="R4-2120772" w:date="2021-11-15T15:14:00Z">
              <w:r>
                <w:rPr>
                  <w:rFonts w:eastAsia="MS Mincho"/>
                  <w:sz w:val="18"/>
                </w:rPr>
                <w:t>UL Geometry SINR</w:t>
              </w:r>
            </w:ins>
          </w:p>
        </w:tc>
        <w:tc>
          <w:tcPr>
            <w:tcW w:w="2221" w:type="dxa"/>
            <w:gridSpan w:val="3"/>
            <w:vAlign w:val="center"/>
          </w:tcPr>
          <w:p w:rsidR="00C87AF8" w:rsidRDefault="00C87AF8" w:rsidP="00C87AF8">
            <w:pPr>
              <w:spacing w:after="120"/>
              <w:jc w:val="center"/>
              <w:rPr>
                <w:ins w:id="4682" w:author="R4-2120772" w:date="2021-11-15T15:14:00Z"/>
                <w:rFonts w:eastAsia="MS Mincho"/>
                <w:sz w:val="18"/>
              </w:rPr>
            </w:pPr>
            <w:ins w:id="4683" w:author="R4-2120772" w:date="2021-11-15T15:14:00Z">
              <w:r>
                <w:rPr>
                  <w:rFonts w:eastAsia="MS Mincho"/>
                  <w:sz w:val="18"/>
                </w:rPr>
                <w:t>UL UE Tx Power</w:t>
              </w:r>
            </w:ins>
          </w:p>
        </w:tc>
      </w:tr>
      <w:tr w:rsidR="00C87AF8" w:rsidTr="0087751E">
        <w:trPr>
          <w:trHeight w:val="300"/>
          <w:jc w:val="center"/>
          <w:ins w:id="4684" w:author="R4-2120772" w:date="2021-11-15T15:14:00Z"/>
        </w:trPr>
        <w:tc>
          <w:tcPr>
            <w:tcW w:w="1633" w:type="dxa"/>
            <w:gridSpan w:val="2"/>
            <w:noWrap/>
            <w:vAlign w:val="center"/>
          </w:tcPr>
          <w:p w:rsidR="00C87AF8" w:rsidRDefault="00C87AF8" w:rsidP="00C87AF8">
            <w:pPr>
              <w:spacing w:after="120"/>
              <w:jc w:val="center"/>
              <w:rPr>
                <w:ins w:id="4685" w:author="R4-2120772" w:date="2021-11-15T15:14:00Z"/>
                <w:rFonts w:eastAsia="MS Mincho"/>
                <w:sz w:val="18"/>
              </w:rPr>
            </w:pPr>
            <w:ins w:id="4686" w:author="R4-2120772" w:date="2021-11-15T15:14:00Z">
              <w:r>
                <w:rPr>
                  <w:rFonts w:eastAsia="MS Mincho"/>
                  <w:sz w:val="18"/>
                </w:rPr>
                <w:t>CDF percentile</w:t>
              </w:r>
            </w:ins>
          </w:p>
        </w:tc>
        <w:tc>
          <w:tcPr>
            <w:tcW w:w="740" w:type="dxa"/>
            <w:vAlign w:val="center"/>
          </w:tcPr>
          <w:p w:rsidR="00C87AF8" w:rsidRDefault="00C87AF8" w:rsidP="00C87AF8">
            <w:pPr>
              <w:spacing w:after="120"/>
              <w:jc w:val="center"/>
              <w:rPr>
                <w:ins w:id="4687" w:author="R4-2120772" w:date="2021-11-15T15:14:00Z"/>
                <w:rFonts w:eastAsia="MS Mincho"/>
                <w:sz w:val="18"/>
              </w:rPr>
            </w:pPr>
            <w:ins w:id="4688" w:author="R4-2120772" w:date="2021-11-15T15:14:00Z">
              <w:r>
                <w:rPr>
                  <w:rFonts w:eastAsia="MS Mincho"/>
                  <w:sz w:val="18"/>
                </w:rPr>
                <w:t>@5%</w:t>
              </w:r>
            </w:ins>
          </w:p>
        </w:tc>
        <w:tc>
          <w:tcPr>
            <w:tcW w:w="740" w:type="dxa"/>
            <w:vAlign w:val="center"/>
          </w:tcPr>
          <w:p w:rsidR="00C87AF8" w:rsidRDefault="00C87AF8" w:rsidP="00C87AF8">
            <w:pPr>
              <w:spacing w:after="120"/>
              <w:jc w:val="center"/>
              <w:rPr>
                <w:ins w:id="4689" w:author="R4-2120772" w:date="2021-11-15T15:14:00Z"/>
                <w:rFonts w:eastAsia="MS Mincho"/>
                <w:sz w:val="18"/>
              </w:rPr>
            </w:pPr>
            <w:ins w:id="4690" w:author="R4-2120772" w:date="2021-11-15T15:14:00Z">
              <w:r>
                <w:rPr>
                  <w:rFonts w:eastAsia="MS Mincho"/>
                  <w:sz w:val="18"/>
                </w:rPr>
                <w:t>@50%</w:t>
              </w:r>
            </w:ins>
          </w:p>
        </w:tc>
        <w:tc>
          <w:tcPr>
            <w:tcW w:w="741" w:type="dxa"/>
            <w:vAlign w:val="center"/>
          </w:tcPr>
          <w:p w:rsidR="00C87AF8" w:rsidRDefault="00C87AF8" w:rsidP="00C87AF8">
            <w:pPr>
              <w:spacing w:after="120"/>
              <w:jc w:val="center"/>
              <w:rPr>
                <w:ins w:id="4691" w:author="R4-2120772" w:date="2021-11-15T15:14:00Z"/>
                <w:rFonts w:eastAsia="MS Mincho"/>
                <w:sz w:val="18"/>
              </w:rPr>
            </w:pPr>
            <w:ins w:id="4692" w:author="R4-2120772" w:date="2021-11-15T15:14:00Z">
              <w:r>
                <w:rPr>
                  <w:rFonts w:eastAsia="MS Mincho"/>
                  <w:sz w:val="18"/>
                </w:rPr>
                <w:t>@95%</w:t>
              </w:r>
            </w:ins>
          </w:p>
        </w:tc>
        <w:tc>
          <w:tcPr>
            <w:tcW w:w="740" w:type="dxa"/>
            <w:vAlign w:val="center"/>
          </w:tcPr>
          <w:p w:rsidR="00C87AF8" w:rsidRDefault="00C87AF8" w:rsidP="00C87AF8">
            <w:pPr>
              <w:spacing w:after="120"/>
              <w:jc w:val="center"/>
              <w:rPr>
                <w:ins w:id="4693" w:author="R4-2120772" w:date="2021-11-15T15:14:00Z"/>
                <w:rFonts w:eastAsia="MS Mincho"/>
                <w:sz w:val="18"/>
              </w:rPr>
            </w:pPr>
            <w:ins w:id="4694" w:author="R4-2120772" w:date="2021-11-15T15:14:00Z">
              <w:r>
                <w:rPr>
                  <w:rFonts w:eastAsia="MS Mincho"/>
                  <w:sz w:val="18"/>
                </w:rPr>
                <w:t>@5%</w:t>
              </w:r>
            </w:ins>
          </w:p>
        </w:tc>
        <w:tc>
          <w:tcPr>
            <w:tcW w:w="740" w:type="dxa"/>
            <w:vAlign w:val="center"/>
          </w:tcPr>
          <w:p w:rsidR="00C87AF8" w:rsidRDefault="00C87AF8" w:rsidP="00C87AF8">
            <w:pPr>
              <w:spacing w:after="120"/>
              <w:jc w:val="center"/>
              <w:rPr>
                <w:ins w:id="4695" w:author="R4-2120772" w:date="2021-11-15T15:14:00Z"/>
                <w:rFonts w:eastAsia="MS Mincho"/>
                <w:sz w:val="18"/>
              </w:rPr>
            </w:pPr>
            <w:ins w:id="4696" w:author="R4-2120772" w:date="2021-11-15T15:14:00Z">
              <w:r>
                <w:rPr>
                  <w:rFonts w:eastAsia="MS Mincho"/>
                  <w:sz w:val="18"/>
                </w:rPr>
                <w:t>@50%</w:t>
              </w:r>
            </w:ins>
          </w:p>
        </w:tc>
        <w:tc>
          <w:tcPr>
            <w:tcW w:w="741" w:type="dxa"/>
            <w:vAlign w:val="center"/>
          </w:tcPr>
          <w:p w:rsidR="00C87AF8" w:rsidRDefault="00C87AF8" w:rsidP="00C87AF8">
            <w:pPr>
              <w:spacing w:after="120"/>
              <w:jc w:val="center"/>
              <w:rPr>
                <w:ins w:id="4697" w:author="R4-2120772" w:date="2021-11-15T15:14:00Z"/>
                <w:rFonts w:eastAsia="MS Mincho"/>
                <w:sz w:val="18"/>
              </w:rPr>
            </w:pPr>
            <w:ins w:id="4698" w:author="R4-2120772" w:date="2021-11-15T15:14:00Z">
              <w:r>
                <w:rPr>
                  <w:rFonts w:eastAsia="MS Mincho"/>
                  <w:sz w:val="18"/>
                </w:rPr>
                <w:t>@95%</w:t>
              </w:r>
            </w:ins>
          </w:p>
        </w:tc>
        <w:tc>
          <w:tcPr>
            <w:tcW w:w="740" w:type="dxa"/>
            <w:vAlign w:val="center"/>
          </w:tcPr>
          <w:p w:rsidR="00C87AF8" w:rsidRDefault="00C87AF8" w:rsidP="00C87AF8">
            <w:pPr>
              <w:spacing w:after="120"/>
              <w:jc w:val="center"/>
              <w:rPr>
                <w:ins w:id="4699" w:author="R4-2120772" w:date="2021-11-15T15:14:00Z"/>
                <w:rFonts w:eastAsia="MS Mincho"/>
                <w:sz w:val="18"/>
              </w:rPr>
            </w:pPr>
            <w:ins w:id="4700" w:author="R4-2120772" w:date="2021-11-15T15:14:00Z">
              <w:r>
                <w:rPr>
                  <w:rFonts w:eastAsia="MS Mincho"/>
                  <w:sz w:val="18"/>
                </w:rPr>
                <w:t>@5%</w:t>
              </w:r>
            </w:ins>
          </w:p>
        </w:tc>
        <w:tc>
          <w:tcPr>
            <w:tcW w:w="740" w:type="dxa"/>
            <w:vAlign w:val="center"/>
          </w:tcPr>
          <w:p w:rsidR="00C87AF8" w:rsidRDefault="00C87AF8" w:rsidP="00C87AF8">
            <w:pPr>
              <w:spacing w:after="120"/>
              <w:jc w:val="center"/>
              <w:rPr>
                <w:ins w:id="4701" w:author="R4-2120772" w:date="2021-11-15T15:14:00Z"/>
                <w:rFonts w:eastAsia="MS Mincho"/>
                <w:sz w:val="18"/>
              </w:rPr>
            </w:pPr>
            <w:ins w:id="4702" w:author="R4-2120772" w:date="2021-11-15T15:14:00Z">
              <w:r>
                <w:rPr>
                  <w:rFonts w:eastAsia="MS Mincho"/>
                  <w:sz w:val="18"/>
                </w:rPr>
                <w:t>@50%</w:t>
              </w:r>
            </w:ins>
          </w:p>
        </w:tc>
        <w:tc>
          <w:tcPr>
            <w:tcW w:w="741" w:type="dxa"/>
            <w:vAlign w:val="center"/>
          </w:tcPr>
          <w:p w:rsidR="00C87AF8" w:rsidRDefault="00C87AF8" w:rsidP="00C87AF8">
            <w:pPr>
              <w:spacing w:after="120"/>
              <w:jc w:val="center"/>
              <w:rPr>
                <w:ins w:id="4703" w:author="R4-2120772" w:date="2021-11-15T15:14:00Z"/>
                <w:rFonts w:eastAsia="MS Mincho"/>
                <w:sz w:val="18"/>
              </w:rPr>
            </w:pPr>
            <w:ins w:id="4704" w:author="R4-2120772" w:date="2021-11-15T15:14:00Z">
              <w:r>
                <w:rPr>
                  <w:rFonts w:eastAsia="MS Mincho"/>
                  <w:sz w:val="18"/>
                </w:rPr>
                <w:t>@95%</w:t>
              </w:r>
            </w:ins>
          </w:p>
        </w:tc>
      </w:tr>
      <w:tr w:rsidR="00C87AF8" w:rsidTr="0087751E">
        <w:trPr>
          <w:trHeight w:val="300"/>
          <w:jc w:val="center"/>
          <w:ins w:id="4705" w:author="R4-2120772" w:date="2021-11-15T15:14:00Z"/>
        </w:trPr>
        <w:tc>
          <w:tcPr>
            <w:tcW w:w="853" w:type="dxa"/>
            <w:vMerge w:val="restart"/>
            <w:noWrap/>
            <w:vAlign w:val="center"/>
          </w:tcPr>
          <w:p w:rsidR="00C87AF8" w:rsidRDefault="00C87AF8" w:rsidP="00C87AF8">
            <w:pPr>
              <w:spacing w:after="120"/>
              <w:jc w:val="center"/>
              <w:rPr>
                <w:ins w:id="4706" w:author="R4-2120772" w:date="2021-11-15T15:14:00Z"/>
                <w:rFonts w:eastAsia="MS Mincho"/>
              </w:rPr>
            </w:pPr>
            <w:ins w:id="4707" w:author="R4-2120772" w:date="2021-11-15T15:14:00Z">
              <w:r>
                <w:rPr>
                  <w:rFonts w:eastAsia="MS Mincho"/>
                </w:rPr>
                <w:t>LEO-600</w:t>
              </w:r>
            </w:ins>
          </w:p>
        </w:tc>
        <w:tc>
          <w:tcPr>
            <w:tcW w:w="780" w:type="dxa"/>
            <w:noWrap/>
            <w:vAlign w:val="center"/>
          </w:tcPr>
          <w:p w:rsidR="00C87AF8" w:rsidRDefault="00C87AF8" w:rsidP="00C87AF8">
            <w:pPr>
              <w:spacing w:after="120"/>
              <w:jc w:val="center"/>
              <w:rPr>
                <w:ins w:id="4708" w:author="R4-2120772" w:date="2021-11-15T15:14:00Z"/>
                <w:rFonts w:eastAsia="MS Mincho"/>
                <w:sz w:val="14"/>
              </w:rPr>
            </w:pPr>
            <w:ins w:id="4709" w:author="R4-2120772" w:date="2021-11-15T15:14:00Z">
              <w:r>
                <w:rPr>
                  <w:rFonts w:eastAsia="MS Mincho"/>
                  <w:sz w:val="14"/>
                </w:rPr>
                <w:t>Samsung</w:t>
              </w:r>
            </w:ins>
          </w:p>
        </w:tc>
        <w:tc>
          <w:tcPr>
            <w:tcW w:w="740" w:type="dxa"/>
            <w:vAlign w:val="center"/>
          </w:tcPr>
          <w:p w:rsidR="00C87AF8" w:rsidRDefault="00C87AF8" w:rsidP="00C87AF8">
            <w:pPr>
              <w:spacing w:after="120"/>
              <w:jc w:val="center"/>
              <w:rPr>
                <w:ins w:id="4710" w:author="R4-2120772" w:date="2021-11-15T15:14:00Z"/>
                <w:rFonts w:eastAsia="MS Mincho"/>
                <w:sz w:val="18"/>
              </w:rPr>
            </w:pPr>
            <w:ins w:id="4711" w:author="R4-2120772" w:date="2021-11-15T15:14:00Z">
              <w:r>
                <w:rPr>
                  <w:rFonts w:eastAsia="MS Mincho"/>
                  <w:sz w:val="18"/>
                </w:rPr>
                <w:t>123.60</w:t>
              </w:r>
            </w:ins>
          </w:p>
        </w:tc>
        <w:tc>
          <w:tcPr>
            <w:tcW w:w="740" w:type="dxa"/>
            <w:vAlign w:val="center"/>
          </w:tcPr>
          <w:p w:rsidR="00C87AF8" w:rsidRDefault="00C87AF8" w:rsidP="00C87AF8">
            <w:pPr>
              <w:spacing w:after="120"/>
              <w:jc w:val="center"/>
              <w:rPr>
                <w:ins w:id="4712" w:author="R4-2120772" w:date="2021-11-15T15:14:00Z"/>
                <w:rFonts w:eastAsia="MS Mincho"/>
                <w:sz w:val="18"/>
              </w:rPr>
            </w:pPr>
            <w:ins w:id="4713" w:author="R4-2120772" w:date="2021-11-15T15:14:00Z">
              <w:r>
                <w:rPr>
                  <w:rFonts w:eastAsia="MS Mincho"/>
                  <w:sz w:val="18"/>
                </w:rPr>
                <w:t>125.25</w:t>
              </w:r>
            </w:ins>
          </w:p>
        </w:tc>
        <w:tc>
          <w:tcPr>
            <w:tcW w:w="741" w:type="dxa"/>
            <w:vAlign w:val="center"/>
          </w:tcPr>
          <w:p w:rsidR="00C87AF8" w:rsidRDefault="00C87AF8" w:rsidP="00C87AF8">
            <w:pPr>
              <w:spacing w:after="120"/>
              <w:jc w:val="center"/>
              <w:rPr>
                <w:ins w:id="4714" w:author="R4-2120772" w:date="2021-11-15T15:14:00Z"/>
                <w:rFonts w:eastAsia="MS Mincho"/>
                <w:sz w:val="18"/>
              </w:rPr>
            </w:pPr>
            <w:ins w:id="4715" w:author="R4-2120772" w:date="2021-11-15T15:14:00Z">
              <w:r>
                <w:rPr>
                  <w:rFonts w:eastAsia="MS Mincho"/>
                  <w:sz w:val="18"/>
                </w:rPr>
                <w:t>126.98</w:t>
              </w:r>
            </w:ins>
          </w:p>
        </w:tc>
        <w:tc>
          <w:tcPr>
            <w:tcW w:w="740" w:type="dxa"/>
            <w:vAlign w:val="center"/>
          </w:tcPr>
          <w:p w:rsidR="00C87AF8" w:rsidRDefault="00C87AF8" w:rsidP="00C87AF8">
            <w:pPr>
              <w:spacing w:after="120"/>
              <w:jc w:val="center"/>
              <w:rPr>
                <w:ins w:id="4716" w:author="R4-2120772" w:date="2021-11-15T15:14:00Z"/>
                <w:rFonts w:eastAsia="MS Mincho"/>
                <w:sz w:val="18"/>
              </w:rPr>
            </w:pPr>
            <w:ins w:id="4717" w:author="R4-2120772" w:date="2021-11-15T15:14:00Z">
              <w:r>
                <w:rPr>
                  <w:rFonts w:eastAsia="MS Mincho"/>
                  <w:sz w:val="18"/>
                </w:rPr>
                <w:t>-5.51</w:t>
              </w:r>
            </w:ins>
          </w:p>
        </w:tc>
        <w:tc>
          <w:tcPr>
            <w:tcW w:w="740" w:type="dxa"/>
            <w:vAlign w:val="center"/>
          </w:tcPr>
          <w:p w:rsidR="00C87AF8" w:rsidRDefault="00C87AF8" w:rsidP="00C87AF8">
            <w:pPr>
              <w:spacing w:after="120"/>
              <w:jc w:val="center"/>
              <w:rPr>
                <w:ins w:id="4718" w:author="R4-2120772" w:date="2021-11-15T15:14:00Z"/>
                <w:rFonts w:eastAsia="MS Mincho"/>
                <w:sz w:val="18"/>
              </w:rPr>
            </w:pPr>
            <w:ins w:id="4719" w:author="R4-2120772" w:date="2021-11-15T15:14:00Z">
              <w:r>
                <w:rPr>
                  <w:rFonts w:eastAsia="MS Mincho"/>
                  <w:sz w:val="18"/>
                </w:rPr>
                <w:t>-3.07</w:t>
              </w:r>
            </w:ins>
          </w:p>
        </w:tc>
        <w:tc>
          <w:tcPr>
            <w:tcW w:w="741" w:type="dxa"/>
            <w:vAlign w:val="center"/>
          </w:tcPr>
          <w:p w:rsidR="00C87AF8" w:rsidRDefault="00C87AF8" w:rsidP="00C87AF8">
            <w:pPr>
              <w:spacing w:after="120"/>
              <w:jc w:val="center"/>
              <w:rPr>
                <w:ins w:id="4720" w:author="R4-2120772" w:date="2021-11-15T15:14:00Z"/>
                <w:rFonts w:eastAsia="MS Mincho"/>
                <w:sz w:val="18"/>
              </w:rPr>
            </w:pPr>
            <w:ins w:id="4721" w:author="R4-2120772" w:date="2021-11-15T15:14:00Z">
              <w:r>
                <w:rPr>
                  <w:rFonts w:eastAsia="MS Mincho"/>
                  <w:sz w:val="18"/>
                </w:rPr>
                <w:t>-0.70</w:t>
              </w:r>
            </w:ins>
          </w:p>
        </w:tc>
        <w:tc>
          <w:tcPr>
            <w:tcW w:w="740" w:type="dxa"/>
            <w:vAlign w:val="center"/>
          </w:tcPr>
          <w:p w:rsidR="00C87AF8" w:rsidRDefault="00C87AF8" w:rsidP="00C87AF8">
            <w:pPr>
              <w:spacing w:after="120"/>
              <w:jc w:val="center"/>
              <w:rPr>
                <w:ins w:id="4722" w:author="R4-2120772" w:date="2021-11-15T15:14:00Z"/>
                <w:rFonts w:eastAsia="MS Mincho"/>
                <w:sz w:val="18"/>
              </w:rPr>
            </w:pPr>
            <w:ins w:id="4723" w:author="R4-2120772" w:date="2021-11-15T15:14:00Z">
              <w:r>
                <w:rPr>
                  <w:rFonts w:eastAsia="MS Mincho"/>
                  <w:sz w:val="18"/>
                </w:rPr>
                <w:t>23.00</w:t>
              </w:r>
            </w:ins>
          </w:p>
        </w:tc>
        <w:tc>
          <w:tcPr>
            <w:tcW w:w="740" w:type="dxa"/>
            <w:vAlign w:val="center"/>
          </w:tcPr>
          <w:p w:rsidR="00C87AF8" w:rsidRDefault="00C87AF8" w:rsidP="00C87AF8">
            <w:pPr>
              <w:spacing w:after="120"/>
              <w:jc w:val="center"/>
              <w:rPr>
                <w:ins w:id="4724" w:author="R4-2120772" w:date="2021-11-15T15:14:00Z"/>
                <w:rFonts w:eastAsia="MS Mincho"/>
                <w:sz w:val="18"/>
              </w:rPr>
            </w:pPr>
            <w:ins w:id="4725" w:author="R4-2120772" w:date="2021-11-15T15:14:00Z">
              <w:r>
                <w:rPr>
                  <w:rFonts w:eastAsia="MS Mincho"/>
                  <w:sz w:val="18"/>
                </w:rPr>
                <w:t>23.00</w:t>
              </w:r>
            </w:ins>
          </w:p>
        </w:tc>
        <w:tc>
          <w:tcPr>
            <w:tcW w:w="741" w:type="dxa"/>
            <w:vAlign w:val="center"/>
          </w:tcPr>
          <w:p w:rsidR="00C87AF8" w:rsidRDefault="00C87AF8" w:rsidP="00C87AF8">
            <w:pPr>
              <w:spacing w:after="120"/>
              <w:jc w:val="center"/>
              <w:rPr>
                <w:ins w:id="4726" w:author="R4-2120772" w:date="2021-11-15T15:14:00Z"/>
                <w:rFonts w:eastAsia="MS Mincho"/>
                <w:sz w:val="18"/>
              </w:rPr>
            </w:pPr>
            <w:ins w:id="4727" w:author="R4-2120772" w:date="2021-11-15T15:14:00Z">
              <w:r>
                <w:rPr>
                  <w:rFonts w:eastAsia="MS Mincho"/>
                  <w:sz w:val="18"/>
                </w:rPr>
                <w:t>23.00</w:t>
              </w:r>
            </w:ins>
          </w:p>
        </w:tc>
      </w:tr>
      <w:tr w:rsidR="00C87AF8" w:rsidTr="0087751E">
        <w:trPr>
          <w:trHeight w:val="300"/>
          <w:jc w:val="center"/>
          <w:ins w:id="4728" w:author="R4-2120772" w:date="2021-11-15T15:14:00Z"/>
        </w:trPr>
        <w:tc>
          <w:tcPr>
            <w:tcW w:w="853" w:type="dxa"/>
            <w:vMerge/>
            <w:vAlign w:val="center"/>
          </w:tcPr>
          <w:p w:rsidR="00C87AF8" w:rsidRDefault="00C87AF8" w:rsidP="00C87AF8">
            <w:pPr>
              <w:spacing w:after="120"/>
              <w:jc w:val="center"/>
              <w:rPr>
                <w:ins w:id="4729" w:author="R4-2120772" w:date="2021-11-15T15:14:00Z"/>
                <w:rFonts w:eastAsia="MS Mincho"/>
              </w:rPr>
            </w:pPr>
          </w:p>
        </w:tc>
        <w:tc>
          <w:tcPr>
            <w:tcW w:w="780" w:type="dxa"/>
            <w:noWrap/>
            <w:vAlign w:val="center"/>
          </w:tcPr>
          <w:p w:rsidR="00C87AF8" w:rsidRDefault="00C87AF8" w:rsidP="00C87AF8">
            <w:pPr>
              <w:spacing w:after="120"/>
              <w:jc w:val="center"/>
              <w:rPr>
                <w:ins w:id="4730" w:author="R4-2120772" w:date="2021-11-15T15:14:00Z"/>
                <w:rFonts w:eastAsia="MS Mincho"/>
                <w:sz w:val="14"/>
              </w:rPr>
            </w:pPr>
            <w:ins w:id="4731" w:author="R4-2120772" w:date="2021-11-15T15:14:00Z">
              <w:r>
                <w:rPr>
                  <w:rFonts w:eastAsia="MS Mincho"/>
                  <w:sz w:val="14"/>
                </w:rPr>
                <w:t>Qualcomm</w:t>
              </w:r>
            </w:ins>
          </w:p>
        </w:tc>
        <w:tc>
          <w:tcPr>
            <w:tcW w:w="740" w:type="dxa"/>
            <w:vAlign w:val="center"/>
          </w:tcPr>
          <w:p w:rsidR="00C87AF8" w:rsidRDefault="00C87AF8" w:rsidP="00C87AF8">
            <w:pPr>
              <w:spacing w:after="120"/>
              <w:jc w:val="center"/>
              <w:rPr>
                <w:ins w:id="4732" w:author="R4-2120772" w:date="2021-11-15T15:14:00Z"/>
                <w:rFonts w:eastAsia="MS Mincho"/>
                <w:sz w:val="18"/>
              </w:rPr>
            </w:pPr>
            <w:ins w:id="4733" w:author="R4-2120772" w:date="2021-11-15T15:14:00Z">
              <w:r>
                <w:rPr>
                  <w:rFonts w:eastAsia="MS Mincho"/>
                  <w:sz w:val="18"/>
                </w:rPr>
                <w:t>123.64</w:t>
              </w:r>
            </w:ins>
          </w:p>
        </w:tc>
        <w:tc>
          <w:tcPr>
            <w:tcW w:w="740" w:type="dxa"/>
            <w:vAlign w:val="center"/>
          </w:tcPr>
          <w:p w:rsidR="00C87AF8" w:rsidRDefault="00C87AF8" w:rsidP="00C87AF8">
            <w:pPr>
              <w:spacing w:after="120"/>
              <w:jc w:val="center"/>
              <w:rPr>
                <w:ins w:id="4734" w:author="R4-2120772" w:date="2021-11-15T15:14:00Z"/>
                <w:rFonts w:eastAsia="MS Mincho"/>
                <w:sz w:val="18"/>
              </w:rPr>
            </w:pPr>
            <w:ins w:id="4735" w:author="R4-2120772" w:date="2021-11-15T15:14:00Z">
              <w:r>
                <w:rPr>
                  <w:rFonts w:eastAsia="MS Mincho"/>
                  <w:sz w:val="18"/>
                </w:rPr>
                <w:t>125.37</w:t>
              </w:r>
            </w:ins>
          </w:p>
        </w:tc>
        <w:tc>
          <w:tcPr>
            <w:tcW w:w="741" w:type="dxa"/>
            <w:vAlign w:val="center"/>
          </w:tcPr>
          <w:p w:rsidR="00C87AF8" w:rsidRDefault="00C87AF8" w:rsidP="00C87AF8">
            <w:pPr>
              <w:spacing w:after="120"/>
              <w:jc w:val="center"/>
              <w:rPr>
                <w:ins w:id="4736" w:author="R4-2120772" w:date="2021-11-15T15:14:00Z"/>
                <w:rFonts w:eastAsia="MS Mincho"/>
                <w:sz w:val="18"/>
              </w:rPr>
            </w:pPr>
            <w:ins w:id="4737" w:author="R4-2120772" w:date="2021-11-15T15:14:00Z">
              <w:r>
                <w:rPr>
                  <w:rFonts w:eastAsia="MS Mincho"/>
                  <w:sz w:val="18"/>
                </w:rPr>
                <w:t>127.14</w:t>
              </w:r>
            </w:ins>
          </w:p>
        </w:tc>
        <w:tc>
          <w:tcPr>
            <w:tcW w:w="740" w:type="dxa"/>
            <w:vAlign w:val="center"/>
          </w:tcPr>
          <w:p w:rsidR="00C87AF8" w:rsidRDefault="00C87AF8" w:rsidP="00C87AF8">
            <w:pPr>
              <w:spacing w:after="120"/>
              <w:jc w:val="center"/>
              <w:rPr>
                <w:ins w:id="4738" w:author="R4-2120772" w:date="2021-11-15T15:14:00Z"/>
                <w:rFonts w:eastAsia="MS Mincho"/>
                <w:sz w:val="18"/>
              </w:rPr>
            </w:pPr>
            <w:ins w:id="4739" w:author="R4-2120772" w:date="2021-11-15T15:14:00Z">
              <w:r>
                <w:rPr>
                  <w:rFonts w:eastAsia="MS Mincho"/>
                  <w:sz w:val="18"/>
                </w:rPr>
                <w:t>-5.43</w:t>
              </w:r>
            </w:ins>
          </w:p>
        </w:tc>
        <w:tc>
          <w:tcPr>
            <w:tcW w:w="740" w:type="dxa"/>
            <w:vAlign w:val="center"/>
          </w:tcPr>
          <w:p w:rsidR="00C87AF8" w:rsidRDefault="00C87AF8" w:rsidP="00C87AF8">
            <w:pPr>
              <w:spacing w:after="120"/>
              <w:jc w:val="center"/>
              <w:rPr>
                <w:ins w:id="4740" w:author="R4-2120772" w:date="2021-11-15T15:14:00Z"/>
                <w:rFonts w:eastAsia="MS Mincho"/>
                <w:sz w:val="18"/>
              </w:rPr>
            </w:pPr>
            <w:ins w:id="4741" w:author="R4-2120772" w:date="2021-11-15T15:14:00Z">
              <w:r>
                <w:rPr>
                  <w:rFonts w:eastAsia="MS Mincho"/>
                  <w:sz w:val="18"/>
                </w:rPr>
                <w:t>-2.92</w:t>
              </w:r>
            </w:ins>
          </w:p>
        </w:tc>
        <w:tc>
          <w:tcPr>
            <w:tcW w:w="741" w:type="dxa"/>
            <w:vAlign w:val="center"/>
          </w:tcPr>
          <w:p w:rsidR="00C87AF8" w:rsidRDefault="00C87AF8" w:rsidP="00C87AF8">
            <w:pPr>
              <w:spacing w:after="120"/>
              <w:jc w:val="center"/>
              <w:rPr>
                <w:ins w:id="4742" w:author="R4-2120772" w:date="2021-11-15T15:14:00Z"/>
                <w:rFonts w:eastAsia="MS Mincho"/>
                <w:sz w:val="18"/>
              </w:rPr>
            </w:pPr>
            <w:ins w:id="4743" w:author="R4-2120772" w:date="2021-11-15T15:14:00Z">
              <w:r>
                <w:rPr>
                  <w:rFonts w:eastAsia="MS Mincho"/>
                  <w:sz w:val="18"/>
                </w:rPr>
                <w:t>-0.42</w:t>
              </w:r>
            </w:ins>
          </w:p>
        </w:tc>
        <w:tc>
          <w:tcPr>
            <w:tcW w:w="740" w:type="dxa"/>
            <w:vAlign w:val="center"/>
          </w:tcPr>
          <w:p w:rsidR="00C87AF8" w:rsidRDefault="00C87AF8" w:rsidP="00C87AF8">
            <w:pPr>
              <w:spacing w:after="120"/>
              <w:jc w:val="center"/>
              <w:rPr>
                <w:ins w:id="4744" w:author="R4-2120772" w:date="2021-11-15T15:14:00Z"/>
                <w:rFonts w:eastAsia="MS Mincho"/>
                <w:sz w:val="18"/>
              </w:rPr>
            </w:pPr>
            <w:ins w:id="4745" w:author="R4-2120772" w:date="2021-11-15T15:14:00Z">
              <w:r>
                <w:rPr>
                  <w:rFonts w:eastAsia="MS Mincho"/>
                  <w:sz w:val="18"/>
                </w:rPr>
                <w:t>23.00</w:t>
              </w:r>
            </w:ins>
          </w:p>
        </w:tc>
        <w:tc>
          <w:tcPr>
            <w:tcW w:w="740" w:type="dxa"/>
            <w:vAlign w:val="center"/>
          </w:tcPr>
          <w:p w:rsidR="00C87AF8" w:rsidRDefault="00C87AF8" w:rsidP="00C87AF8">
            <w:pPr>
              <w:spacing w:after="120"/>
              <w:jc w:val="center"/>
              <w:rPr>
                <w:ins w:id="4746" w:author="R4-2120772" w:date="2021-11-15T15:14:00Z"/>
                <w:rFonts w:eastAsia="MS Mincho"/>
                <w:sz w:val="18"/>
              </w:rPr>
            </w:pPr>
            <w:ins w:id="4747" w:author="R4-2120772" w:date="2021-11-15T15:14:00Z">
              <w:r>
                <w:rPr>
                  <w:rFonts w:eastAsia="MS Mincho"/>
                  <w:sz w:val="18"/>
                </w:rPr>
                <w:t>23.00</w:t>
              </w:r>
            </w:ins>
          </w:p>
        </w:tc>
        <w:tc>
          <w:tcPr>
            <w:tcW w:w="741" w:type="dxa"/>
            <w:vAlign w:val="center"/>
          </w:tcPr>
          <w:p w:rsidR="00C87AF8" w:rsidRDefault="00C87AF8" w:rsidP="00C87AF8">
            <w:pPr>
              <w:spacing w:after="120"/>
              <w:jc w:val="center"/>
              <w:rPr>
                <w:ins w:id="4748" w:author="R4-2120772" w:date="2021-11-15T15:14:00Z"/>
                <w:rFonts w:eastAsia="MS Mincho"/>
                <w:sz w:val="18"/>
              </w:rPr>
            </w:pPr>
            <w:ins w:id="4749" w:author="R4-2120772" w:date="2021-11-15T15:14:00Z">
              <w:r>
                <w:rPr>
                  <w:rFonts w:eastAsia="MS Mincho"/>
                  <w:sz w:val="18"/>
                </w:rPr>
                <w:t>23.00</w:t>
              </w:r>
            </w:ins>
          </w:p>
        </w:tc>
      </w:tr>
      <w:tr w:rsidR="00C87AF8" w:rsidTr="0087751E">
        <w:trPr>
          <w:trHeight w:val="300"/>
          <w:jc w:val="center"/>
          <w:ins w:id="4750" w:author="R4-2120772" w:date="2021-11-15T15:14:00Z"/>
        </w:trPr>
        <w:tc>
          <w:tcPr>
            <w:tcW w:w="853" w:type="dxa"/>
            <w:vMerge/>
            <w:vAlign w:val="center"/>
          </w:tcPr>
          <w:p w:rsidR="00C87AF8" w:rsidRDefault="00C87AF8" w:rsidP="00C87AF8">
            <w:pPr>
              <w:spacing w:after="120"/>
              <w:jc w:val="center"/>
              <w:rPr>
                <w:ins w:id="4751" w:author="R4-2120772" w:date="2021-11-15T15:14:00Z"/>
                <w:rFonts w:eastAsia="MS Mincho"/>
              </w:rPr>
            </w:pPr>
          </w:p>
        </w:tc>
        <w:tc>
          <w:tcPr>
            <w:tcW w:w="780" w:type="dxa"/>
            <w:noWrap/>
            <w:vAlign w:val="center"/>
          </w:tcPr>
          <w:p w:rsidR="00C87AF8" w:rsidRDefault="00C87AF8" w:rsidP="00C87AF8">
            <w:pPr>
              <w:spacing w:after="120"/>
              <w:jc w:val="center"/>
              <w:rPr>
                <w:ins w:id="4752" w:author="R4-2120772" w:date="2021-11-15T15:14:00Z"/>
                <w:rFonts w:eastAsia="MS Mincho"/>
                <w:sz w:val="14"/>
              </w:rPr>
            </w:pPr>
            <w:ins w:id="4753" w:author="R4-2120772" w:date="2021-11-15T15:14:00Z">
              <w:r>
                <w:rPr>
                  <w:rFonts w:eastAsia="MS Mincho"/>
                  <w:sz w:val="14"/>
                </w:rPr>
                <w:t>CATT</w:t>
              </w:r>
            </w:ins>
          </w:p>
        </w:tc>
        <w:tc>
          <w:tcPr>
            <w:tcW w:w="740" w:type="dxa"/>
            <w:vAlign w:val="center"/>
          </w:tcPr>
          <w:p w:rsidR="00C87AF8" w:rsidRDefault="00C87AF8" w:rsidP="00C87AF8">
            <w:pPr>
              <w:spacing w:after="120"/>
              <w:jc w:val="center"/>
              <w:rPr>
                <w:ins w:id="4754" w:author="R4-2120772" w:date="2021-11-15T15:14:00Z"/>
                <w:rFonts w:eastAsia="MS Mincho"/>
                <w:sz w:val="18"/>
              </w:rPr>
            </w:pPr>
            <w:ins w:id="4755" w:author="R4-2120772" w:date="2021-11-15T15:14:00Z">
              <w:r>
                <w:rPr>
                  <w:rFonts w:eastAsia="MS Mincho"/>
                  <w:sz w:val="18"/>
                </w:rPr>
                <w:t>123.68</w:t>
              </w:r>
            </w:ins>
          </w:p>
        </w:tc>
        <w:tc>
          <w:tcPr>
            <w:tcW w:w="740" w:type="dxa"/>
            <w:vAlign w:val="center"/>
          </w:tcPr>
          <w:p w:rsidR="00C87AF8" w:rsidRDefault="00C87AF8" w:rsidP="00C87AF8">
            <w:pPr>
              <w:spacing w:after="120"/>
              <w:jc w:val="center"/>
              <w:rPr>
                <w:ins w:id="4756" w:author="R4-2120772" w:date="2021-11-15T15:14:00Z"/>
                <w:rFonts w:eastAsia="MS Mincho"/>
                <w:sz w:val="18"/>
              </w:rPr>
            </w:pPr>
            <w:ins w:id="4757" w:author="R4-2120772" w:date="2021-11-15T15:14:00Z">
              <w:r>
                <w:rPr>
                  <w:rFonts w:eastAsia="MS Mincho"/>
                  <w:sz w:val="18"/>
                </w:rPr>
                <w:t>125.47</w:t>
              </w:r>
            </w:ins>
          </w:p>
        </w:tc>
        <w:tc>
          <w:tcPr>
            <w:tcW w:w="741" w:type="dxa"/>
            <w:vAlign w:val="center"/>
          </w:tcPr>
          <w:p w:rsidR="00C87AF8" w:rsidRDefault="00C87AF8" w:rsidP="00C87AF8">
            <w:pPr>
              <w:spacing w:after="120"/>
              <w:jc w:val="center"/>
              <w:rPr>
                <w:ins w:id="4758" w:author="R4-2120772" w:date="2021-11-15T15:14:00Z"/>
                <w:rFonts w:eastAsia="MS Mincho"/>
                <w:sz w:val="18"/>
              </w:rPr>
            </w:pPr>
            <w:ins w:id="4759" w:author="R4-2120772" w:date="2021-11-15T15:14:00Z">
              <w:r>
                <w:rPr>
                  <w:rFonts w:eastAsia="MS Mincho"/>
                  <w:sz w:val="18"/>
                </w:rPr>
                <w:t>127.29</w:t>
              </w:r>
            </w:ins>
          </w:p>
        </w:tc>
        <w:tc>
          <w:tcPr>
            <w:tcW w:w="740" w:type="dxa"/>
            <w:vAlign w:val="center"/>
          </w:tcPr>
          <w:p w:rsidR="00C87AF8" w:rsidRDefault="00C87AF8" w:rsidP="00C87AF8">
            <w:pPr>
              <w:spacing w:after="120"/>
              <w:jc w:val="center"/>
              <w:rPr>
                <w:ins w:id="4760" w:author="R4-2120772" w:date="2021-11-15T15:14:00Z"/>
                <w:rFonts w:eastAsia="MS Mincho"/>
                <w:sz w:val="18"/>
              </w:rPr>
            </w:pPr>
            <w:ins w:id="4761" w:author="R4-2120772" w:date="2021-11-15T15:14:00Z">
              <w:r>
                <w:rPr>
                  <w:rFonts w:eastAsia="MS Mincho"/>
                  <w:sz w:val="18"/>
                </w:rPr>
                <w:t>-7.22</w:t>
              </w:r>
            </w:ins>
          </w:p>
        </w:tc>
        <w:tc>
          <w:tcPr>
            <w:tcW w:w="740" w:type="dxa"/>
            <w:vAlign w:val="center"/>
          </w:tcPr>
          <w:p w:rsidR="00C87AF8" w:rsidRDefault="00C87AF8" w:rsidP="00C87AF8">
            <w:pPr>
              <w:spacing w:after="120"/>
              <w:jc w:val="center"/>
              <w:rPr>
                <w:ins w:id="4762" w:author="R4-2120772" w:date="2021-11-15T15:14:00Z"/>
                <w:rFonts w:eastAsia="MS Mincho"/>
                <w:sz w:val="18"/>
              </w:rPr>
            </w:pPr>
            <w:ins w:id="4763" w:author="R4-2120772" w:date="2021-11-15T15:14:00Z">
              <w:r>
                <w:rPr>
                  <w:rFonts w:eastAsia="MS Mincho"/>
                  <w:sz w:val="18"/>
                </w:rPr>
                <w:t>-1.78</w:t>
              </w:r>
            </w:ins>
          </w:p>
        </w:tc>
        <w:tc>
          <w:tcPr>
            <w:tcW w:w="741" w:type="dxa"/>
            <w:vAlign w:val="center"/>
          </w:tcPr>
          <w:p w:rsidR="00C87AF8" w:rsidRDefault="00C87AF8" w:rsidP="00C87AF8">
            <w:pPr>
              <w:spacing w:after="120"/>
              <w:jc w:val="center"/>
              <w:rPr>
                <w:ins w:id="4764" w:author="R4-2120772" w:date="2021-11-15T15:14:00Z"/>
                <w:rFonts w:eastAsia="MS Mincho"/>
                <w:sz w:val="18"/>
              </w:rPr>
            </w:pPr>
            <w:ins w:id="4765" w:author="R4-2120772" w:date="2021-11-15T15:14:00Z">
              <w:r>
                <w:rPr>
                  <w:rFonts w:eastAsia="MS Mincho"/>
                  <w:sz w:val="18"/>
                </w:rPr>
                <w:t>0.42</w:t>
              </w:r>
            </w:ins>
          </w:p>
        </w:tc>
        <w:tc>
          <w:tcPr>
            <w:tcW w:w="740" w:type="dxa"/>
            <w:vAlign w:val="center"/>
          </w:tcPr>
          <w:p w:rsidR="00C87AF8" w:rsidRDefault="00C87AF8" w:rsidP="00C87AF8">
            <w:pPr>
              <w:spacing w:after="120"/>
              <w:jc w:val="center"/>
              <w:rPr>
                <w:ins w:id="4766" w:author="R4-2120772" w:date="2021-11-15T15:14:00Z"/>
                <w:rFonts w:eastAsia="MS Mincho"/>
                <w:sz w:val="18"/>
              </w:rPr>
            </w:pPr>
            <w:ins w:id="4767" w:author="R4-2120772" w:date="2021-11-15T15:14:00Z">
              <w:r>
                <w:rPr>
                  <w:rFonts w:eastAsia="MS Mincho"/>
                  <w:sz w:val="18"/>
                </w:rPr>
                <w:t>-</w:t>
              </w:r>
            </w:ins>
          </w:p>
        </w:tc>
        <w:tc>
          <w:tcPr>
            <w:tcW w:w="740" w:type="dxa"/>
            <w:vAlign w:val="center"/>
          </w:tcPr>
          <w:p w:rsidR="00C87AF8" w:rsidRDefault="00C87AF8" w:rsidP="00C87AF8">
            <w:pPr>
              <w:spacing w:after="120"/>
              <w:jc w:val="center"/>
              <w:rPr>
                <w:ins w:id="4768" w:author="R4-2120772" w:date="2021-11-15T15:14:00Z"/>
                <w:rFonts w:eastAsia="MS Mincho"/>
                <w:sz w:val="18"/>
              </w:rPr>
            </w:pPr>
            <w:ins w:id="4769" w:author="R4-2120772" w:date="2021-11-15T15:14:00Z">
              <w:r>
                <w:rPr>
                  <w:rFonts w:eastAsia="MS Mincho"/>
                  <w:sz w:val="18"/>
                </w:rPr>
                <w:t>-</w:t>
              </w:r>
            </w:ins>
          </w:p>
        </w:tc>
        <w:tc>
          <w:tcPr>
            <w:tcW w:w="741" w:type="dxa"/>
            <w:vAlign w:val="center"/>
          </w:tcPr>
          <w:p w:rsidR="00C87AF8" w:rsidRDefault="00C87AF8" w:rsidP="00C87AF8">
            <w:pPr>
              <w:spacing w:after="120"/>
              <w:jc w:val="center"/>
              <w:rPr>
                <w:ins w:id="4770" w:author="R4-2120772" w:date="2021-11-15T15:14:00Z"/>
                <w:rFonts w:eastAsia="MS Mincho"/>
                <w:sz w:val="18"/>
              </w:rPr>
            </w:pPr>
            <w:ins w:id="4771" w:author="R4-2120772" w:date="2021-11-15T15:14:00Z">
              <w:r>
                <w:rPr>
                  <w:rFonts w:eastAsia="MS Mincho"/>
                  <w:sz w:val="18"/>
                </w:rPr>
                <w:t>-</w:t>
              </w:r>
            </w:ins>
          </w:p>
        </w:tc>
      </w:tr>
      <w:tr w:rsidR="00C87AF8" w:rsidTr="0087751E">
        <w:trPr>
          <w:trHeight w:val="300"/>
          <w:jc w:val="center"/>
          <w:ins w:id="4772" w:author="R4-2120772" w:date="2021-11-15T15:14:00Z"/>
        </w:trPr>
        <w:tc>
          <w:tcPr>
            <w:tcW w:w="853" w:type="dxa"/>
            <w:vMerge/>
            <w:vAlign w:val="center"/>
          </w:tcPr>
          <w:p w:rsidR="00C87AF8" w:rsidRDefault="00C87AF8" w:rsidP="00C87AF8">
            <w:pPr>
              <w:spacing w:after="120"/>
              <w:jc w:val="center"/>
              <w:rPr>
                <w:ins w:id="4773" w:author="R4-2120772" w:date="2021-11-15T15:14:00Z"/>
                <w:rFonts w:eastAsia="MS Mincho"/>
              </w:rPr>
            </w:pPr>
          </w:p>
        </w:tc>
        <w:tc>
          <w:tcPr>
            <w:tcW w:w="780" w:type="dxa"/>
            <w:noWrap/>
            <w:vAlign w:val="center"/>
          </w:tcPr>
          <w:p w:rsidR="00C87AF8" w:rsidRDefault="00C87AF8" w:rsidP="00C87AF8">
            <w:pPr>
              <w:spacing w:after="120"/>
              <w:jc w:val="center"/>
              <w:rPr>
                <w:ins w:id="4774" w:author="R4-2120772" w:date="2021-11-15T15:14:00Z"/>
                <w:rFonts w:eastAsia="MS Mincho"/>
                <w:sz w:val="14"/>
              </w:rPr>
            </w:pPr>
            <w:ins w:id="4775" w:author="R4-2120772" w:date="2021-11-15T15:14:00Z">
              <w:r>
                <w:rPr>
                  <w:rFonts w:eastAsia="MS Mincho"/>
                  <w:sz w:val="14"/>
                </w:rPr>
                <w:t>THALES</w:t>
              </w:r>
            </w:ins>
          </w:p>
        </w:tc>
        <w:tc>
          <w:tcPr>
            <w:tcW w:w="740" w:type="dxa"/>
            <w:noWrap/>
            <w:vAlign w:val="center"/>
          </w:tcPr>
          <w:p w:rsidR="00C87AF8" w:rsidRDefault="00C87AF8" w:rsidP="00C87AF8">
            <w:pPr>
              <w:spacing w:after="120"/>
              <w:jc w:val="center"/>
              <w:rPr>
                <w:ins w:id="4776" w:author="R4-2120772" w:date="2021-11-15T15:14:00Z"/>
                <w:rFonts w:eastAsia="MS Mincho"/>
                <w:sz w:val="18"/>
              </w:rPr>
            </w:pPr>
            <w:ins w:id="4777" w:author="R4-2120772" w:date="2021-11-15T15:14:00Z">
              <w:r>
                <w:rPr>
                  <w:rFonts w:eastAsia="MS Mincho"/>
                  <w:sz w:val="18"/>
                </w:rPr>
                <w:t>123.75</w:t>
              </w:r>
            </w:ins>
          </w:p>
        </w:tc>
        <w:tc>
          <w:tcPr>
            <w:tcW w:w="740" w:type="dxa"/>
            <w:noWrap/>
            <w:vAlign w:val="center"/>
          </w:tcPr>
          <w:p w:rsidR="00C87AF8" w:rsidRDefault="00C87AF8" w:rsidP="00C87AF8">
            <w:pPr>
              <w:spacing w:after="120"/>
              <w:jc w:val="center"/>
              <w:rPr>
                <w:ins w:id="4778" w:author="R4-2120772" w:date="2021-11-15T15:14:00Z"/>
                <w:rFonts w:eastAsia="MS Mincho"/>
                <w:sz w:val="18"/>
              </w:rPr>
            </w:pPr>
            <w:ins w:id="4779" w:author="R4-2120772" w:date="2021-11-15T15:14:00Z">
              <w:r>
                <w:rPr>
                  <w:rFonts w:eastAsia="MS Mincho"/>
                  <w:sz w:val="18"/>
                </w:rPr>
                <w:t>125.84</w:t>
              </w:r>
            </w:ins>
          </w:p>
        </w:tc>
        <w:tc>
          <w:tcPr>
            <w:tcW w:w="741" w:type="dxa"/>
            <w:noWrap/>
            <w:vAlign w:val="center"/>
          </w:tcPr>
          <w:p w:rsidR="00C87AF8" w:rsidRDefault="00C87AF8" w:rsidP="00C87AF8">
            <w:pPr>
              <w:spacing w:after="120"/>
              <w:jc w:val="center"/>
              <w:rPr>
                <w:ins w:id="4780" w:author="R4-2120772" w:date="2021-11-15T15:14:00Z"/>
                <w:rFonts w:eastAsia="MS Mincho"/>
                <w:sz w:val="18"/>
              </w:rPr>
            </w:pPr>
            <w:ins w:id="4781" w:author="R4-2120772" w:date="2021-11-15T15:14:00Z">
              <w:r>
                <w:rPr>
                  <w:rFonts w:eastAsia="MS Mincho"/>
                  <w:sz w:val="18"/>
                </w:rPr>
                <w:t>127.90</w:t>
              </w:r>
            </w:ins>
          </w:p>
        </w:tc>
        <w:tc>
          <w:tcPr>
            <w:tcW w:w="740" w:type="dxa"/>
            <w:noWrap/>
            <w:vAlign w:val="center"/>
          </w:tcPr>
          <w:p w:rsidR="00C87AF8" w:rsidRDefault="00C87AF8" w:rsidP="00C87AF8">
            <w:pPr>
              <w:spacing w:after="120"/>
              <w:jc w:val="center"/>
              <w:rPr>
                <w:ins w:id="4782" w:author="R4-2120772" w:date="2021-11-15T15:14:00Z"/>
                <w:rFonts w:eastAsia="MS Mincho"/>
                <w:sz w:val="18"/>
              </w:rPr>
            </w:pPr>
            <w:ins w:id="4783" w:author="R4-2120772" w:date="2021-11-15T15:14:00Z">
              <w:r>
                <w:rPr>
                  <w:rFonts w:eastAsia="MS Mincho"/>
                  <w:sz w:val="18"/>
                </w:rPr>
                <w:t>-6.16</w:t>
              </w:r>
            </w:ins>
          </w:p>
        </w:tc>
        <w:tc>
          <w:tcPr>
            <w:tcW w:w="740" w:type="dxa"/>
            <w:noWrap/>
            <w:vAlign w:val="center"/>
          </w:tcPr>
          <w:p w:rsidR="00C87AF8" w:rsidRDefault="00C87AF8" w:rsidP="00C87AF8">
            <w:pPr>
              <w:spacing w:after="120"/>
              <w:jc w:val="center"/>
              <w:rPr>
                <w:ins w:id="4784" w:author="R4-2120772" w:date="2021-11-15T15:14:00Z"/>
                <w:rFonts w:eastAsia="MS Mincho"/>
                <w:sz w:val="18"/>
              </w:rPr>
            </w:pPr>
            <w:ins w:id="4785" w:author="R4-2120772" w:date="2021-11-15T15:14:00Z">
              <w:r>
                <w:rPr>
                  <w:rFonts w:eastAsia="MS Mincho"/>
                  <w:sz w:val="18"/>
                </w:rPr>
                <w:t>-3.76</w:t>
              </w:r>
            </w:ins>
          </w:p>
        </w:tc>
        <w:tc>
          <w:tcPr>
            <w:tcW w:w="741" w:type="dxa"/>
            <w:noWrap/>
            <w:vAlign w:val="center"/>
          </w:tcPr>
          <w:p w:rsidR="00C87AF8" w:rsidRDefault="00C87AF8" w:rsidP="00C87AF8">
            <w:pPr>
              <w:spacing w:after="120"/>
              <w:jc w:val="center"/>
              <w:rPr>
                <w:ins w:id="4786" w:author="R4-2120772" w:date="2021-11-15T15:14:00Z"/>
                <w:rFonts w:eastAsia="MS Mincho"/>
                <w:sz w:val="18"/>
              </w:rPr>
            </w:pPr>
            <w:ins w:id="4787" w:author="R4-2120772" w:date="2021-11-15T15:14:00Z">
              <w:r>
                <w:rPr>
                  <w:rFonts w:eastAsia="MS Mincho"/>
                  <w:sz w:val="18"/>
                </w:rPr>
                <w:t>-1.31</w:t>
              </w:r>
            </w:ins>
          </w:p>
        </w:tc>
        <w:tc>
          <w:tcPr>
            <w:tcW w:w="740" w:type="dxa"/>
            <w:noWrap/>
            <w:vAlign w:val="center"/>
          </w:tcPr>
          <w:p w:rsidR="00C87AF8" w:rsidRDefault="00C87AF8" w:rsidP="00C87AF8">
            <w:pPr>
              <w:spacing w:after="120"/>
              <w:jc w:val="center"/>
              <w:rPr>
                <w:ins w:id="4788" w:author="R4-2120772" w:date="2021-11-15T15:14:00Z"/>
                <w:rFonts w:eastAsia="MS Mincho"/>
                <w:sz w:val="18"/>
              </w:rPr>
            </w:pPr>
            <w:ins w:id="4789"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4790" w:author="R4-2120772" w:date="2021-11-15T15:14:00Z"/>
                <w:rFonts w:eastAsia="MS Mincho"/>
                <w:sz w:val="18"/>
              </w:rPr>
            </w:pPr>
            <w:ins w:id="4791"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4792" w:author="R4-2120772" w:date="2021-11-15T15:14:00Z"/>
                <w:rFonts w:eastAsia="MS Mincho"/>
                <w:sz w:val="18"/>
              </w:rPr>
            </w:pPr>
            <w:ins w:id="4793" w:author="R4-2120772" w:date="2021-11-15T15:14:00Z">
              <w:r>
                <w:rPr>
                  <w:rFonts w:eastAsia="MS Mincho"/>
                  <w:sz w:val="18"/>
                </w:rPr>
                <w:t>23.00</w:t>
              </w:r>
            </w:ins>
          </w:p>
        </w:tc>
      </w:tr>
      <w:tr w:rsidR="00C87AF8" w:rsidTr="0087751E">
        <w:trPr>
          <w:trHeight w:val="300"/>
          <w:jc w:val="center"/>
          <w:ins w:id="4794" w:author="R4-2120772" w:date="2021-11-15T15:14:00Z"/>
        </w:trPr>
        <w:tc>
          <w:tcPr>
            <w:tcW w:w="853" w:type="dxa"/>
            <w:vMerge/>
            <w:vAlign w:val="center"/>
          </w:tcPr>
          <w:p w:rsidR="00C87AF8" w:rsidRDefault="00C87AF8" w:rsidP="00C87AF8">
            <w:pPr>
              <w:spacing w:after="120"/>
              <w:jc w:val="center"/>
              <w:rPr>
                <w:ins w:id="4795" w:author="R4-2120772" w:date="2021-11-15T15:14:00Z"/>
                <w:rFonts w:eastAsia="MS Mincho"/>
              </w:rPr>
            </w:pPr>
          </w:p>
        </w:tc>
        <w:tc>
          <w:tcPr>
            <w:tcW w:w="780" w:type="dxa"/>
            <w:noWrap/>
            <w:vAlign w:val="center"/>
          </w:tcPr>
          <w:p w:rsidR="00C87AF8" w:rsidRDefault="00C87AF8" w:rsidP="00C87AF8">
            <w:pPr>
              <w:spacing w:after="120"/>
              <w:jc w:val="center"/>
              <w:rPr>
                <w:ins w:id="4796" w:author="R4-2120772" w:date="2021-11-15T15:14:00Z"/>
                <w:rFonts w:eastAsia="MS Mincho"/>
                <w:sz w:val="14"/>
              </w:rPr>
            </w:pPr>
            <w:ins w:id="4797" w:author="R4-2120772" w:date="2021-11-15T15:14:00Z">
              <w:r>
                <w:rPr>
                  <w:rFonts w:eastAsia="MS Mincho"/>
                  <w:sz w:val="14"/>
                </w:rPr>
                <w:t>Huawei</w:t>
              </w:r>
            </w:ins>
          </w:p>
        </w:tc>
        <w:tc>
          <w:tcPr>
            <w:tcW w:w="740" w:type="dxa"/>
            <w:noWrap/>
            <w:vAlign w:val="center"/>
          </w:tcPr>
          <w:p w:rsidR="00C87AF8" w:rsidRDefault="00C87AF8" w:rsidP="00C87AF8">
            <w:pPr>
              <w:spacing w:after="120"/>
              <w:jc w:val="center"/>
              <w:rPr>
                <w:ins w:id="4798" w:author="R4-2120772" w:date="2021-11-15T15:14:00Z"/>
                <w:rFonts w:eastAsia="MS Mincho"/>
                <w:sz w:val="18"/>
              </w:rPr>
            </w:pPr>
            <w:ins w:id="4799" w:author="R4-2120772" w:date="2021-11-15T15:14:00Z">
              <w:r>
                <w:rPr>
                  <w:rFonts w:eastAsia="MS Mincho"/>
                  <w:sz w:val="18"/>
                </w:rPr>
                <w:t>123.54</w:t>
              </w:r>
            </w:ins>
          </w:p>
        </w:tc>
        <w:tc>
          <w:tcPr>
            <w:tcW w:w="740" w:type="dxa"/>
            <w:noWrap/>
            <w:vAlign w:val="center"/>
          </w:tcPr>
          <w:p w:rsidR="00C87AF8" w:rsidRDefault="00C87AF8" w:rsidP="00C87AF8">
            <w:pPr>
              <w:spacing w:after="120"/>
              <w:jc w:val="center"/>
              <w:rPr>
                <w:ins w:id="4800" w:author="R4-2120772" w:date="2021-11-15T15:14:00Z"/>
                <w:rFonts w:eastAsia="MS Mincho"/>
                <w:sz w:val="18"/>
              </w:rPr>
            </w:pPr>
            <w:ins w:id="4801" w:author="R4-2120772" w:date="2021-11-15T15:14:00Z">
              <w:r>
                <w:rPr>
                  <w:rFonts w:eastAsia="MS Mincho"/>
                  <w:sz w:val="18"/>
                </w:rPr>
                <w:t>125.63</w:t>
              </w:r>
            </w:ins>
          </w:p>
        </w:tc>
        <w:tc>
          <w:tcPr>
            <w:tcW w:w="741" w:type="dxa"/>
            <w:noWrap/>
            <w:vAlign w:val="center"/>
          </w:tcPr>
          <w:p w:rsidR="00C87AF8" w:rsidRDefault="00C87AF8" w:rsidP="00C87AF8">
            <w:pPr>
              <w:spacing w:after="120"/>
              <w:jc w:val="center"/>
              <w:rPr>
                <w:ins w:id="4802" w:author="R4-2120772" w:date="2021-11-15T15:14:00Z"/>
                <w:rFonts w:eastAsia="MS Mincho"/>
                <w:sz w:val="18"/>
              </w:rPr>
            </w:pPr>
            <w:ins w:id="4803" w:author="R4-2120772" w:date="2021-11-15T15:14:00Z">
              <w:r>
                <w:rPr>
                  <w:rFonts w:eastAsia="MS Mincho"/>
                  <w:sz w:val="18"/>
                </w:rPr>
                <w:t>129.16</w:t>
              </w:r>
            </w:ins>
          </w:p>
        </w:tc>
        <w:tc>
          <w:tcPr>
            <w:tcW w:w="740" w:type="dxa"/>
            <w:noWrap/>
            <w:vAlign w:val="center"/>
          </w:tcPr>
          <w:p w:rsidR="00C87AF8" w:rsidRDefault="00C87AF8" w:rsidP="00C87AF8">
            <w:pPr>
              <w:spacing w:after="120"/>
              <w:jc w:val="center"/>
              <w:rPr>
                <w:ins w:id="4804" w:author="R4-2120772" w:date="2021-11-15T15:14:00Z"/>
                <w:rFonts w:eastAsia="MS Mincho"/>
                <w:sz w:val="18"/>
              </w:rPr>
            </w:pPr>
            <w:ins w:id="4805" w:author="R4-2120772" w:date="2021-11-15T15:14:00Z">
              <w:r>
                <w:rPr>
                  <w:rFonts w:eastAsia="MS Mincho"/>
                  <w:sz w:val="18"/>
                </w:rPr>
                <w:t>-5.12</w:t>
              </w:r>
            </w:ins>
          </w:p>
        </w:tc>
        <w:tc>
          <w:tcPr>
            <w:tcW w:w="740" w:type="dxa"/>
            <w:noWrap/>
            <w:vAlign w:val="center"/>
          </w:tcPr>
          <w:p w:rsidR="00C87AF8" w:rsidRDefault="00C87AF8" w:rsidP="00C87AF8">
            <w:pPr>
              <w:spacing w:after="120"/>
              <w:jc w:val="center"/>
              <w:rPr>
                <w:ins w:id="4806" w:author="R4-2120772" w:date="2021-11-15T15:14:00Z"/>
                <w:rFonts w:eastAsia="MS Mincho"/>
                <w:sz w:val="18"/>
              </w:rPr>
            </w:pPr>
            <w:ins w:id="4807" w:author="R4-2120772" w:date="2021-11-15T15:14:00Z">
              <w:r>
                <w:rPr>
                  <w:rFonts w:eastAsia="MS Mincho"/>
                  <w:sz w:val="18"/>
                </w:rPr>
                <w:t>-1.31</w:t>
              </w:r>
            </w:ins>
          </w:p>
        </w:tc>
        <w:tc>
          <w:tcPr>
            <w:tcW w:w="741" w:type="dxa"/>
            <w:noWrap/>
            <w:vAlign w:val="center"/>
          </w:tcPr>
          <w:p w:rsidR="00C87AF8" w:rsidRDefault="00C87AF8" w:rsidP="00C87AF8">
            <w:pPr>
              <w:spacing w:after="120"/>
              <w:jc w:val="center"/>
              <w:rPr>
                <w:ins w:id="4808" w:author="R4-2120772" w:date="2021-11-15T15:14:00Z"/>
                <w:rFonts w:eastAsia="MS Mincho"/>
                <w:sz w:val="18"/>
              </w:rPr>
            </w:pPr>
            <w:ins w:id="4809" w:author="R4-2120772" w:date="2021-11-15T15:14:00Z">
              <w:r>
                <w:rPr>
                  <w:rFonts w:eastAsia="MS Mincho"/>
                  <w:sz w:val="18"/>
                </w:rPr>
                <w:t>0.60</w:t>
              </w:r>
            </w:ins>
          </w:p>
        </w:tc>
        <w:tc>
          <w:tcPr>
            <w:tcW w:w="740" w:type="dxa"/>
            <w:noWrap/>
            <w:vAlign w:val="center"/>
          </w:tcPr>
          <w:p w:rsidR="00C87AF8" w:rsidRDefault="00C87AF8" w:rsidP="00C87AF8">
            <w:pPr>
              <w:spacing w:after="120"/>
              <w:jc w:val="center"/>
              <w:rPr>
                <w:ins w:id="4810" w:author="R4-2120772" w:date="2021-11-15T15:14:00Z"/>
                <w:rFonts w:eastAsia="MS Mincho"/>
                <w:sz w:val="18"/>
              </w:rPr>
            </w:pPr>
            <w:ins w:id="4811"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4812" w:author="R4-2120772" w:date="2021-11-15T15:14:00Z"/>
                <w:rFonts w:eastAsia="MS Mincho"/>
                <w:sz w:val="18"/>
              </w:rPr>
            </w:pPr>
            <w:ins w:id="4813"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4814" w:author="R4-2120772" w:date="2021-11-15T15:14:00Z"/>
                <w:rFonts w:eastAsia="MS Mincho"/>
                <w:sz w:val="18"/>
              </w:rPr>
            </w:pPr>
            <w:ins w:id="4815" w:author="R4-2120772" w:date="2021-11-15T15:14:00Z">
              <w:r>
                <w:rPr>
                  <w:rFonts w:eastAsia="MS Mincho"/>
                  <w:sz w:val="18"/>
                </w:rPr>
                <w:t>23.00</w:t>
              </w:r>
            </w:ins>
          </w:p>
        </w:tc>
      </w:tr>
      <w:tr w:rsidR="00C87AF8" w:rsidTr="0087751E">
        <w:trPr>
          <w:trHeight w:val="300"/>
          <w:jc w:val="center"/>
          <w:ins w:id="4816" w:author="R4-2120772" w:date="2021-11-15T15:14:00Z"/>
        </w:trPr>
        <w:tc>
          <w:tcPr>
            <w:tcW w:w="853" w:type="dxa"/>
            <w:vMerge/>
            <w:vAlign w:val="center"/>
          </w:tcPr>
          <w:p w:rsidR="00C87AF8" w:rsidRDefault="00C87AF8" w:rsidP="00C87AF8">
            <w:pPr>
              <w:spacing w:after="120"/>
              <w:jc w:val="center"/>
              <w:rPr>
                <w:ins w:id="4817" w:author="R4-2120772" w:date="2021-11-15T15:14:00Z"/>
                <w:rFonts w:eastAsia="MS Mincho"/>
              </w:rPr>
            </w:pPr>
          </w:p>
        </w:tc>
        <w:tc>
          <w:tcPr>
            <w:tcW w:w="780" w:type="dxa"/>
            <w:noWrap/>
            <w:vAlign w:val="center"/>
          </w:tcPr>
          <w:p w:rsidR="00C87AF8" w:rsidRDefault="00C87AF8" w:rsidP="00C87AF8">
            <w:pPr>
              <w:spacing w:after="120"/>
              <w:jc w:val="center"/>
              <w:rPr>
                <w:ins w:id="4818" w:author="R4-2120772" w:date="2021-11-15T15:14:00Z"/>
                <w:rFonts w:eastAsia="MS Mincho"/>
                <w:sz w:val="14"/>
              </w:rPr>
            </w:pPr>
            <w:ins w:id="4819" w:author="R4-2120772" w:date="2021-11-15T15:14:00Z">
              <w:r>
                <w:rPr>
                  <w:rFonts w:eastAsia="MS Mincho"/>
                  <w:sz w:val="14"/>
                </w:rPr>
                <w:t>Xiaomi</w:t>
              </w:r>
            </w:ins>
          </w:p>
        </w:tc>
        <w:tc>
          <w:tcPr>
            <w:tcW w:w="740" w:type="dxa"/>
            <w:vAlign w:val="center"/>
          </w:tcPr>
          <w:p w:rsidR="00C87AF8" w:rsidRDefault="00C87AF8" w:rsidP="00C87AF8">
            <w:pPr>
              <w:spacing w:after="120"/>
              <w:jc w:val="center"/>
              <w:rPr>
                <w:ins w:id="4820" w:author="R4-2120772" w:date="2021-11-15T15:14:00Z"/>
                <w:rFonts w:eastAsia="MS Mincho"/>
                <w:sz w:val="18"/>
              </w:rPr>
            </w:pPr>
            <w:ins w:id="4821" w:author="R4-2120772" w:date="2021-11-15T15:14:00Z">
              <w:r>
                <w:rPr>
                  <w:rFonts w:eastAsia="MS Mincho"/>
                  <w:sz w:val="18"/>
                </w:rPr>
                <w:t>123.66</w:t>
              </w:r>
            </w:ins>
          </w:p>
        </w:tc>
        <w:tc>
          <w:tcPr>
            <w:tcW w:w="740" w:type="dxa"/>
            <w:vAlign w:val="center"/>
          </w:tcPr>
          <w:p w:rsidR="00C87AF8" w:rsidRDefault="00C87AF8" w:rsidP="00C87AF8">
            <w:pPr>
              <w:spacing w:after="120"/>
              <w:jc w:val="center"/>
              <w:rPr>
                <w:ins w:id="4822" w:author="R4-2120772" w:date="2021-11-15T15:14:00Z"/>
                <w:rFonts w:eastAsia="MS Mincho"/>
                <w:sz w:val="18"/>
              </w:rPr>
            </w:pPr>
            <w:ins w:id="4823" w:author="R4-2120772" w:date="2021-11-15T15:14:00Z">
              <w:r>
                <w:rPr>
                  <w:rFonts w:eastAsia="MS Mincho"/>
                  <w:sz w:val="18"/>
                </w:rPr>
                <w:t>125.22</w:t>
              </w:r>
            </w:ins>
          </w:p>
        </w:tc>
        <w:tc>
          <w:tcPr>
            <w:tcW w:w="741" w:type="dxa"/>
            <w:vAlign w:val="center"/>
          </w:tcPr>
          <w:p w:rsidR="00C87AF8" w:rsidRDefault="00C87AF8" w:rsidP="00C87AF8">
            <w:pPr>
              <w:spacing w:after="120"/>
              <w:jc w:val="center"/>
              <w:rPr>
                <w:ins w:id="4824" w:author="R4-2120772" w:date="2021-11-15T15:14:00Z"/>
                <w:rFonts w:eastAsia="MS Mincho"/>
                <w:sz w:val="18"/>
              </w:rPr>
            </w:pPr>
            <w:ins w:id="4825" w:author="R4-2120772" w:date="2021-11-15T15:14:00Z">
              <w:r>
                <w:rPr>
                  <w:rFonts w:eastAsia="MS Mincho"/>
                  <w:sz w:val="18"/>
                </w:rPr>
                <w:t>126.92</w:t>
              </w:r>
            </w:ins>
          </w:p>
        </w:tc>
        <w:tc>
          <w:tcPr>
            <w:tcW w:w="740" w:type="dxa"/>
            <w:vAlign w:val="center"/>
          </w:tcPr>
          <w:p w:rsidR="00C87AF8" w:rsidRDefault="00C87AF8" w:rsidP="00C87AF8">
            <w:pPr>
              <w:spacing w:after="120"/>
              <w:jc w:val="center"/>
              <w:rPr>
                <w:ins w:id="4826" w:author="R4-2120772" w:date="2021-11-15T15:14:00Z"/>
                <w:rFonts w:eastAsia="MS Mincho"/>
                <w:sz w:val="18"/>
              </w:rPr>
            </w:pPr>
            <w:ins w:id="4827" w:author="R4-2120772" w:date="2021-11-15T15:14:00Z">
              <w:r>
                <w:rPr>
                  <w:rFonts w:eastAsia="MS Mincho"/>
                  <w:sz w:val="18"/>
                </w:rPr>
                <w:t>-5.14</w:t>
              </w:r>
            </w:ins>
          </w:p>
        </w:tc>
        <w:tc>
          <w:tcPr>
            <w:tcW w:w="740" w:type="dxa"/>
            <w:vAlign w:val="center"/>
          </w:tcPr>
          <w:p w:rsidR="00C87AF8" w:rsidRDefault="00C87AF8" w:rsidP="00C87AF8">
            <w:pPr>
              <w:spacing w:after="120"/>
              <w:jc w:val="center"/>
              <w:rPr>
                <w:ins w:id="4828" w:author="R4-2120772" w:date="2021-11-15T15:14:00Z"/>
                <w:rFonts w:eastAsia="MS Mincho"/>
                <w:sz w:val="18"/>
              </w:rPr>
            </w:pPr>
            <w:ins w:id="4829" w:author="R4-2120772" w:date="2021-11-15T15:14:00Z">
              <w:r>
                <w:rPr>
                  <w:rFonts w:eastAsia="MS Mincho"/>
                  <w:sz w:val="18"/>
                </w:rPr>
                <w:t>-2.60</w:t>
              </w:r>
            </w:ins>
          </w:p>
        </w:tc>
        <w:tc>
          <w:tcPr>
            <w:tcW w:w="741" w:type="dxa"/>
            <w:vAlign w:val="center"/>
          </w:tcPr>
          <w:p w:rsidR="00C87AF8" w:rsidRDefault="00C87AF8" w:rsidP="00C87AF8">
            <w:pPr>
              <w:spacing w:after="120"/>
              <w:jc w:val="center"/>
              <w:rPr>
                <w:ins w:id="4830" w:author="R4-2120772" w:date="2021-11-15T15:14:00Z"/>
                <w:rFonts w:eastAsia="MS Mincho"/>
                <w:sz w:val="18"/>
              </w:rPr>
            </w:pPr>
            <w:ins w:id="4831" w:author="R4-2120772" w:date="2021-11-15T15:14:00Z">
              <w:r>
                <w:rPr>
                  <w:rFonts w:eastAsia="MS Mincho"/>
                  <w:sz w:val="18"/>
                </w:rPr>
                <w:t>0.18</w:t>
              </w:r>
            </w:ins>
          </w:p>
        </w:tc>
        <w:tc>
          <w:tcPr>
            <w:tcW w:w="740" w:type="dxa"/>
            <w:vAlign w:val="center"/>
          </w:tcPr>
          <w:p w:rsidR="00C87AF8" w:rsidRDefault="00C87AF8" w:rsidP="00C87AF8">
            <w:pPr>
              <w:spacing w:after="120"/>
              <w:jc w:val="center"/>
              <w:rPr>
                <w:ins w:id="4832" w:author="R4-2120772" w:date="2021-11-15T15:14:00Z"/>
                <w:rFonts w:eastAsia="MS Mincho"/>
                <w:sz w:val="18"/>
              </w:rPr>
            </w:pPr>
            <w:ins w:id="4833" w:author="R4-2120772" w:date="2021-11-15T15:14:00Z">
              <w:r>
                <w:rPr>
                  <w:rFonts w:eastAsia="MS Mincho"/>
                  <w:sz w:val="18"/>
                </w:rPr>
                <w:t>23.00</w:t>
              </w:r>
            </w:ins>
          </w:p>
        </w:tc>
        <w:tc>
          <w:tcPr>
            <w:tcW w:w="740" w:type="dxa"/>
            <w:vAlign w:val="center"/>
          </w:tcPr>
          <w:p w:rsidR="00C87AF8" w:rsidRDefault="00C87AF8" w:rsidP="00C87AF8">
            <w:pPr>
              <w:spacing w:after="120"/>
              <w:jc w:val="center"/>
              <w:rPr>
                <w:ins w:id="4834" w:author="R4-2120772" w:date="2021-11-15T15:14:00Z"/>
                <w:rFonts w:eastAsia="MS Mincho"/>
                <w:sz w:val="18"/>
              </w:rPr>
            </w:pPr>
            <w:ins w:id="4835" w:author="R4-2120772" w:date="2021-11-15T15:14:00Z">
              <w:r>
                <w:rPr>
                  <w:rFonts w:eastAsia="MS Mincho"/>
                  <w:sz w:val="18"/>
                </w:rPr>
                <w:t>23.00</w:t>
              </w:r>
            </w:ins>
          </w:p>
        </w:tc>
        <w:tc>
          <w:tcPr>
            <w:tcW w:w="741" w:type="dxa"/>
            <w:vAlign w:val="center"/>
          </w:tcPr>
          <w:p w:rsidR="00C87AF8" w:rsidRDefault="00C87AF8" w:rsidP="00C87AF8">
            <w:pPr>
              <w:spacing w:after="120"/>
              <w:jc w:val="center"/>
              <w:rPr>
                <w:ins w:id="4836" w:author="R4-2120772" w:date="2021-11-15T15:14:00Z"/>
                <w:rFonts w:eastAsia="MS Mincho"/>
                <w:sz w:val="18"/>
              </w:rPr>
            </w:pPr>
            <w:ins w:id="4837" w:author="R4-2120772" w:date="2021-11-15T15:14:00Z">
              <w:r>
                <w:rPr>
                  <w:rFonts w:eastAsia="MS Mincho"/>
                  <w:sz w:val="18"/>
                </w:rPr>
                <w:t>23.00</w:t>
              </w:r>
            </w:ins>
          </w:p>
        </w:tc>
      </w:tr>
      <w:tr w:rsidR="00C87AF8" w:rsidTr="0087751E">
        <w:trPr>
          <w:trHeight w:val="300"/>
          <w:jc w:val="center"/>
          <w:ins w:id="4838" w:author="R4-2120772" w:date="2021-11-15T15:14:00Z"/>
        </w:trPr>
        <w:tc>
          <w:tcPr>
            <w:tcW w:w="853" w:type="dxa"/>
            <w:vMerge/>
            <w:vAlign w:val="center"/>
          </w:tcPr>
          <w:p w:rsidR="00C87AF8" w:rsidRDefault="00C87AF8" w:rsidP="00C87AF8">
            <w:pPr>
              <w:spacing w:after="120"/>
              <w:jc w:val="center"/>
              <w:rPr>
                <w:ins w:id="4839" w:author="R4-2120772" w:date="2021-11-15T15:14:00Z"/>
                <w:rFonts w:eastAsia="MS Mincho"/>
              </w:rPr>
            </w:pPr>
          </w:p>
        </w:tc>
        <w:tc>
          <w:tcPr>
            <w:tcW w:w="780" w:type="dxa"/>
            <w:noWrap/>
            <w:vAlign w:val="center"/>
          </w:tcPr>
          <w:p w:rsidR="00C87AF8" w:rsidRDefault="00C87AF8" w:rsidP="00C87AF8">
            <w:pPr>
              <w:spacing w:after="120"/>
              <w:jc w:val="center"/>
              <w:rPr>
                <w:ins w:id="4840" w:author="R4-2120772" w:date="2021-11-15T15:14:00Z"/>
                <w:rFonts w:eastAsia="MS Mincho"/>
                <w:sz w:val="14"/>
              </w:rPr>
            </w:pPr>
            <w:ins w:id="4841" w:author="R4-2120772" w:date="2021-11-15T15:14:00Z">
              <w:r>
                <w:rPr>
                  <w:rFonts w:eastAsia="MS Mincho"/>
                  <w:sz w:val="14"/>
                </w:rPr>
                <w:t>ZTE</w:t>
              </w:r>
            </w:ins>
          </w:p>
        </w:tc>
        <w:tc>
          <w:tcPr>
            <w:tcW w:w="740" w:type="dxa"/>
            <w:vAlign w:val="center"/>
          </w:tcPr>
          <w:p w:rsidR="00C87AF8" w:rsidRDefault="00C87AF8" w:rsidP="00C87AF8">
            <w:pPr>
              <w:spacing w:after="120"/>
              <w:jc w:val="center"/>
              <w:rPr>
                <w:ins w:id="4842" w:author="R4-2120772" w:date="2021-11-15T15:14:00Z"/>
                <w:rFonts w:eastAsia="MS Mincho"/>
                <w:sz w:val="18"/>
              </w:rPr>
            </w:pPr>
            <w:ins w:id="4843" w:author="R4-2120772" w:date="2021-11-15T15:14:00Z">
              <w:r>
                <w:rPr>
                  <w:rFonts w:eastAsia="MS Mincho"/>
                  <w:sz w:val="18"/>
                </w:rPr>
                <w:t>123.83</w:t>
              </w:r>
            </w:ins>
          </w:p>
        </w:tc>
        <w:tc>
          <w:tcPr>
            <w:tcW w:w="740" w:type="dxa"/>
            <w:vAlign w:val="center"/>
          </w:tcPr>
          <w:p w:rsidR="00C87AF8" w:rsidRDefault="00C87AF8" w:rsidP="00C87AF8">
            <w:pPr>
              <w:spacing w:after="120"/>
              <w:jc w:val="center"/>
              <w:rPr>
                <w:ins w:id="4844" w:author="R4-2120772" w:date="2021-11-15T15:14:00Z"/>
                <w:rFonts w:eastAsia="MS Mincho"/>
                <w:sz w:val="18"/>
              </w:rPr>
            </w:pPr>
            <w:ins w:id="4845" w:author="R4-2120772" w:date="2021-11-15T15:14:00Z">
              <w:r>
                <w:rPr>
                  <w:rFonts w:eastAsia="MS Mincho"/>
                  <w:sz w:val="18"/>
                </w:rPr>
                <w:t>125.65</w:t>
              </w:r>
            </w:ins>
          </w:p>
        </w:tc>
        <w:tc>
          <w:tcPr>
            <w:tcW w:w="741" w:type="dxa"/>
            <w:vAlign w:val="center"/>
          </w:tcPr>
          <w:p w:rsidR="00C87AF8" w:rsidRDefault="00C87AF8" w:rsidP="00C87AF8">
            <w:pPr>
              <w:spacing w:after="120"/>
              <w:jc w:val="center"/>
              <w:rPr>
                <w:ins w:id="4846" w:author="R4-2120772" w:date="2021-11-15T15:14:00Z"/>
                <w:rFonts w:eastAsia="MS Mincho"/>
                <w:sz w:val="18"/>
              </w:rPr>
            </w:pPr>
            <w:ins w:id="4847" w:author="R4-2120772" w:date="2021-11-15T15:14:00Z">
              <w:r>
                <w:rPr>
                  <w:rFonts w:eastAsia="MS Mincho"/>
                  <w:sz w:val="18"/>
                </w:rPr>
                <w:t>127.46</w:t>
              </w:r>
            </w:ins>
          </w:p>
        </w:tc>
        <w:tc>
          <w:tcPr>
            <w:tcW w:w="740" w:type="dxa"/>
            <w:vAlign w:val="center"/>
          </w:tcPr>
          <w:p w:rsidR="00C87AF8" w:rsidRDefault="00C87AF8" w:rsidP="00C87AF8">
            <w:pPr>
              <w:spacing w:after="120"/>
              <w:jc w:val="center"/>
              <w:rPr>
                <w:ins w:id="4848" w:author="R4-2120772" w:date="2021-11-15T15:14:00Z"/>
                <w:rFonts w:eastAsia="MS Mincho"/>
                <w:sz w:val="18"/>
              </w:rPr>
            </w:pPr>
            <w:ins w:id="4849" w:author="R4-2120772" w:date="2021-11-15T15:14:00Z">
              <w:r>
                <w:rPr>
                  <w:rFonts w:eastAsia="MS Mincho"/>
                  <w:sz w:val="18"/>
                </w:rPr>
                <w:t>-5.45</w:t>
              </w:r>
            </w:ins>
          </w:p>
        </w:tc>
        <w:tc>
          <w:tcPr>
            <w:tcW w:w="740" w:type="dxa"/>
            <w:vAlign w:val="center"/>
          </w:tcPr>
          <w:p w:rsidR="00C87AF8" w:rsidRDefault="00C87AF8" w:rsidP="00C87AF8">
            <w:pPr>
              <w:spacing w:after="120"/>
              <w:jc w:val="center"/>
              <w:rPr>
                <w:ins w:id="4850" w:author="R4-2120772" w:date="2021-11-15T15:14:00Z"/>
                <w:rFonts w:eastAsia="MS Mincho"/>
                <w:sz w:val="18"/>
              </w:rPr>
            </w:pPr>
            <w:ins w:id="4851" w:author="R4-2120772" w:date="2021-11-15T15:14:00Z">
              <w:r>
                <w:rPr>
                  <w:rFonts w:eastAsia="MS Mincho"/>
                  <w:sz w:val="18"/>
                </w:rPr>
                <w:t>-3.04</w:t>
              </w:r>
            </w:ins>
          </w:p>
        </w:tc>
        <w:tc>
          <w:tcPr>
            <w:tcW w:w="741" w:type="dxa"/>
            <w:vAlign w:val="center"/>
          </w:tcPr>
          <w:p w:rsidR="00C87AF8" w:rsidRDefault="00C87AF8" w:rsidP="00C87AF8">
            <w:pPr>
              <w:spacing w:after="120"/>
              <w:jc w:val="center"/>
              <w:rPr>
                <w:ins w:id="4852" w:author="R4-2120772" w:date="2021-11-15T15:14:00Z"/>
                <w:rFonts w:eastAsia="MS Mincho"/>
                <w:sz w:val="18"/>
              </w:rPr>
            </w:pPr>
            <w:ins w:id="4853" w:author="R4-2120772" w:date="2021-11-15T15:14:00Z">
              <w:r>
                <w:rPr>
                  <w:rFonts w:eastAsia="MS Mincho"/>
                  <w:sz w:val="18"/>
                </w:rPr>
                <w:t>-0.55</w:t>
              </w:r>
            </w:ins>
          </w:p>
        </w:tc>
        <w:tc>
          <w:tcPr>
            <w:tcW w:w="740" w:type="dxa"/>
            <w:vAlign w:val="center"/>
          </w:tcPr>
          <w:p w:rsidR="00C87AF8" w:rsidRDefault="00C87AF8" w:rsidP="00C87AF8">
            <w:pPr>
              <w:spacing w:after="120"/>
              <w:jc w:val="center"/>
              <w:rPr>
                <w:ins w:id="4854" w:author="R4-2120772" w:date="2021-11-15T15:14:00Z"/>
                <w:rFonts w:eastAsia="MS Mincho"/>
                <w:sz w:val="18"/>
              </w:rPr>
            </w:pPr>
            <w:ins w:id="4855" w:author="R4-2120772" w:date="2021-11-15T15:14:00Z">
              <w:r>
                <w:rPr>
                  <w:rFonts w:eastAsia="MS Mincho"/>
                  <w:sz w:val="18"/>
                </w:rPr>
                <w:t>23.00</w:t>
              </w:r>
            </w:ins>
          </w:p>
        </w:tc>
        <w:tc>
          <w:tcPr>
            <w:tcW w:w="740" w:type="dxa"/>
            <w:vAlign w:val="center"/>
          </w:tcPr>
          <w:p w:rsidR="00C87AF8" w:rsidRDefault="00C87AF8" w:rsidP="00C87AF8">
            <w:pPr>
              <w:spacing w:after="120"/>
              <w:jc w:val="center"/>
              <w:rPr>
                <w:ins w:id="4856" w:author="R4-2120772" w:date="2021-11-15T15:14:00Z"/>
                <w:rFonts w:eastAsia="MS Mincho"/>
                <w:sz w:val="18"/>
              </w:rPr>
            </w:pPr>
            <w:ins w:id="4857" w:author="R4-2120772" w:date="2021-11-15T15:14:00Z">
              <w:r>
                <w:rPr>
                  <w:rFonts w:eastAsia="MS Mincho"/>
                  <w:sz w:val="18"/>
                </w:rPr>
                <w:t>23.00</w:t>
              </w:r>
            </w:ins>
          </w:p>
        </w:tc>
        <w:tc>
          <w:tcPr>
            <w:tcW w:w="741" w:type="dxa"/>
            <w:vAlign w:val="center"/>
          </w:tcPr>
          <w:p w:rsidR="00C87AF8" w:rsidRDefault="00C87AF8" w:rsidP="00C87AF8">
            <w:pPr>
              <w:spacing w:after="120"/>
              <w:jc w:val="center"/>
              <w:rPr>
                <w:ins w:id="4858" w:author="R4-2120772" w:date="2021-11-15T15:14:00Z"/>
                <w:rFonts w:eastAsia="MS Mincho"/>
                <w:sz w:val="18"/>
              </w:rPr>
            </w:pPr>
            <w:ins w:id="4859" w:author="R4-2120772" w:date="2021-11-15T15:14:00Z">
              <w:r>
                <w:rPr>
                  <w:rFonts w:eastAsia="MS Mincho"/>
                  <w:sz w:val="18"/>
                </w:rPr>
                <w:t>23.00</w:t>
              </w:r>
            </w:ins>
          </w:p>
        </w:tc>
      </w:tr>
      <w:tr w:rsidR="00C87AF8" w:rsidTr="0087751E">
        <w:trPr>
          <w:trHeight w:val="300"/>
          <w:jc w:val="center"/>
          <w:ins w:id="4860" w:author="R4-2120772" w:date="2021-11-15T15:14:00Z"/>
        </w:trPr>
        <w:tc>
          <w:tcPr>
            <w:tcW w:w="853" w:type="dxa"/>
            <w:vMerge/>
            <w:vAlign w:val="center"/>
          </w:tcPr>
          <w:p w:rsidR="00C87AF8" w:rsidRDefault="00C87AF8" w:rsidP="00C87AF8">
            <w:pPr>
              <w:spacing w:after="120"/>
              <w:jc w:val="center"/>
              <w:rPr>
                <w:ins w:id="4861" w:author="R4-2120772" w:date="2021-11-15T15:14:00Z"/>
                <w:rFonts w:eastAsia="MS Mincho"/>
              </w:rPr>
            </w:pPr>
          </w:p>
        </w:tc>
        <w:tc>
          <w:tcPr>
            <w:tcW w:w="780" w:type="dxa"/>
            <w:noWrap/>
            <w:vAlign w:val="center"/>
          </w:tcPr>
          <w:p w:rsidR="00C87AF8" w:rsidRDefault="00C87AF8" w:rsidP="00C87AF8">
            <w:pPr>
              <w:spacing w:after="120"/>
              <w:jc w:val="center"/>
              <w:rPr>
                <w:ins w:id="4862" w:author="R4-2120772" w:date="2021-11-15T15:14:00Z"/>
                <w:rFonts w:eastAsia="MS Mincho"/>
                <w:sz w:val="14"/>
              </w:rPr>
            </w:pPr>
            <w:ins w:id="4863" w:author="R4-2120772" w:date="2021-11-15T15:14:00Z">
              <w:r>
                <w:rPr>
                  <w:rFonts w:eastAsia="MS Mincho"/>
                  <w:sz w:val="14"/>
                </w:rPr>
                <w:t>Ericsson</w:t>
              </w:r>
            </w:ins>
          </w:p>
        </w:tc>
        <w:tc>
          <w:tcPr>
            <w:tcW w:w="740" w:type="dxa"/>
            <w:vAlign w:val="center"/>
          </w:tcPr>
          <w:p w:rsidR="00C87AF8" w:rsidRDefault="00C87AF8" w:rsidP="00C87AF8">
            <w:pPr>
              <w:spacing w:after="120"/>
              <w:jc w:val="center"/>
              <w:rPr>
                <w:ins w:id="4864" w:author="R4-2120772" w:date="2021-11-15T15:14:00Z"/>
                <w:rFonts w:eastAsia="MS Mincho"/>
                <w:sz w:val="18"/>
              </w:rPr>
            </w:pPr>
            <w:ins w:id="4865" w:author="R4-2120772" w:date="2021-11-15T15:14:00Z">
              <w:r>
                <w:rPr>
                  <w:rFonts w:eastAsia="MS Mincho"/>
                  <w:sz w:val="18"/>
                </w:rPr>
                <w:t>-</w:t>
              </w:r>
            </w:ins>
          </w:p>
        </w:tc>
        <w:tc>
          <w:tcPr>
            <w:tcW w:w="740" w:type="dxa"/>
            <w:vAlign w:val="center"/>
          </w:tcPr>
          <w:p w:rsidR="00C87AF8" w:rsidRDefault="00C87AF8" w:rsidP="00C87AF8">
            <w:pPr>
              <w:spacing w:after="120"/>
              <w:jc w:val="center"/>
              <w:rPr>
                <w:ins w:id="4866" w:author="R4-2120772" w:date="2021-11-15T15:14:00Z"/>
                <w:rFonts w:eastAsia="MS Mincho"/>
                <w:sz w:val="18"/>
              </w:rPr>
            </w:pPr>
            <w:ins w:id="4867" w:author="R4-2120772" w:date="2021-11-15T15:14:00Z">
              <w:r>
                <w:rPr>
                  <w:rFonts w:eastAsia="MS Mincho"/>
                  <w:sz w:val="18"/>
                </w:rPr>
                <w:t>-</w:t>
              </w:r>
            </w:ins>
          </w:p>
        </w:tc>
        <w:tc>
          <w:tcPr>
            <w:tcW w:w="741" w:type="dxa"/>
            <w:vAlign w:val="center"/>
          </w:tcPr>
          <w:p w:rsidR="00C87AF8" w:rsidRDefault="00C87AF8" w:rsidP="00C87AF8">
            <w:pPr>
              <w:spacing w:after="120"/>
              <w:jc w:val="center"/>
              <w:rPr>
                <w:ins w:id="4868" w:author="R4-2120772" w:date="2021-11-15T15:14:00Z"/>
                <w:rFonts w:eastAsia="MS Mincho"/>
                <w:sz w:val="18"/>
              </w:rPr>
            </w:pPr>
            <w:ins w:id="4869" w:author="R4-2120772" w:date="2021-11-15T15:14:00Z">
              <w:r>
                <w:rPr>
                  <w:rFonts w:eastAsia="MS Mincho"/>
                  <w:sz w:val="18"/>
                </w:rPr>
                <w:t>-</w:t>
              </w:r>
            </w:ins>
          </w:p>
        </w:tc>
        <w:tc>
          <w:tcPr>
            <w:tcW w:w="740" w:type="dxa"/>
            <w:vAlign w:val="center"/>
          </w:tcPr>
          <w:p w:rsidR="00C87AF8" w:rsidRDefault="00C87AF8" w:rsidP="00C87AF8">
            <w:pPr>
              <w:spacing w:after="120"/>
              <w:jc w:val="center"/>
              <w:rPr>
                <w:ins w:id="4870" w:author="R4-2120772" w:date="2021-11-15T15:14:00Z"/>
                <w:rFonts w:eastAsia="MS Mincho"/>
                <w:sz w:val="18"/>
              </w:rPr>
            </w:pPr>
            <w:ins w:id="4871" w:author="R4-2120772" w:date="2021-11-15T15:14:00Z">
              <w:r>
                <w:rPr>
                  <w:rFonts w:eastAsia="MS Mincho"/>
                  <w:sz w:val="18"/>
                </w:rPr>
                <w:t>-14.64</w:t>
              </w:r>
            </w:ins>
          </w:p>
        </w:tc>
        <w:tc>
          <w:tcPr>
            <w:tcW w:w="740" w:type="dxa"/>
            <w:vAlign w:val="center"/>
          </w:tcPr>
          <w:p w:rsidR="00C87AF8" w:rsidRDefault="00C87AF8" w:rsidP="00C87AF8">
            <w:pPr>
              <w:spacing w:after="120"/>
              <w:jc w:val="center"/>
              <w:rPr>
                <w:ins w:id="4872" w:author="R4-2120772" w:date="2021-11-15T15:14:00Z"/>
                <w:rFonts w:eastAsia="MS Mincho"/>
                <w:sz w:val="18"/>
              </w:rPr>
            </w:pPr>
            <w:ins w:id="4873" w:author="R4-2120772" w:date="2021-11-15T15:14:00Z">
              <w:r>
                <w:rPr>
                  <w:rFonts w:eastAsia="MS Mincho"/>
                  <w:sz w:val="18"/>
                </w:rPr>
                <w:t>-8.63</w:t>
              </w:r>
            </w:ins>
          </w:p>
        </w:tc>
        <w:tc>
          <w:tcPr>
            <w:tcW w:w="741" w:type="dxa"/>
            <w:vAlign w:val="center"/>
          </w:tcPr>
          <w:p w:rsidR="00C87AF8" w:rsidRDefault="00C87AF8" w:rsidP="00C87AF8">
            <w:pPr>
              <w:spacing w:after="120"/>
              <w:jc w:val="center"/>
              <w:rPr>
                <w:ins w:id="4874" w:author="R4-2120772" w:date="2021-11-15T15:14:00Z"/>
                <w:rFonts w:eastAsia="MS Mincho"/>
                <w:sz w:val="18"/>
              </w:rPr>
            </w:pPr>
            <w:ins w:id="4875" w:author="R4-2120772" w:date="2021-11-15T15:14:00Z">
              <w:r>
                <w:rPr>
                  <w:rFonts w:eastAsia="MS Mincho"/>
                  <w:sz w:val="18"/>
                </w:rPr>
                <w:t>-3.87</w:t>
              </w:r>
            </w:ins>
          </w:p>
        </w:tc>
        <w:tc>
          <w:tcPr>
            <w:tcW w:w="740" w:type="dxa"/>
            <w:vAlign w:val="center"/>
          </w:tcPr>
          <w:p w:rsidR="00C87AF8" w:rsidRDefault="00C87AF8" w:rsidP="00C87AF8">
            <w:pPr>
              <w:spacing w:after="120"/>
              <w:jc w:val="center"/>
              <w:rPr>
                <w:ins w:id="4876" w:author="R4-2120772" w:date="2021-11-15T15:14:00Z"/>
                <w:rFonts w:eastAsia="MS Mincho"/>
                <w:sz w:val="18"/>
              </w:rPr>
            </w:pPr>
            <w:ins w:id="4877" w:author="R4-2120772" w:date="2021-11-15T15:14:00Z">
              <w:r>
                <w:rPr>
                  <w:rFonts w:eastAsia="MS Mincho"/>
                  <w:sz w:val="18"/>
                </w:rPr>
                <w:t>-</w:t>
              </w:r>
            </w:ins>
          </w:p>
        </w:tc>
        <w:tc>
          <w:tcPr>
            <w:tcW w:w="740" w:type="dxa"/>
            <w:vAlign w:val="center"/>
          </w:tcPr>
          <w:p w:rsidR="00C87AF8" w:rsidRDefault="00C87AF8" w:rsidP="00C87AF8">
            <w:pPr>
              <w:spacing w:after="120"/>
              <w:jc w:val="center"/>
              <w:rPr>
                <w:ins w:id="4878" w:author="R4-2120772" w:date="2021-11-15T15:14:00Z"/>
                <w:rFonts w:eastAsia="MS Mincho"/>
                <w:sz w:val="18"/>
              </w:rPr>
            </w:pPr>
            <w:ins w:id="4879" w:author="R4-2120772" w:date="2021-11-15T15:14:00Z">
              <w:r>
                <w:rPr>
                  <w:rFonts w:eastAsia="MS Mincho"/>
                  <w:sz w:val="18"/>
                </w:rPr>
                <w:t>-</w:t>
              </w:r>
            </w:ins>
          </w:p>
        </w:tc>
        <w:tc>
          <w:tcPr>
            <w:tcW w:w="741" w:type="dxa"/>
            <w:vAlign w:val="center"/>
          </w:tcPr>
          <w:p w:rsidR="00C87AF8" w:rsidRDefault="00C87AF8" w:rsidP="00C87AF8">
            <w:pPr>
              <w:spacing w:after="120"/>
              <w:jc w:val="center"/>
              <w:rPr>
                <w:ins w:id="4880" w:author="R4-2120772" w:date="2021-11-15T15:14:00Z"/>
                <w:rFonts w:eastAsia="MS Mincho"/>
                <w:sz w:val="18"/>
              </w:rPr>
            </w:pPr>
            <w:ins w:id="4881" w:author="R4-2120772" w:date="2021-11-15T15:14:00Z">
              <w:r>
                <w:rPr>
                  <w:rFonts w:eastAsia="MS Mincho"/>
                  <w:sz w:val="18"/>
                </w:rPr>
                <w:t>-</w:t>
              </w:r>
            </w:ins>
          </w:p>
        </w:tc>
      </w:tr>
      <w:tr w:rsidR="00C87AF8" w:rsidTr="0087751E">
        <w:trPr>
          <w:trHeight w:val="300"/>
          <w:jc w:val="center"/>
          <w:ins w:id="4882" w:author="R4-2120772" w:date="2021-11-15T15:14:00Z"/>
        </w:trPr>
        <w:tc>
          <w:tcPr>
            <w:tcW w:w="853" w:type="dxa"/>
            <w:vMerge/>
            <w:vAlign w:val="center"/>
          </w:tcPr>
          <w:p w:rsidR="00C87AF8" w:rsidRDefault="00C87AF8" w:rsidP="00C87AF8">
            <w:pPr>
              <w:spacing w:after="120"/>
              <w:jc w:val="center"/>
              <w:rPr>
                <w:ins w:id="4883" w:author="R4-2120772" w:date="2021-11-15T15:14:00Z"/>
                <w:rFonts w:eastAsia="MS Mincho"/>
              </w:rPr>
            </w:pPr>
          </w:p>
        </w:tc>
        <w:tc>
          <w:tcPr>
            <w:tcW w:w="780" w:type="dxa"/>
            <w:noWrap/>
            <w:vAlign w:val="center"/>
          </w:tcPr>
          <w:p w:rsidR="00C87AF8" w:rsidRDefault="00C87AF8" w:rsidP="00C87AF8">
            <w:pPr>
              <w:spacing w:after="120"/>
              <w:jc w:val="center"/>
              <w:rPr>
                <w:ins w:id="4884" w:author="R4-2120772" w:date="2021-11-15T15:14:00Z"/>
                <w:rFonts w:eastAsia="MS Mincho"/>
                <w:sz w:val="14"/>
              </w:rPr>
            </w:pPr>
            <w:ins w:id="4885" w:author="R4-2120772" w:date="2021-11-15T15:14:00Z">
              <w:r>
                <w:rPr>
                  <w:rFonts w:eastAsia="MS Mincho"/>
                  <w:sz w:val="14"/>
                </w:rPr>
                <w:t>FhG</w:t>
              </w:r>
            </w:ins>
          </w:p>
        </w:tc>
        <w:tc>
          <w:tcPr>
            <w:tcW w:w="740" w:type="dxa"/>
            <w:vAlign w:val="center"/>
          </w:tcPr>
          <w:p w:rsidR="00C87AF8" w:rsidRDefault="00C87AF8" w:rsidP="00C87AF8">
            <w:pPr>
              <w:spacing w:after="120"/>
              <w:jc w:val="center"/>
              <w:rPr>
                <w:ins w:id="4886" w:author="R4-2120772" w:date="2021-11-15T15:14:00Z"/>
                <w:rFonts w:eastAsia="MS Mincho"/>
                <w:sz w:val="18"/>
              </w:rPr>
            </w:pPr>
            <w:ins w:id="4887" w:author="R4-2120772" w:date="2021-11-15T15:14:00Z">
              <w:r>
                <w:rPr>
                  <w:rFonts w:eastAsia="MS Mincho"/>
                  <w:sz w:val="18"/>
                </w:rPr>
                <w:t>123.85</w:t>
              </w:r>
            </w:ins>
          </w:p>
        </w:tc>
        <w:tc>
          <w:tcPr>
            <w:tcW w:w="740" w:type="dxa"/>
            <w:vAlign w:val="center"/>
          </w:tcPr>
          <w:p w:rsidR="00C87AF8" w:rsidRDefault="00C87AF8" w:rsidP="00C87AF8">
            <w:pPr>
              <w:spacing w:after="120"/>
              <w:jc w:val="center"/>
              <w:rPr>
                <w:ins w:id="4888" w:author="R4-2120772" w:date="2021-11-15T15:14:00Z"/>
                <w:rFonts w:eastAsia="MS Mincho"/>
                <w:sz w:val="18"/>
              </w:rPr>
            </w:pPr>
            <w:ins w:id="4889" w:author="R4-2120772" w:date="2021-11-15T15:14:00Z">
              <w:r>
                <w:rPr>
                  <w:rFonts w:eastAsia="MS Mincho"/>
                  <w:sz w:val="18"/>
                </w:rPr>
                <w:t>125.27</w:t>
              </w:r>
            </w:ins>
          </w:p>
        </w:tc>
        <w:tc>
          <w:tcPr>
            <w:tcW w:w="741" w:type="dxa"/>
            <w:vAlign w:val="center"/>
          </w:tcPr>
          <w:p w:rsidR="00C87AF8" w:rsidRDefault="00C87AF8" w:rsidP="00C87AF8">
            <w:pPr>
              <w:spacing w:after="120"/>
              <w:jc w:val="center"/>
              <w:rPr>
                <w:ins w:id="4890" w:author="R4-2120772" w:date="2021-11-15T15:14:00Z"/>
                <w:rFonts w:eastAsia="MS Mincho"/>
                <w:sz w:val="18"/>
              </w:rPr>
            </w:pPr>
            <w:ins w:id="4891" w:author="R4-2120772" w:date="2021-11-15T15:14:00Z">
              <w:r>
                <w:rPr>
                  <w:rFonts w:eastAsia="MS Mincho"/>
                  <w:sz w:val="18"/>
                </w:rPr>
                <w:t>127.12</w:t>
              </w:r>
            </w:ins>
          </w:p>
        </w:tc>
        <w:tc>
          <w:tcPr>
            <w:tcW w:w="740" w:type="dxa"/>
            <w:vAlign w:val="center"/>
          </w:tcPr>
          <w:p w:rsidR="00C87AF8" w:rsidRDefault="00C87AF8" w:rsidP="00C87AF8">
            <w:pPr>
              <w:spacing w:after="120"/>
              <w:jc w:val="center"/>
              <w:rPr>
                <w:ins w:id="4892" w:author="R4-2120772" w:date="2021-11-15T15:14:00Z"/>
                <w:rFonts w:eastAsia="MS Mincho"/>
                <w:sz w:val="18"/>
              </w:rPr>
            </w:pPr>
            <w:ins w:id="4893" w:author="R4-2120772" w:date="2021-11-15T15:14:00Z">
              <w:r>
                <w:rPr>
                  <w:rFonts w:eastAsia="MS Mincho"/>
                  <w:sz w:val="18"/>
                </w:rPr>
                <w:t>-5.98</w:t>
              </w:r>
            </w:ins>
          </w:p>
        </w:tc>
        <w:tc>
          <w:tcPr>
            <w:tcW w:w="740" w:type="dxa"/>
            <w:vAlign w:val="center"/>
          </w:tcPr>
          <w:p w:rsidR="00C87AF8" w:rsidRDefault="00C87AF8" w:rsidP="00C87AF8">
            <w:pPr>
              <w:spacing w:after="120"/>
              <w:jc w:val="center"/>
              <w:rPr>
                <w:ins w:id="4894" w:author="R4-2120772" w:date="2021-11-15T15:14:00Z"/>
                <w:rFonts w:eastAsia="MS Mincho"/>
                <w:sz w:val="18"/>
              </w:rPr>
            </w:pPr>
            <w:ins w:id="4895" w:author="R4-2120772" w:date="2021-11-15T15:14:00Z">
              <w:r>
                <w:rPr>
                  <w:rFonts w:eastAsia="MS Mincho"/>
                  <w:sz w:val="18"/>
                </w:rPr>
                <w:t>-3.47</w:t>
              </w:r>
            </w:ins>
          </w:p>
        </w:tc>
        <w:tc>
          <w:tcPr>
            <w:tcW w:w="741" w:type="dxa"/>
            <w:vAlign w:val="center"/>
          </w:tcPr>
          <w:p w:rsidR="00C87AF8" w:rsidRDefault="00C87AF8" w:rsidP="00C87AF8">
            <w:pPr>
              <w:spacing w:after="120"/>
              <w:jc w:val="center"/>
              <w:rPr>
                <w:ins w:id="4896" w:author="R4-2120772" w:date="2021-11-15T15:14:00Z"/>
                <w:rFonts w:eastAsia="MS Mincho"/>
                <w:sz w:val="18"/>
              </w:rPr>
            </w:pPr>
            <w:ins w:id="4897" w:author="R4-2120772" w:date="2021-11-15T15:14:00Z">
              <w:r>
                <w:rPr>
                  <w:rFonts w:eastAsia="MS Mincho"/>
                  <w:sz w:val="18"/>
                </w:rPr>
                <w:t>-1.38</w:t>
              </w:r>
            </w:ins>
          </w:p>
        </w:tc>
        <w:tc>
          <w:tcPr>
            <w:tcW w:w="740" w:type="dxa"/>
            <w:vAlign w:val="center"/>
          </w:tcPr>
          <w:p w:rsidR="00C87AF8" w:rsidRDefault="00C87AF8" w:rsidP="00C87AF8">
            <w:pPr>
              <w:spacing w:after="120"/>
              <w:jc w:val="center"/>
              <w:rPr>
                <w:ins w:id="4898" w:author="R4-2120772" w:date="2021-11-15T15:14:00Z"/>
                <w:rFonts w:eastAsia="MS Mincho"/>
                <w:sz w:val="18"/>
              </w:rPr>
            </w:pPr>
            <w:ins w:id="4899" w:author="R4-2120772" w:date="2021-11-15T15:14:00Z">
              <w:r>
                <w:rPr>
                  <w:rFonts w:eastAsia="MS Mincho"/>
                  <w:sz w:val="18"/>
                </w:rPr>
                <w:t>23.00</w:t>
              </w:r>
            </w:ins>
          </w:p>
        </w:tc>
        <w:tc>
          <w:tcPr>
            <w:tcW w:w="740" w:type="dxa"/>
            <w:vAlign w:val="center"/>
          </w:tcPr>
          <w:p w:rsidR="00C87AF8" w:rsidRDefault="00C87AF8" w:rsidP="00C87AF8">
            <w:pPr>
              <w:spacing w:after="120"/>
              <w:jc w:val="center"/>
              <w:rPr>
                <w:ins w:id="4900" w:author="R4-2120772" w:date="2021-11-15T15:14:00Z"/>
                <w:rFonts w:eastAsia="MS Mincho"/>
                <w:sz w:val="18"/>
              </w:rPr>
            </w:pPr>
            <w:ins w:id="4901" w:author="R4-2120772" w:date="2021-11-15T15:14:00Z">
              <w:r>
                <w:rPr>
                  <w:rFonts w:eastAsia="MS Mincho"/>
                  <w:sz w:val="18"/>
                </w:rPr>
                <w:t>23.00</w:t>
              </w:r>
            </w:ins>
          </w:p>
        </w:tc>
        <w:tc>
          <w:tcPr>
            <w:tcW w:w="741" w:type="dxa"/>
            <w:vAlign w:val="center"/>
          </w:tcPr>
          <w:p w:rsidR="00C87AF8" w:rsidRDefault="00C87AF8" w:rsidP="00C87AF8">
            <w:pPr>
              <w:spacing w:after="120"/>
              <w:jc w:val="center"/>
              <w:rPr>
                <w:ins w:id="4902" w:author="R4-2120772" w:date="2021-11-15T15:14:00Z"/>
                <w:rFonts w:eastAsia="MS Mincho"/>
                <w:sz w:val="18"/>
              </w:rPr>
            </w:pPr>
            <w:ins w:id="4903" w:author="R4-2120772" w:date="2021-11-15T15:14:00Z">
              <w:r>
                <w:rPr>
                  <w:rFonts w:eastAsia="MS Mincho"/>
                  <w:sz w:val="18"/>
                </w:rPr>
                <w:t>23.00</w:t>
              </w:r>
            </w:ins>
          </w:p>
        </w:tc>
      </w:tr>
      <w:tr w:rsidR="00C87AF8" w:rsidTr="0087751E">
        <w:trPr>
          <w:trHeight w:val="300"/>
          <w:jc w:val="center"/>
          <w:ins w:id="4904" w:author="R4-2120772" w:date="2021-11-15T15:14:00Z"/>
        </w:trPr>
        <w:tc>
          <w:tcPr>
            <w:tcW w:w="853" w:type="dxa"/>
            <w:vMerge/>
            <w:vAlign w:val="center"/>
          </w:tcPr>
          <w:p w:rsidR="00C87AF8" w:rsidRDefault="00C87AF8" w:rsidP="00C87AF8">
            <w:pPr>
              <w:spacing w:after="120"/>
              <w:jc w:val="center"/>
              <w:rPr>
                <w:ins w:id="4905" w:author="R4-2120772" w:date="2021-11-15T15:14:00Z"/>
                <w:rFonts w:eastAsia="MS Mincho"/>
              </w:rPr>
            </w:pPr>
          </w:p>
        </w:tc>
        <w:tc>
          <w:tcPr>
            <w:tcW w:w="780" w:type="dxa"/>
            <w:noWrap/>
            <w:vAlign w:val="center"/>
          </w:tcPr>
          <w:p w:rsidR="00C87AF8" w:rsidRDefault="00C87AF8" w:rsidP="00C87AF8">
            <w:pPr>
              <w:spacing w:after="120"/>
              <w:jc w:val="center"/>
              <w:rPr>
                <w:ins w:id="4906" w:author="R4-2120772" w:date="2021-11-15T15:14:00Z"/>
                <w:rFonts w:eastAsia="MS Mincho"/>
                <w:sz w:val="14"/>
              </w:rPr>
            </w:pPr>
            <w:ins w:id="4907" w:author="R4-2120772" w:date="2021-11-15T15:14:00Z">
              <w:r>
                <w:rPr>
                  <w:rFonts w:eastAsia="MS Mincho"/>
                  <w:sz w:val="14"/>
                </w:rPr>
                <w:t>Variance</w:t>
              </w:r>
            </w:ins>
          </w:p>
        </w:tc>
        <w:tc>
          <w:tcPr>
            <w:tcW w:w="740" w:type="dxa"/>
            <w:vAlign w:val="center"/>
          </w:tcPr>
          <w:p w:rsidR="00C87AF8" w:rsidRDefault="00C87AF8" w:rsidP="00C87AF8">
            <w:pPr>
              <w:spacing w:after="120"/>
              <w:jc w:val="center"/>
              <w:rPr>
                <w:ins w:id="4908" w:author="R4-2120772" w:date="2021-11-15T15:14:00Z"/>
                <w:rFonts w:eastAsia="MS Mincho"/>
                <w:sz w:val="18"/>
              </w:rPr>
            </w:pPr>
            <w:ins w:id="4909" w:author="R4-2120772" w:date="2021-11-15T15:14:00Z">
              <w:r>
                <w:rPr>
                  <w:rFonts w:eastAsia="MS Mincho"/>
                  <w:sz w:val="18"/>
                </w:rPr>
                <w:t>0.01</w:t>
              </w:r>
            </w:ins>
          </w:p>
        </w:tc>
        <w:tc>
          <w:tcPr>
            <w:tcW w:w="740" w:type="dxa"/>
            <w:vAlign w:val="center"/>
          </w:tcPr>
          <w:p w:rsidR="00C87AF8" w:rsidRDefault="00C87AF8" w:rsidP="00C87AF8">
            <w:pPr>
              <w:spacing w:after="120"/>
              <w:jc w:val="center"/>
              <w:rPr>
                <w:ins w:id="4910" w:author="R4-2120772" w:date="2021-11-15T15:14:00Z"/>
                <w:rFonts w:eastAsia="MS Mincho"/>
                <w:sz w:val="18"/>
              </w:rPr>
            </w:pPr>
            <w:ins w:id="4911" w:author="R4-2120772" w:date="2021-11-15T15:14:00Z">
              <w:r>
                <w:rPr>
                  <w:rFonts w:eastAsia="MS Mincho"/>
                  <w:sz w:val="18"/>
                </w:rPr>
                <w:t>0.04</w:t>
              </w:r>
            </w:ins>
          </w:p>
        </w:tc>
        <w:tc>
          <w:tcPr>
            <w:tcW w:w="741" w:type="dxa"/>
            <w:vAlign w:val="center"/>
          </w:tcPr>
          <w:p w:rsidR="00C87AF8" w:rsidRDefault="00C87AF8" w:rsidP="00C87AF8">
            <w:pPr>
              <w:spacing w:after="120"/>
              <w:jc w:val="center"/>
              <w:rPr>
                <w:ins w:id="4912" w:author="R4-2120772" w:date="2021-11-15T15:14:00Z"/>
                <w:rFonts w:eastAsia="MS Mincho"/>
                <w:sz w:val="18"/>
              </w:rPr>
            </w:pPr>
            <w:ins w:id="4913" w:author="R4-2120772" w:date="2021-11-15T15:14:00Z">
              <w:r>
                <w:rPr>
                  <w:rFonts w:eastAsia="MS Mincho"/>
                  <w:sz w:val="18"/>
                </w:rPr>
                <w:t>0.48</w:t>
              </w:r>
            </w:ins>
          </w:p>
        </w:tc>
        <w:tc>
          <w:tcPr>
            <w:tcW w:w="740" w:type="dxa"/>
            <w:vAlign w:val="center"/>
          </w:tcPr>
          <w:p w:rsidR="00C87AF8" w:rsidRDefault="00C87AF8" w:rsidP="00C87AF8">
            <w:pPr>
              <w:spacing w:after="120"/>
              <w:jc w:val="center"/>
              <w:rPr>
                <w:ins w:id="4914" w:author="R4-2120772" w:date="2021-11-15T15:14:00Z"/>
                <w:rFonts w:eastAsia="MS Mincho"/>
                <w:sz w:val="18"/>
              </w:rPr>
            </w:pPr>
            <w:ins w:id="4915" w:author="R4-2120772" w:date="2021-11-15T15:14:00Z">
              <w:r>
                <w:rPr>
                  <w:rFonts w:eastAsia="MS Mincho"/>
                  <w:sz w:val="18"/>
                </w:rPr>
                <w:t>8.19</w:t>
              </w:r>
            </w:ins>
          </w:p>
        </w:tc>
        <w:tc>
          <w:tcPr>
            <w:tcW w:w="740" w:type="dxa"/>
            <w:vAlign w:val="center"/>
          </w:tcPr>
          <w:p w:rsidR="00C87AF8" w:rsidRDefault="00C87AF8" w:rsidP="00C87AF8">
            <w:pPr>
              <w:spacing w:after="120"/>
              <w:jc w:val="center"/>
              <w:rPr>
                <w:ins w:id="4916" w:author="R4-2120772" w:date="2021-11-15T15:14:00Z"/>
                <w:rFonts w:eastAsia="MS Mincho"/>
                <w:sz w:val="18"/>
              </w:rPr>
            </w:pPr>
            <w:ins w:id="4917" w:author="R4-2120772" w:date="2021-11-15T15:14:00Z">
              <w:r>
                <w:rPr>
                  <w:rFonts w:eastAsia="MS Mincho"/>
                  <w:sz w:val="18"/>
                </w:rPr>
                <w:t>3.96</w:t>
              </w:r>
            </w:ins>
          </w:p>
        </w:tc>
        <w:tc>
          <w:tcPr>
            <w:tcW w:w="741" w:type="dxa"/>
            <w:vAlign w:val="center"/>
          </w:tcPr>
          <w:p w:rsidR="00C87AF8" w:rsidRDefault="00C87AF8" w:rsidP="00C87AF8">
            <w:pPr>
              <w:spacing w:after="120"/>
              <w:jc w:val="center"/>
              <w:rPr>
                <w:ins w:id="4918" w:author="R4-2120772" w:date="2021-11-15T15:14:00Z"/>
                <w:rFonts w:eastAsia="MS Mincho"/>
                <w:sz w:val="18"/>
              </w:rPr>
            </w:pPr>
            <w:ins w:id="4919" w:author="R4-2120772" w:date="2021-11-15T15:14:00Z">
              <w:r>
                <w:rPr>
                  <w:rFonts w:eastAsia="MS Mincho"/>
                  <w:sz w:val="18"/>
                </w:rPr>
                <w:t>1.63</w:t>
              </w:r>
            </w:ins>
          </w:p>
        </w:tc>
        <w:tc>
          <w:tcPr>
            <w:tcW w:w="740" w:type="dxa"/>
            <w:vAlign w:val="center"/>
          </w:tcPr>
          <w:p w:rsidR="00C87AF8" w:rsidRDefault="00C87AF8" w:rsidP="00C87AF8">
            <w:pPr>
              <w:spacing w:after="120"/>
              <w:jc w:val="center"/>
              <w:rPr>
                <w:ins w:id="4920" w:author="R4-2120772" w:date="2021-11-15T15:14:00Z"/>
                <w:rFonts w:eastAsia="MS Mincho"/>
                <w:sz w:val="18"/>
              </w:rPr>
            </w:pPr>
            <w:ins w:id="4921" w:author="R4-2120772" w:date="2021-11-15T15:14:00Z">
              <w:r>
                <w:rPr>
                  <w:rFonts w:eastAsia="MS Mincho"/>
                  <w:sz w:val="18"/>
                </w:rPr>
                <w:t>0.00</w:t>
              </w:r>
            </w:ins>
          </w:p>
        </w:tc>
        <w:tc>
          <w:tcPr>
            <w:tcW w:w="740" w:type="dxa"/>
            <w:vAlign w:val="center"/>
          </w:tcPr>
          <w:p w:rsidR="00C87AF8" w:rsidRDefault="00C87AF8" w:rsidP="00C87AF8">
            <w:pPr>
              <w:spacing w:after="120"/>
              <w:jc w:val="center"/>
              <w:rPr>
                <w:ins w:id="4922" w:author="R4-2120772" w:date="2021-11-15T15:14:00Z"/>
                <w:rFonts w:eastAsia="MS Mincho"/>
                <w:sz w:val="18"/>
              </w:rPr>
            </w:pPr>
            <w:ins w:id="4923" w:author="R4-2120772" w:date="2021-11-15T15:14:00Z">
              <w:r>
                <w:rPr>
                  <w:rFonts w:eastAsia="MS Mincho"/>
                  <w:sz w:val="18"/>
                </w:rPr>
                <w:t>0.00</w:t>
              </w:r>
            </w:ins>
          </w:p>
        </w:tc>
        <w:tc>
          <w:tcPr>
            <w:tcW w:w="741" w:type="dxa"/>
            <w:vAlign w:val="center"/>
          </w:tcPr>
          <w:p w:rsidR="00C87AF8" w:rsidRDefault="00C87AF8" w:rsidP="00C87AF8">
            <w:pPr>
              <w:spacing w:after="120"/>
              <w:jc w:val="center"/>
              <w:rPr>
                <w:ins w:id="4924" w:author="R4-2120772" w:date="2021-11-15T15:14:00Z"/>
                <w:rFonts w:eastAsia="MS Mincho"/>
                <w:sz w:val="18"/>
              </w:rPr>
            </w:pPr>
            <w:ins w:id="4925" w:author="R4-2120772" w:date="2021-11-15T15:14:00Z">
              <w:r>
                <w:rPr>
                  <w:rFonts w:eastAsia="MS Mincho"/>
                  <w:sz w:val="18"/>
                </w:rPr>
                <w:t>0.00</w:t>
              </w:r>
            </w:ins>
          </w:p>
        </w:tc>
      </w:tr>
      <w:tr w:rsidR="00C87AF8" w:rsidTr="0087751E">
        <w:trPr>
          <w:trHeight w:val="315"/>
          <w:jc w:val="center"/>
          <w:ins w:id="4926" w:author="R4-2120772" w:date="2021-11-15T15:14:00Z"/>
        </w:trPr>
        <w:tc>
          <w:tcPr>
            <w:tcW w:w="853" w:type="dxa"/>
            <w:vMerge/>
            <w:vAlign w:val="center"/>
          </w:tcPr>
          <w:p w:rsidR="00C87AF8" w:rsidRDefault="00C87AF8" w:rsidP="00C87AF8">
            <w:pPr>
              <w:spacing w:after="120"/>
              <w:jc w:val="center"/>
              <w:rPr>
                <w:ins w:id="4927" w:author="R4-2120772" w:date="2021-11-15T15:14:00Z"/>
                <w:rFonts w:eastAsia="MS Mincho"/>
              </w:rPr>
            </w:pPr>
          </w:p>
        </w:tc>
        <w:tc>
          <w:tcPr>
            <w:tcW w:w="780" w:type="dxa"/>
            <w:noWrap/>
            <w:vAlign w:val="center"/>
          </w:tcPr>
          <w:p w:rsidR="00C87AF8" w:rsidRDefault="00C87AF8" w:rsidP="00C87AF8">
            <w:pPr>
              <w:spacing w:after="120"/>
              <w:jc w:val="center"/>
              <w:rPr>
                <w:ins w:id="4928" w:author="R4-2120772" w:date="2021-11-15T15:14:00Z"/>
                <w:rFonts w:eastAsia="MS Mincho"/>
                <w:sz w:val="14"/>
              </w:rPr>
            </w:pPr>
            <w:ins w:id="4929" w:author="R4-2120772" w:date="2021-11-15T15:14:00Z">
              <w:r>
                <w:rPr>
                  <w:rFonts w:eastAsia="MS Mincho"/>
                  <w:sz w:val="14"/>
                </w:rPr>
                <w:t>Mean</w:t>
              </w:r>
            </w:ins>
          </w:p>
        </w:tc>
        <w:tc>
          <w:tcPr>
            <w:tcW w:w="740" w:type="dxa"/>
            <w:noWrap/>
            <w:vAlign w:val="center"/>
          </w:tcPr>
          <w:p w:rsidR="00C87AF8" w:rsidRDefault="00C87AF8" w:rsidP="00C87AF8">
            <w:pPr>
              <w:spacing w:after="120"/>
              <w:jc w:val="center"/>
              <w:rPr>
                <w:ins w:id="4930" w:author="R4-2120772" w:date="2021-11-15T15:14:00Z"/>
                <w:rFonts w:eastAsia="MS Mincho"/>
                <w:sz w:val="18"/>
              </w:rPr>
            </w:pPr>
            <w:ins w:id="4931" w:author="R4-2120772" w:date="2021-11-15T15:14:00Z">
              <w:r>
                <w:rPr>
                  <w:rFonts w:eastAsia="MS Mincho"/>
                  <w:sz w:val="18"/>
                </w:rPr>
                <w:t>123.69</w:t>
              </w:r>
            </w:ins>
          </w:p>
        </w:tc>
        <w:tc>
          <w:tcPr>
            <w:tcW w:w="740" w:type="dxa"/>
            <w:noWrap/>
            <w:vAlign w:val="center"/>
          </w:tcPr>
          <w:p w:rsidR="00C87AF8" w:rsidRDefault="00C87AF8" w:rsidP="00C87AF8">
            <w:pPr>
              <w:spacing w:after="120"/>
              <w:jc w:val="center"/>
              <w:rPr>
                <w:ins w:id="4932" w:author="R4-2120772" w:date="2021-11-15T15:14:00Z"/>
                <w:rFonts w:eastAsia="MS Mincho"/>
                <w:sz w:val="18"/>
              </w:rPr>
            </w:pPr>
            <w:ins w:id="4933" w:author="R4-2120772" w:date="2021-11-15T15:14:00Z">
              <w:r>
                <w:rPr>
                  <w:rFonts w:eastAsia="MS Mincho"/>
                  <w:sz w:val="18"/>
                </w:rPr>
                <w:t>125.46</w:t>
              </w:r>
            </w:ins>
          </w:p>
        </w:tc>
        <w:tc>
          <w:tcPr>
            <w:tcW w:w="741" w:type="dxa"/>
            <w:noWrap/>
            <w:vAlign w:val="center"/>
          </w:tcPr>
          <w:p w:rsidR="00C87AF8" w:rsidRDefault="00C87AF8" w:rsidP="00C87AF8">
            <w:pPr>
              <w:spacing w:after="120"/>
              <w:jc w:val="center"/>
              <w:rPr>
                <w:ins w:id="4934" w:author="R4-2120772" w:date="2021-11-15T15:14:00Z"/>
                <w:rFonts w:eastAsia="MS Mincho"/>
                <w:sz w:val="18"/>
              </w:rPr>
            </w:pPr>
            <w:ins w:id="4935" w:author="R4-2120772" w:date="2021-11-15T15:14:00Z">
              <w:r>
                <w:rPr>
                  <w:rFonts w:eastAsia="MS Mincho"/>
                  <w:sz w:val="18"/>
                </w:rPr>
                <w:t>127.50</w:t>
              </w:r>
            </w:ins>
          </w:p>
        </w:tc>
        <w:tc>
          <w:tcPr>
            <w:tcW w:w="740" w:type="dxa"/>
            <w:noWrap/>
            <w:vAlign w:val="center"/>
          </w:tcPr>
          <w:p w:rsidR="00C87AF8" w:rsidRDefault="00C87AF8" w:rsidP="00C87AF8">
            <w:pPr>
              <w:spacing w:after="120"/>
              <w:jc w:val="center"/>
              <w:rPr>
                <w:ins w:id="4936" w:author="R4-2120772" w:date="2021-11-15T15:14:00Z"/>
                <w:rFonts w:eastAsia="MS Mincho"/>
                <w:sz w:val="18"/>
              </w:rPr>
            </w:pPr>
            <w:ins w:id="4937" w:author="R4-2120772" w:date="2021-11-15T15:14:00Z">
              <w:r>
                <w:rPr>
                  <w:rFonts w:eastAsia="MS Mincho"/>
                  <w:sz w:val="18"/>
                </w:rPr>
                <w:t>-6.74</w:t>
              </w:r>
            </w:ins>
          </w:p>
        </w:tc>
        <w:tc>
          <w:tcPr>
            <w:tcW w:w="740" w:type="dxa"/>
            <w:noWrap/>
            <w:vAlign w:val="center"/>
          </w:tcPr>
          <w:p w:rsidR="00C87AF8" w:rsidRDefault="00C87AF8" w:rsidP="00C87AF8">
            <w:pPr>
              <w:spacing w:after="120"/>
              <w:jc w:val="center"/>
              <w:rPr>
                <w:ins w:id="4938" w:author="R4-2120772" w:date="2021-11-15T15:14:00Z"/>
                <w:rFonts w:eastAsia="MS Mincho"/>
                <w:sz w:val="18"/>
              </w:rPr>
            </w:pPr>
            <w:ins w:id="4939" w:author="R4-2120772" w:date="2021-11-15T15:14:00Z">
              <w:r>
                <w:rPr>
                  <w:rFonts w:eastAsia="MS Mincho"/>
                  <w:sz w:val="18"/>
                </w:rPr>
                <w:t>-3.40</w:t>
              </w:r>
            </w:ins>
          </w:p>
        </w:tc>
        <w:tc>
          <w:tcPr>
            <w:tcW w:w="741" w:type="dxa"/>
            <w:noWrap/>
            <w:vAlign w:val="center"/>
          </w:tcPr>
          <w:p w:rsidR="00C87AF8" w:rsidRDefault="00C87AF8" w:rsidP="00C87AF8">
            <w:pPr>
              <w:spacing w:after="120"/>
              <w:jc w:val="center"/>
              <w:rPr>
                <w:ins w:id="4940" w:author="R4-2120772" w:date="2021-11-15T15:14:00Z"/>
                <w:rFonts w:eastAsia="MS Mincho"/>
                <w:sz w:val="18"/>
              </w:rPr>
            </w:pPr>
            <w:ins w:id="4941" w:author="R4-2120772" w:date="2021-11-15T15:14:00Z">
              <w:r>
                <w:rPr>
                  <w:rFonts w:eastAsia="MS Mincho"/>
                  <w:sz w:val="18"/>
                </w:rPr>
                <w:t>-0.78</w:t>
              </w:r>
            </w:ins>
          </w:p>
        </w:tc>
        <w:tc>
          <w:tcPr>
            <w:tcW w:w="740" w:type="dxa"/>
            <w:noWrap/>
            <w:vAlign w:val="center"/>
          </w:tcPr>
          <w:p w:rsidR="00C87AF8" w:rsidRDefault="00C87AF8" w:rsidP="00C87AF8">
            <w:pPr>
              <w:spacing w:after="120"/>
              <w:jc w:val="center"/>
              <w:rPr>
                <w:ins w:id="4942" w:author="R4-2120772" w:date="2021-11-15T15:14:00Z"/>
                <w:rFonts w:eastAsia="MS Mincho"/>
                <w:sz w:val="18"/>
              </w:rPr>
            </w:pPr>
            <w:ins w:id="4943"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4944" w:author="R4-2120772" w:date="2021-11-15T15:14:00Z"/>
                <w:rFonts w:eastAsia="MS Mincho"/>
                <w:sz w:val="18"/>
              </w:rPr>
            </w:pPr>
            <w:ins w:id="4945"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4946" w:author="R4-2120772" w:date="2021-11-15T15:14:00Z"/>
                <w:rFonts w:eastAsia="MS Mincho"/>
                <w:sz w:val="18"/>
              </w:rPr>
            </w:pPr>
            <w:ins w:id="4947" w:author="R4-2120772" w:date="2021-11-15T15:14:00Z">
              <w:r>
                <w:rPr>
                  <w:rFonts w:eastAsia="MS Mincho"/>
                  <w:sz w:val="18"/>
                </w:rPr>
                <w:t>23.00</w:t>
              </w:r>
            </w:ins>
          </w:p>
        </w:tc>
      </w:tr>
      <w:tr w:rsidR="00C87AF8" w:rsidTr="0087751E">
        <w:trPr>
          <w:trHeight w:val="300"/>
          <w:jc w:val="center"/>
          <w:ins w:id="4948" w:author="R4-2120772" w:date="2021-11-15T15:14:00Z"/>
        </w:trPr>
        <w:tc>
          <w:tcPr>
            <w:tcW w:w="853" w:type="dxa"/>
            <w:vMerge w:val="restart"/>
            <w:noWrap/>
            <w:vAlign w:val="center"/>
          </w:tcPr>
          <w:p w:rsidR="00C87AF8" w:rsidRDefault="00C87AF8" w:rsidP="00C87AF8">
            <w:pPr>
              <w:spacing w:after="120"/>
              <w:jc w:val="center"/>
              <w:rPr>
                <w:ins w:id="4949" w:author="R4-2120772" w:date="2021-11-15T15:14:00Z"/>
                <w:rFonts w:eastAsia="MS Mincho"/>
              </w:rPr>
            </w:pPr>
            <w:ins w:id="4950" w:author="R4-2120772" w:date="2021-11-15T15:14:00Z">
              <w:r>
                <w:rPr>
                  <w:rFonts w:eastAsia="MS Mincho"/>
                </w:rPr>
                <w:t>LEO-1200</w:t>
              </w:r>
            </w:ins>
          </w:p>
        </w:tc>
        <w:tc>
          <w:tcPr>
            <w:tcW w:w="780" w:type="dxa"/>
            <w:noWrap/>
            <w:vAlign w:val="center"/>
          </w:tcPr>
          <w:p w:rsidR="00C87AF8" w:rsidRDefault="00C87AF8" w:rsidP="00C87AF8">
            <w:pPr>
              <w:spacing w:after="120"/>
              <w:jc w:val="center"/>
              <w:rPr>
                <w:ins w:id="4951" w:author="R4-2120772" w:date="2021-11-15T15:14:00Z"/>
                <w:rFonts w:eastAsia="MS Mincho"/>
                <w:sz w:val="14"/>
              </w:rPr>
            </w:pPr>
            <w:ins w:id="4952" w:author="R4-2120772" w:date="2021-11-15T15:14:00Z">
              <w:r>
                <w:rPr>
                  <w:rFonts w:eastAsia="MS Mincho"/>
                  <w:sz w:val="14"/>
                </w:rPr>
                <w:t>Samsung</w:t>
              </w:r>
            </w:ins>
          </w:p>
        </w:tc>
        <w:tc>
          <w:tcPr>
            <w:tcW w:w="740" w:type="dxa"/>
            <w:noWrap/>
            <w:vAlign w:val="center"/>
          </w:tcPr>
          <w:p w:rsidR="00C87AF8" w:rsidRDefault="00C87AF8" w:rsidP="00C87AF8">
            <w:pPr>
              <w:spacing w:after="120"/>
              <w:jc w:val="center"/>
              <w:rPr>
                <w:ins w:id="4953" w:author="R4-2120772" w:date="2021-11-15T15:14:00Z"/>
                <w:rFonts w:eastAsia="MS Mincho"/>
                <w:sz w:val="18"/>
              </w:rPr>
            </w:pPr>
            <w:ins w:id="4954" w:author="R4-2120772" w:date="2021-11-15T15:14:00Z">
              <w:r>
                <w:rPr>
                  <w:rFonts w:eastAsia="MS Mincho"/>
                  <w:sz w:val="18"/>
                </w:rPr>
                <w:t>129.62</w:t>
              </w:r>
            </w:ins>
          </w:p>
        </w:tc>
        <w:tc>
          <w:tcPr>
            <w:tcW w:w="740" w:type="dxa"/>
            <w:noWrap/>
            <w:vAlign w:val="center"/>
          </w:tcPr>
          <w:p w:rsidR="00C87AF8" w:rsidRDefault="00C87AF8" w:rsidP="00C87AF8">
            <w:pPr>
              <w:spacing w:after="120"/>
              <w:jc w:val="center"/>
              <w:rPr>
                <w:ins w:id="4955" w:author="R4-2120772" w:date="2021-11-15T15:14:00Z"/>
                <w:rFonts w:eastAsia="MS Mincho"/>
                <w:sz w:val="18"/>
              </w:rPr>
            </w:pPr>
            <w:ins w:id="4956" w:author="R4-2120772" w:date="2021-11-15T15:14:00Z">
              <w:r>
                <w:rPr>
                  <w:rFonts w:eastAsia="MS Mincho"/>
                  <w:sz w:val="18"/>
                </w:rPr>
                <w:t>131.27</w:t>
              </w:r>
            </w:ins>
          </w:p>
        </w:tc>
        <w:tc>
          <w:tcPr>
            <w:tcW w:w="741" w:type="dxa"/>
            <w:noWrap/>
            <w:vAlign w:val="center"/>
          </w:tcPr>
          <w:p w:rsidR="00C87AF8" w:rsidRDefault="00C87AF8" w:rsidP="00C87AF8">
            <w:pPr>
              <w:spacing w:after="120"/>
              <w:jc w:val="center"/>
              <w:rPr>
                <w:ins w:id="4957" w:author="R4-2120772" w:date="2021-11-15T15:14:00Z"/>
                <w:rFonts w:eastAsia="MS Mincho"/>
                <w:sz w:val="18"/>
              </w:rPr>
            </w:pPr>
            <w:ins w:id="4958" w:author="R4-2120772" w:date="2021-11-15T15:14:00Z">
              <w:r>
                <w:rPr>
                  <w:rFonts w:eastAsia="MS Mincho"/>
                  <w:sz w:val="18"/>
                </w:rPr>
                <w:t>132.99</w:t>
              </w:r>
            </w:ins>
          </w:p>
        </w:tc>
        <w:tc>
          <w:tcPr>
            <w:tcW w:w="740" w:type="dxa"/>
            <w:noWrap/>
            <w:vAlign w:val="center"/>
          </w:tcPr>
          <w:p w:rsidR="00C87AF8" w:rsidRDefault="00C87AF8" w:rsidP="00C87AF8">
            <w:pPr>
              <w:spacing w:after="120"/>
              <w:jc w:val="center"/>
              <w:rPr>
                <w:ins w:id="4959" w:author="R4-2120772" w:date="2021-11-15T15:14:00Z"/>
                <w:rFonts w:eastAsia="MS Mincho"/>
                <w:sz w:val="18"/>
              </w:rPr>
            </w:pPr>
            <w:ins w:id="4960" w:author="R4-2120772" w:date="2021-11-15T15:14:00Z">
              <w:r>
                <w:rPr>
                  <w:rFonts w:eastAsia="MS Mincho"/>
                  <w:sz w:val="18"/>
                </w:rPr>
                <w:t>-9.44</w:t>
              </w:r>
            </w:ins>
          </w:p>
        </w:tc>
        <w:tc>
          <w:tcPr>
            <w:tcW w:w="740" w:type="dxa"/>
            <w:noWrap/>
            <w:vAlign w:val="center"/>
          </w:tcPr>
          <w:p w:rsidR="00C87AF8" w:rsidRDefault="00C87AF8" w:rsidP="00C87AF8">
            <w:pPr>
              <w:spacing w:after="120"/>
              <w:jc w:val="center"/>
              <w:rPr>
                <w:ins w:id="4961" w:author="R4-2120772" w:date="2021-11-15T15:14:00Z"/>
                <w:rFonts w:eastAsia="MS Mincho"/>
                <w:sz w:val="18"/>
              </w:rPr>
            </w:pPr>
            <w:ins w:id="4962" w:author="R4-2120772" w:date="2021-11-15T15:14:00Z">
              <w:r>
                <w:rPr>
                  <w:rFonts w:eastAsia="MS Mincho"/>
                  <w:sz w:val="18"/>
                </w:rPr>
                <w:t>-7.60</w:t>
              </w:r>
            </w:ins>
          </w:p>
        </w:tc>
        <w:tc>
          <w:tcPr>
            <w:tcW w:w="741" w:type="dxa"/>
            <w:noWrap/>
            <w:vAlign w:val="center"/>
          </w:tcPr>
          <w:p w:rsidR="00C87AF8" w:rsidRDefault="00C87AF8" w:rsidP="00C87AF8">
            <w:pPr>
              <w:spacing w:after="120"/>
              <w:jc w:val="center"/>
              <w:rPr>
                <w:ins w:id="4963" w:author="R4-2120772" w:date="2021-11-15T15:14:00Z"/>
                <w:rFonts w:eastAsia="MS Mincho"/>
                <w:sz w:val="18"/>
              </w:rPr>
            </w:pPr>
            <w:ins w:id="4964" w:author="R4-2120772" w:date="2021-11-15T15:14:00Z">
              <w:r>
                <w:rPr>
                  <w:rFonts w:eastAsia="MS Mincho"/>
                  <w:sz w:val="18"/>
                </w:rPr>
                <w:t>-5.83</w:t>
              </w:r>
            </w:ins>
          </w:p>
        </w:tc>
        <w:tc>
          <w:tcPr>
            <w:tcW w:w="740" w:type="dxa"/>
            <w:noWrap/>
            <w:vAlign w:val="center"/>
          </w:tcPr>
          <w:p w:rsidR="00C87AF8" w:rsidRDefault="00C87AF8" w:rsidP="00C87AF8">
            <w:pPr>
              <w:spacing w:after="120"/>
              <w:jc w:val="center"/>
              <w:rPr>
                <w:ins w:id="4965" w:author="R4-2120772" w:date="2021-11-15T15:14:00Z"/>
                <w:rFonts w:eastAsia="MS Mincho"/>
                <w:sz w:val="18"/>
              </w:rPr>
            </w:pPr>
            <w:ins w:id="4966"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4967" w:author="R4-2120772" w:date="2021-11-15T15:14:00Z"/>
                <w:rFonts w:eastAsia="MS Mincho"/>
                <w:sz w:val="18"/>
              </w:rPr>
            </w:pPr>
            <w:ins w:id="4968"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4969" w:author="R4-2120772" w:date="2021-11-15T15:14:00Z"/>
                <w:rFonts w:eastAsia="MS Mincho"/>
                <w:sz w:val="18"/>
              </w:rPr>
            </w:pPr>
            <w:ins w:id="4970" w:author="R4-2120772" w:date="2021-11-15T15:14:00Z">
              <w:r>
                <w:rPr>
                  <w:rFonts w:eastAsia="MS Mincho"/>
                  <w:sz w:val="18"/>
                </w:rPr>
                <w:t>23.00</w:t>
              </w:r>
            </w:ins>
          </w:p>
        </w:tc>
      </w:tr>
      <w:tr w:rsidR="00C87AF8" w:rsidTr="0087751E">
        <w:trPr>
          <w:trHeight w:val="300"/>
          <w:jc w:val="center"/>
          <w:ins w:id="4971" w:author="R4-2120772" w:date="2021-11-15T15:14:00Z"/>
        </w:trPr>
        <w:tc>
          <w:tcPr>
            <w:tcW w:w="853" w:type="dxa"/>
            <w:vMerge/>
            <w:vAlign w:val="center"/>
          </w:tcPr>
          <w:p w:rsidR="00C87AF8" w:rsidRDefault="00C87AF8" w:rsidP="00C87AF8">
            <w:pPr>
              <w:spacing w:after="120"/>
              <w:jc w:val="center"/>
              <w:rPr>
                <w:ins w:id="4972" w:author="R4-2120772" w:date="2021-11-15T15:14:00Z"/>
                <w:rFonts w:eastAsia="MS Mincho"/>
              </w:rPr>
            </w:pPr>
          </w:p>
        </w:tc>
        <w:tc>
          <w:tcPr>
            <w:tcW w:w="780" w:type="dxa"/>
            <w:noWrap/>
            <w:vAlign w:val="center"/>
          </w:tcPr>
          <w:p w:rsidR="00C87AF8" w:rsidRDefault="00C87AF8" w:rsidP="00C87AF8">
            <w:pPr>
              <w:spacing w:after="120"/>
              <w:jc w:val="center"/>
              <w:rPr>
                <w:ins w:id="4973" w:author="R4-2120772" w:date="2021-11-15T15:14:00Z"/>
                <w:rFonts w:eastAsia="MS Mincho"/>
                <w:sz w:val="14"/>
              </w:rPr>
            </w:pPr>
            <w:ins w:id="4974" w:author="R4-2120772" w:date="2021-11-15T15:14:00Z">
              <w:r>
                <w:rPr>
                  <w:rFonts w:eastAsia="MS Mincho"/>
                  <w:sz w:val="14"/>
                </w:rPr>
                <w:t>Qualcomm</w:t>
              </w:r>
            </w:ins>
          </w:p>
        </w:tc>
        <w:tc>
          <w:tcPr>
            <w:tcW w:w="740" w:type="dxa"/>
            <w:noWrap/>
            <w:vAlign w:val="center"/>
          </w:tcPr>
          <w:p w:rsidR="00C87AF8" w:rsidRDefault="00C87AF8" w:rsidP="00C87AF8">
            <w:pPr>
              <w:spacing w:after="120"/>
              <w:jc w:val="center"/>
              <w:rPr>
                <w:ins w:id="4975" w:author="R4-2120772" w:date="2021-11-15T15:14:00Z"/>
                <w:rFonts w:eastAsia="MS Mincho"/>
                <w:sz w:val="18"/>
              </w:rPr>
            </w:pPr>
            <w:ins w:id="4976" w:author="R4-2120772" w:date="2021-11-15T15:14:00Z">
              <w:r>
                <w:rPr>
                  <w:rFonts w:eastAsia="MS Mincho"/>
                  <w:sz w:val="18"/>
                </w:rPr>
                <w:t>129.56</w:t>
              </w:r>
            </w:ins>
          </w:p>
        </w:tc>
        <w:tc>
          <w:tcPr>
            <w:tcW w:w="740" w:type="dxa"/>
            <w:noWrap/>
            <w:vAlign w:val="center"/>
          </w:tcPr>
          <w:p w:rsidR="00C87AF8" w:rsidRDefault="00C87AF8" w:rsidP="00C87AF8">
            <w:pPr>
              <w:spacing w:after="120"/>
              <w:jc w:val="center"/>
              <w:rPr>
                <w:ins w:id="4977" w:author="R4-2120772" w:date="2021-11-15T15:14:00Z"/>
                <w:rFonts w:eastAsia="MS Mincho"/>
                <w:sz w:val="18"/>
              </w:rPr>
            </w:pPr>
            <w:ins w:id="4978" w:author="R4-2120772" w:date="2021-11-15T15:14:00Z">
              <w:r>
                <w:rPr>
                  <w:rFonts w:eastAsia="MS Mincho"/>
                  <w:sz w:val="18"/>
                </w:rPr>
                <w:t>131.18</w:t>
              </w:r>
            </w:ins>
          </w:p>
        </w:tc>
        <w:tc>
          <w:tcPr>
            <w:tcW w:w="741" w:type="dxa"/>
            <w:noWrap/>
            <w:vAlign w:val="center"/>
          </w:tcPr>
          <w:p w:rsidR="00C87AF8" w:rsidRDefault="00C87AF8" w:rsidP="00C87AF8">
            <w:pPr>
              <w:spacing w:after="120"/>
              <w:jc w:val="center"/>
              <w:rPr>
                <w:ins w:id="4979" w:author="R4-2120772" w:date="2021-11-15T15:14:00Z"/>
                <w:rFonts w:eastAsia="MS Mincho"/>
                <w:sz w:val="18"/>
              </w:rPr>
            </w:pPr>
            <w:ins w:id="4980" w:author="R4-2120772" w:date="2021-11-15T15:14:00Z">
              <w:r>
                <w:rPr>
                  <w:rFonts w:eastAsia="MS Mincho"/>
                  <w:sz w:val="18"/>
                </w:rPr>
                <w:t>132.89</w:t>
              </w:r>
            </w:ins>
          </w:p>
        </w:tc>
        <w:tc>
          <w:tcPr>
            <w:tcW w:w="740" w:type="dxa"/>
            <w:noWrap/>
            <w:vAlign w:val="center"/>
          </w:tcPr>
          <w:p w:rsidR="00C87AF8" w:rsidRDefault="00C87AF8" w:rsidP="00C87AF8">
            <w:pPr>
              <w:spacing w:after="120"/>
              <w:jc w:val="center"/>
              <w:rPr>
                <w:ins w:id="4981" w:author="R4-2120772" w:date="2021-11-15T15:14:00Z"/>
                <w:rFonts w:eastAsia="MS Mincho"/>
                <w:sz w:val="18"/>
              </w:rPr>
            </w:pPr>
            <w:ins w:id="4982" w:author="R4-2120772" w:date="2021-11-15T15:14:00Z">
              <w:r>
                <w:rPr>
                  <w:rFonts w:eastAsia="MS Mincho"/>
                  <w:sz w:val="18"/>
                </w:rPr>
                <w:t>-9.40</w:t>
              </w:r>
            </w:ins>
          </w:p>
        </w:tc>
        <w:tc>
          <w:tcPr>
            <w:tcW w:w="740" w:type="dxa"/>
            <w:noWrap/>
            <w:vAlign w:val="center"/>
          </w:tcPr>
          <w:p w:rsidR="00C87AF8" w:rsidRDefault="00C87AF8" w:rsidP="00C87AF8">
            <w:pPr>
              <w:spacing w:after="120"/>
              <w:jc w:val="center"/>
              <w:rPr>
                <w:ins w:id="4983" w:author="R4-2120772" w:date="2021-11-15T15:14:00Z"/>
                <w:rFonts w:eastAsia="MS Mincho"/>
                <w:sz w:val="18"/>
              </w:rPr>
            </w:pPr>
            <w:ins w:id="4984" w:author="R4-2120772" w:date="2021-11-15T15:14:00Z">
              <w:r>
                <w:rPr>
                  <w:rFonts w:eastAsia="MS Mincho"/>
                  <w:sz w:val="18"/>
                </w:rPr>
                <w:t>-7.61</w:t>
              </w:r>
            </w:ins>
          </w:p>
        </w:tc>
        <w:tc>
          <w:tcPr>
            <w:tcW w:w="741" w:type="dxa"/>
            <w:noWrap/>
            <w:vAlign w:val="center"/>
          </w:tcPr>
          <w:p w:rsidR="00C87AF8" w:rsidRDefault="00C87AF8" w:rsidP="00C87AF8">
            <w:pPr>
              <w:spacing w:after="120"/>
              <w:jc w:val="center"/>
              <w:rPr>
                <w:ins w:id="4985" w:author="R4-2120772" w:date="2021-11-15T15:14:00Z"/>
                <w:rFonts w:eastAsia="MS Mincho"/>
                <w:sz w:val="18"/>
              </w:rPr>
            </w:pPr>
            <w:ins w:id="4986" w:author="R4-2120772" w:date="2021-11-15T15:14:00Z">
              <w:r>
                <w:rPr>
                  <w:rFonts w:eastAsia="MS Mincho"/>
                  <w:sz w:val="18"/>
                </w:rPr>
                <w:t>-5.78</w:t>
              </w:r>
            </w:ins>
          </w:p>
        </w:tc>
        <w:tc>
          <w:tcPr>
            <w:tcW w:w="740" w:type="dxa"/>
            <w:noWrap/>
            <w:vAlign w:val="center"/>
          </w:tcPr>
          <w:p w:rsidR="00C87AF8" w:rsidRDefault="00C87AF8" w:rsidP="00C87AF8">
            <w:pPr>
              <w:spacing w:after="120"/>
              <w:jc w:val="center"/>
              <w:rPr>
                <w:ins w:id="4987" w:author="R4-2120772" w:date="2021-11-15T15:14:00Z"/>
                <w:rFonts w:eastAsia="MS Mincho"/>
                <w:sz w:val="18"/>
              </w:rPr>
            </w:pPr>
            <w:ins w:id="4988"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4989" w:author="R4-2120772" w:date="2021-11-15T15:14:00Z"/>
                <w:rFonts w:eastAsia="MS Mincho"/>
                <w:sz w:val="18"/>
              </w:rPr>
            </w:pPr>
            <w:ins w:id="4990"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4991" w:author="R4-2120772" w:date="2021-11-15T15:14:00Z"/>
                <w:rFonts w:eastAsia="MS Mincho"/>
                <w:sz w:val="18"/>
              </w:rPr>
            </w:pPr>
            <w:ins w:id="4992" w:author="R4-2120772" w:date="2021-11-15T15:14:00Z">
              <w:r>
                <w:rPr>
                  <w:rFonts w:eastAsia="MS Mincho"/>
                  <w:sz w:val="18"/>
                </w:rPr>
                <w:t>23.00</w:t>
              </w:r>
            </w:ins>
          </w:p>
        </w:tc>
      </w:tr>
      <w:tr w:rsidR="00C87AF8" w:rsidTr="0087751E">
        <w:trPr>
          <w:trHeight w:val="300"/>
          <w:jc w:val="center"/>
          <w:ins w:id="4993" w:author="R4-2120772" w:date="2021-11-15T15:14:00Z"/>
        </w:trPr>
        <w:tc>
          <w:tcPr>
            <w:tcW w:w="853" w:type="dxa"/>
            <w:vMerge/>
            <w:vAlign w:val="center"/>
          </w:tcPr>
          <w:p w:rsidR="00C87AF8" w:rsidRDefault="00C87AF8" w:rsidP="00C87AF8">
            <w:pPr>
              <w:spacing w:after="120"/>
              <w:jc w:val="center"/>
              <w:rPr>
                <w:ins w:id="4994" w:author="R4-2120772" w:date="2021-11-15T15:14:00Z"/>
                <w:rFonts w:eastAsia="MS Mincho"/>
              </w:rPr>
            </w:pPr>
          </w:p>
        </w:tc>
        <w:tc>
          <w:tcPr>
            <w:tcW w:w="780" w:type="dxa"/>
            <w:noWrap/>
            <w:vAlign w:val="center"/>
          </w:tcPr>
          <w:p w:rsidR="00C87AF8" w:rsidRDefault="00C87AF8" w:rsidP="00C87AF8">
            <w:pPr>
              <w:spacing w:after="120"/>
              <w:jc w:val="center"/>
              <w:rPr>
                <w:ins w:id="4995" w:author="R4-2120772" w:date="2021-11-15T15:14:00Z"/>
                <w:rFonts w:eastAsia="MS Mincho"/>
                <w:sz w:val="14"/>
              </w:rPr>
            </w:pPr>
            <w:ins w:id="4996" w:author="R4-2120772" w:date="2021-11-15T15:14:00Z">
              <w:r>
                <w:rPr>
                  <w:rFonts w:eastAsia="MS Mincho"/>
                  <w:sz w:val="14"/>
                </w:rPr>
                <w:t>CATT</w:t>
              </w:r>
            </w:ins>
          </w:p>
        </w:tc>
        <w:tc>
          <w:tcPr>
            <w:tcW w:w="740" w:type="dxa"/>
            <w:noWrap/>
            <w:vAlign w:val="center"/>
          </w:tcPr>
          <w:p w:rsidR="00C87AF8" w:rsidRDefault="00C87AF8" w:rsidP="00C87AF8">
            <w:pPr>
              <w:spacing w:after="120"/>
              <w:jc w:val="center"/>
              <w:rPr>
                <w:ins w:id="4997" w:author="R4-2120772" w:date="2021-11-15T15:14:00Z"/>
                <w:rFonts w:eastAsia="MS Mincho"/>
                <w:sz w:val="18"/>
              </w:rPr>
            </w:pPr>
            <w:ins w:id="4998" w:author="R4-2120772" w:date="2021-11-15T15:14:00Z">
              <w:r>
                <w:rPr>
                  <w:rFonts w:eastAsia="MS Mincho"/>
                  <w:sz w:val="18"/>
                </w:rPr>
                <w:t>129.72</w:t>
              </w:r>
            </w:ins>
          </w:p>
        </w:tc>
        <w:tc>
          <w:tcPr>
            <w:tcW w:w="740" w:type="dxa"/>
            <w:noWrap/>
            <w:vAlign w:val="center"/>
          </w:tcPr>
          <w:p w:rsidR="00C87AF8" w:rsidRDefault="00C87AF8" w:rsidP="00C87AF8">
            <w:pPr>
              <w:spacing w:after="120"/>
              <w:jc w:val="center"/>
              <w:rPr>
                <w:ins w:id="4999" w:author="R4-2120772" w:date="2021-11-15T15:14:00Z"/>
                <w:rFonts w:eastAsia="MS Mincho"/>
                <w:sz w:val="18"/>
              </w:rPr>
            </w:pPr>
            <w:ins w:id="5000" w:author="R4-2120772" w:date="2021-11-15T15:14:00Z">
              <w:r>
                <w:rPr>
                  <w:rFonts w:eastAsia="MS Mincho"/>
                  <w:sz w:val="18"/>
                </w:rPr>
                <w:t>131.31</w:t>
              </w:r>
            </w:ins>
          </w:p>
        </w:tc>
        <w:tc>
          <w:tcPr>
            <w:tcW w:w="741" w:type="dxa"/>
            <w:noWrap/>
            <w:vAlign w:val="center"/>
          </w:tcPr>
          <w:p w:rsidR="00C87AF8" w:rsidRDefault="00C87AF8" w:rsidP="00C87AF8">
            <w:pPr>
              <w:spacing w:after="120"/>
              <w:jc w:val="center"/>
              <w:rPr>
                <w:ins w:id="5001" w:author="R4-2120772" w:date="2021-11-15T15:14:00Z"/>
                <w:rFonts w:eastAsia="MS Mincho"/>
                <w:sz w:val="18"/>
              </w:rPr>
            </w:pPr>
            <w:ins w:id="5002" w:author="R4-2120772" w:date="2021-11-15T15:14:00Z">
              <w:r>
                <w:rPr>
                  <w:rFonts w:eastAsia="MS Mincho"/>
                  <w:sz w:val="18"/>
                </w:rPr>
                <w:t>132.85</w:t>
              </w:r>
            </w:ins>
          </w:p>
        </w:tc>
        <w:tc>
          <w:tcPr>
            <w:tcW w:w="740" w:type="dxa"/>
            <w:noWrap/>
            <w:vAlign w:val="center"/>
          </w:tcPr>
          <w:p w:rsidR="00C87AF8" w:rsidRDefault="00C87AF8" w:rsidP="00C87AF8">
            <w:pPr>
              <w:spacing w:after="120"/>
              <w:jc w:val="center"/>
              <w:rPr>
                <w:ins w:id="5003" w:author="R4-2120772" w:date="2021-11-15T15:14:00Z"/>
                <w:rFonts w:eastAsia="MS Mincho"/>
                <w:sz w:val="18"/>
              </w:rPr>
            </w:pPr>
            <w:ins w:id="5004" w:author="R4-2120772" w:date="2021-11-15T15:14:00Z">
              <w:r>
                <w:rPr>
                  <w:rFonts w:eastAsia="MS Mincho"/>
                  <w:sz w:val="18"/>
                </w:rPr>
                <w:t>-8.84</w:t>
              </w:r>
            </w:ins>
          </w:p>
        </w:tc>
        <w:tc>
          <w:tcPr>
            <w:tcW w:w="740" w:type="dxa"/>
            <w:noWrap/>
            <w:vAlign w:val="center"/>
          </w:tcPr>
          <w:p w:rsidR="00C87AF8" w:rsidRDefault="00C87AF8" w:rsidP="00C87AF8">
            <w:pPr>
              <w:spacing w:after="120"/>
              <w:jc w:val="center"/>
              <w:rPr>
                <w:ins w:id="5005" w:author="R4-2120772" w:date="2021-11-15T15:14:00Z"/>
                <w:rFonts w:eastAsia="MS Mincho"/>
                <w:sz w:val="18"/>
              </w:rPr>
            </w:pPr>
            <w:ins w:id="5006" w:author="R4-2120772" w:date="2021-11-15T15:14:00Z">
              <w:r>
                <w:rPr>
                  <w:rFonts w:eastAsia="MS Mincho"/>
                  <w:sz w:val="18"/>
                </w:rPr>
                <w:t>-6.97</w:t>
              </w:r>
            </w:ins>
          </w:p>
        </w:tc>
        <w:tc>
          <w:tcPr>
            <w:tcW w:w="741" w:type="dxa"/>
            <w:noWrap/>
            <w:vAlign w:val="center"/>
          </w:tcPr>
          <w:p w:rsidR="00C87AF8" w:rsidRDefault="00C87AF8" w:rsidP="00C87AF8">
            <w:pPr>
              <w:spacing w:after="120"/>
              <w:jc w:val="center"/>
              <w:rPr>
                <w:ins w:id="5007" w:author="R4-2120772" w:date="2021-11-15T15:14:00Z"/>
                <w:rFonts w:eastAsia="MS Mincho"/>
                <w:sz w:val="18"/>
              </w:rPr>
            </w:pPr>
            <w:ins w:id="5008" w:author="R4-2120772" w:date="2021-11-15T15:14:00Z">
              <w:r>
                <w:rPr>
                  <w:rFonts w:eastAsia="MS Mincho"/>
                  <w:sz w:val="18"/>
                </w:rPr>
                <w:t>-5.28</w:t>
              </w:r>
            </w:ins>
          </w:p>
        </w:tc>
        <w:tc>
          <w:tcPr>
            <w:tcW w:w="740" w:type="dxa"/>
            <w:noWrap/>
            <w:vAlign w:val="center"/>
          </w:tcPr>
          <w:p w:rsidR="00C87AF8" w:rsidRDefault="00C87AF8" w:rsidP="00C87AF8">
            <w:pPr>
              <w:spacing w:after="120"/>
              <w:jc w:val="center"/>
              <w:rPr>
                <w:ins w:id="5009" w:author="R4-2120772" w:date="2021-11-15T15:14:00Z"/>
                <w:rFonts w:eastAsia="MS Mincho"/>
                <w:sz w:val="18"/>
              </w:rPr>
            </w:pPr>
            <w:ins w:id="5010" w:author="R4-2120772" w:date="2021-11-15T15:14:00Z">
              <w:r>
                <w:rPr>
                  <w:rFonts w:eastAsia="MS Mincho"/>
                  <w:sz w:val="18"/>
                </w:rPr>
                <w:t>-</w:t>
              </w:r>
            </w:ins>
          </w:p>
        </w:tc>
        <w:tc>
          <w:tcPr>
            <w:tcW w:w="740" w:type="dxa"/>
            <w:noWrap/>
            <w:vAlign w:val="center"/>
          </w:tcPr>
          <w:p w:rsidR="00C87AF8" w:rsidRDefault="00C87AF8" w:rsidP="00C87AF8">
            <w:pPr>
              <w:spacing w:after="120"/>
              <w:jc w:val="center"/>
              <w:rPr>
                <w:ins w:id="5011" w:author="R4-2120772" w:date="2021-11-15T15:14:00Z"/>
                <w:rFonts w:eastAsia="MS Mincho"/>
                <w:sz w:val="18"/>
              </w:rPr>
            </w:pPr>
            <w:ins w:id="5012" w:author="R4-2120772" w:date="2021-11-15T15:14:00Z">
              <w:r>
                <w:rPr>
                  <w:rFonts w:eastAsia="MS Mincho"/>
                  <w:sz w:val="18"/>
                </w:rPr>
                <w:t>-</w:t>
              </w:r>
            </w:ins>
          </w:p>
        </w:tc>
        <w:tc>
          <w:tcPr>
            <w:tcW w:w="741" w:type="dxa"/>
            <w:noWrap/>
            <w:vAlign w:val="center"/>
          </w:tcPr>
          <w:p w:rsidR="00C87AF8" w:rsidRDefault="00C87AF8" w:rsidP="00C87AF8">
            <w:pPr>
              <w:spacing w:after="120"/>
              <w:jc w:val="center"/>
              <w:rPr>
                <w:ins w:id="5013" w:author="R4-2120772" w:date="2021-11-15T15:14:00Z"/>
                <w:rFonts w:eastAsia="MS Mincho"/>
                <w:sz w:val="18"/>
              </w:rPr>
            </w:pPr>
            <w:ins w:id="5014" w:author="R4-2120772" w:date="2021-11-15T15:14:00Z">
              <w:r>
                <w:rPr>
                  <w:rFonts w:eastAsia="MS Mincho"/>
                  <w:sz w:val="18"/>
                </w:rPr>
                <w:t>-</w:t>
              </w:r>
            </w:ins>
          </w:p>
        </w:tc>
      </w:tr>
      <w:tr w:rsidR="00C87AF8" w:rsidTr="0087751E">
        <w:trPr>
          <w:trHeight w:val="300"/>
          <w:jc w:val="center"/>
          <w:ins w:id="5015" w:author="R4-2120772" w:date="2021-11-15T15:14:00Z"/>
        </w:trPr>
        <w:tc>
          <w:tcPr>
            <w:tcW w:w="853" w:type="dxa"/>
            <w:vMerge/>
            <w:vAlign w:val="center"/>
          </w:tcPr>
          <w:p w:rsidR="00C87AF8" w:rsidRDefault="00C87AF8" w:rsidP="00C87AF8">
            <w:pPr>
              <w:spacing w:after="120"/>
              <w:jc w:val="center"/>
              <w:rPr>
                <w:ins w:id="5016" w:author="R4-2120772" w:date="2021-11-15T15:14:00Z"/>
                <w:rFonts w:eastAsia="MS Mincho"/>
              </w:rPr>
            </w:pPr>
          </w:p>
        </w:tc>
        <w:tc>
          <w:tcPr>
            <w:tcW w:w="780" w:type="dxa"/>
            <w:noWrap/>
            <w:vAlign w:val="center"/>
          </w:tcPr>
          <w:p w:rsidR="00C87AF8" w:rsidRDefault="00C87AF8" w:rsidP="00C87AF8">
            <w:pPr>
              <w:spacing w:after="120"/>
              <w:jc w:val="center"/>
              <w:rPr>
                <w:ins w:id="5017" w:author="R4-2120772" w:date="2021-11-15T15:14:00Z"/>
                <w:rFonts w:eastAsia="MS Mincho"/>
                <w:sz w:val="14"/>
              </w:rPr>
            </w:pPr>
            <w:ins w:id="5018" w:author="R4-2120772" w:date="2021-11-15T15:14:00Z">
              <w:r>
                <w:rPr>
                  <w:rFonts w:eastAsia="MS Mincho"/>
                  <w:sz w:val="14"/>
                </w:rPr>
                <w:t>THALES</w:t>
              </w:r>
            </w:ins>
          </w:p>
        </w:tc>
        <w:tc>
          <w:tcPr>
            <w:tcW w:w="740" w:type="dxa"/>
            <w:noWrap/>
            <w:vAlign w:val="center"/>
          </w:tcPr>
          <w:p w:rsidR="00C87AF8" w:rsidRDefault="00C87AF8" w:rsidP="00C87AF8">
            <w:pPr>
              <w:spacing w:after="120"/>
              <w:jc w:val="center"/>
              <w:rPr>
                <w:ins w:id="5019" w:author="R4-2120772" w:date="2021-11-15T15:14:00Z"/>
                <w:rFonts w:eastAsia="MS Mincho"/>
                <w:sz w:val="18"/>
              </w:rPr>
            </w:pPr>
            <w:ins w:id="5020" w:author="R4-2120772" w:date="2021-11-15T15:14:00Z">
              <w:r>
                <w:rPr>
                  <w:rFonts w:eastAsia="MS Mincho"/>
                  <w:sz w:val="18"/>
                </w:rPr>
                <w:t>129.68</w:t>
              </w:r>
            </w:ins>
          </w:p>
        </w:tc>
        <w:tc>
          <w:tcPr>
            <w:tcW w:w="740" w:type="dxa"/>
            <w:noWrap/>
            <w:vAlign w:val="center"/>
          </w:tcPr>
          <w:p w:rsidR="00C87AF8" w:rsidRDefault="00C87AF8" w:rsidP="00C87AF8">
            <w:pPr>
              <w:spacing w:after="120"/>
              <w:jc w:val="center"/>
              <w:rPr>
                <w:ins w:id="5021" w:author="R4-2120772" w:date="2021-11-15T15:14:00Z"/>
                <w:rFonts w:eastAsia="MS Mincho"/>
                <w:sz w:val="18"/>
              </w:rPr>
            </w:pPr>
            <w:ins w:id="5022" w:author="R4-2120772" w:date="2021-11-15T15:14:00Z">
              <w:r>
                <w:rPr>
                  <w:rFonts w:eastAsia="MS Mincho"/>
                  <w:sz w:val="18"/>
                </w:rPr>
                <w:t>131.51</w:t>
              </w:r>
            </w:ins>
          </w:p>
        </w:tc>
        <w:tc>
          <w:tcPr>
            <w:tcW w:w="741" w:type="dxa"/>
            <w:noWrap/>
            <w:vAlign w:val="center"/>
          </w:tcPr>
          <w:p w:rsidR="00C87AF8" w:rsidRDefault="00C87AF8" w:rsidP="00C87AF8">
            <w:pPr>
              <w:spacing w:after="120"/>
              <w:jc w:val="center"/>
              <w:rPr>
                <w:ins w:id="5023" w:author="R4-2120772" w:date="2021-11-15T15:14:00Z"/>
                <w:rFonts w:eastAsia="MS Mincho"/>
                <w:sz w:val="18"/>
              </w:rPr>
            </w:pPr>
            <w:ins w:id="5024" w:author="R4-2120772" w:date="2021-11-15T15:14:00Z">
              <w:r>
                <w:rPr>
                  <w:rFonts w:eastAsia="MS Mincho"/>
                  <w:sz w:val="18"/>
                </w:rPr>
                <w:t>133.28</w:t>
              </w:r>
            </w:ins>
          </w:p>
        </w:tc>
        <w:tc>
          <w:tcPr>
            <w:tcW w:w="740" w:type="dxa"/>
            <w:noWrap/>
            <w:vAlign w:val="center"/>
          </w:tcPr>
          <w:p w:rsidR="00C87AF8" w:rsidRDefault="00C87AF8" w:rsidP="00C87AF8">
            <w:pPr>
              <w:spacing w:after="120"/>
              <w:jc w:val="center"/>
              <w:rPr>
                <w:ins w:id="5025" w:author="R4-2120772" w:date="2021-11-15T15:14:00Z"/>
                <w:rFonts w:eastAsia="MS Mincho"/>
                <w:sz w:val="18"/>
              </w:rPr>
            </w:pPr>
            <w:ins w:id="5026" w:author="R4-2120772" w:date="2021-11-15T15:14:00Z">
              <w:r>
                <w:rPr>
                  <w:rFonts w:eastAsia="MS Mincho"/>
                  <w:sz w:val="18"/>
                </w:rPr>
                <w:t>-9.46</w:t>
              </w:r>
            </w:ins>
          </w:p>
        </w:tc>
        <w:tc>
          <w:tcPr>
            <w:tcW w:w="740" w:type="dxa"/>
            <w:noWrap/>
            <w:vAlign w:val="center"/>
          </w:tcPr>
          <w:p w:rsidR="00C87AF8" w:rsidRDefault="00C87AF8" w:rsidP="00C87AF8">
            <w:pPr>
              <w:spacing w:after="120"/>
              <w:jc w:val="center"/>
              <w:rPr>
                <w:ins w:id="5027" w:author="R4-2120772" w:date="2021-11-15T15:14:00Z"/>
                <w:rFonts w:eastAsia="MS Mincho"/>
                <w:sz w:val="18"/>
              </w:rPr>
            </w:pPr>
            <w:ins w:id="5028" w:author="R4-2120772" w:date="2021-11-15T15:14:00Z">
              <w:r>
                <w:rPr>
                  <w:rFonts w:eastAsia="MS Mincho"/>
                  <w:sz w:val="18"/>
                </w:rPr>
                <w:t>-7.68</w:t>
              </w:r>
            </w:ins>
          </w:p>
        </w:tc>
        <w:tc>
          <w:tcPr>
            <w:tcW w:w="741" w:type="dxa"/>
            <w:noWrap/>
            <w:vAlign w:val="center"/>
          </w:tcPr>
          <w:p w:rsidR="00C87AF8" w:rsidRDefault="00C87AF8" w:rsidP="00C87AF8">
            <w:pPr>
              <w:spacing w:after="120"/>
              <w:jc w:val="center"/>
              <w:rPr>
                <w:ins w:id="5029" w:author="R4-2120772" w:date="2021-11-15T15:14:00Z"/>
                <w:rFonts w:eastAsia="MS Mincho"/>
                <w:sz w:val="18"/>
              </w:rPr>
            </w:pPr>
            <w:ins w:id="5030" w:author="R4-2120772" w:date="2021-11-15T15:14:00Z">
              <w:r>
                <w:rPr>
                  <w:rFonts w:eastAsia="MS Mincho"/>
                  <w:sz w:val="18"/>
                </w:rPr>
                <w:t>-5.75</w:t>
              </w:r>
            </w:ins>
          </w:p>
        </w:tc>
        <w:tc>
          <w:tcPr>
            <w:tcW w:w="740" w:type="dxa"/>
            <w:noWrap/>
            <w:vAlign w:val="center"/>
          </w:tcPr>
          <w:p w:rsidR="00C87AF8" w:rsidRDefault="00C87AF8" w:rsidP="00C87AF8">
            <w:pPr>
              <w:spacing w:after="120"/>
              <w:jc w:val="center"/>
              <w:rPr>
                <w:ins w:id="5031" w:author="R4-2120772" w:date="2021-11-15T15:14:00Z"/>
                <w:rFonts w:eastAsia="MS Mincho"/>
                <w:sz w:val="18"/>
              </w:rPr>
            </w:pPr>
            <w:ins w:id="5032"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5033" w:author="R4-2120772" w:date="2021-11-15T15:14:00Z"/>
                <w:rFonts w:eastAsia="MS Mincho"/>
                <w:sz w:val="18"/>
              </w:rPr>
            </w:pPr>
            <w:ins w:id="5034"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5035" w:author="R4-2120772" w:date="2021-11-15T15:14:00Z"/>
                <w:rFonts w:eastAsia="MS Mincho"/>
                <w:sz w:val="18"/>
              </w:rPr>
            </w:pPr>
            <w:ins w:id="5036" w:author="R4-2120772" w:date="2021-11-15T15:14:00Z">
              <w:r>
                <w:rPr>
                  <w:rFonts w:eastAsia="MS Mincho"/>
                  <w:sz w:val="18"/>
                </w:rPr>
                <w:t>23.00</w:t>
              </w:r>
            </w:ins>
          </w:p>
        </w:tc>
      </w:tr>
      <w:tr w:rsidR="00C87AF8" w:rsidTr="0087751E">
        <w:trPr>
          <w:trHeight w:val="300"/>
          <w:jc w:val="center"/>
          <w:ins w:id="5037" w:author="R4-2120772" w:date="2021-11-15T15:14:00Z"/>
        </w:trPr>
        <w:tc>
          <w:tcPr>
            <w:tcW w:w="853" w:type="dxa"/>
            <w:vMerge/>
            <w:vAlign w:val="center"/>
          </w:tcPr>
          <w:p w:rsidR="00C87AF8" w:rsidRDefault="00C87AF8" w:rsidP="00C87AF8">
            <w:pPr>
              <w:spacing w:after="120"/>
              <w:jc w:val="center"/>
              <w:rPr>
                <w:ins w:id="5038" w:author="R4-2120772" w:date="2021-11-15T15:14:00Z"/>
                <w:rFonts w:eastAsia="MS Mincho"/>
              </w:rPr>
            </w:pPr>
          </w:p>
        </w:tc>
        <w:tc>
          <w:tcPr>
            <w:tcW w:w="780" w:type="dxa"/>
            <w:noWrap/>
            <w:vAlign w:val="center"/>
          </w:tcPr>
          <w:p w:rsidR="00C87AF8" w:rsidRDefault="00C87AF8" w:rsidP="00C87AF8">
            <w:pPr>
              <w:spacing w:after="120"/>
              <w:jc w:val="center"/>
              <w:rPr>
                <w:ins w:id="5039" w:author="R4-2120772" w:date="2021-11-15T15:14:00Z"/>
                <w:rFonts w:eastAsia="MS Mincho"/>
                <w:sz w:val="14"/>
              </w:rPr>
            </w:pPr>
            <w:ins w:id="5040" w:author="R4-2120772" w:date="2021-11-15T15:14:00Z">
              <w:r>
                <w:rPr>
                  <w:rFonts w:eastAsia="MS Mincho"/>
                  <w:sz w:val="14"/>
                </w:rPr>
                <w:t>Huawei</w:t>
              </w:r>
            </w:ins>
          </w:p>
        </w:tc>
        <w:tc>
          <w:tcPr>
            <w:tcW w:w="740" w:type="dxa"/>
            <w:noWrap/>
            <w:vAlign w:val="center"/>
          </w:tcPr>
          <w:p w:rsidR="00C87AF8" w:rsidRDefault="00C87AF8" w:rsidP="00C87AF8">
            <w:pPr>
              <w:spacing w:after="120"/>
              <w:jc w:val="center"/>
              <w:rPr>
                <w:ins w:id="5041" w:author="R4-2120772" w:date="2021-11-15T15:14:00Z"/>
                <w:rFonts w:eastAsia="MS Mincho"/>
                <w:sz w:val="18"/>
              </w:rPr>
            </w:pPr>
            <w:ins w:id="5042" w:author="R4-2120772" w:date="2021-11-15T15:14:00Z">
              <w:r>
                <w:rPr>
                  <w:rFonts w:eastAsia="MS Mincho"/>
                  <w:sz w:val="18"/>
                </w:rPr>
                <w:t>129.48</w:t>
              </w:r>
            </w:ins>
          </w:p>
        </w:tc>
        <w:tc>
          <w:tcPr>
            <w:tcW w:w="740" w:type="dxa"/>
            <w:noWrap/>
            <w:vAlign w:val="center"/>
          </w:tcPr>
          <w:p w:rsidR="00C87AF8" w:rsidRDefault="00C87AF8" w:rsidP="00C87AF8">
            <w:pPr>
              <w:spacing w:after="120"/>
              <w:jc w:val="center"/>
              <w:rPr>
                <w:ins w:id="5043" w:author="R4-2120772" w:date="2021-11-15T15:14:00Z"/>
                <w:rFonts w:eastAsia="MS Mincho"/>
                <w:sz w:val="18"/>
              </w:rPr>
            </w:pPr>
            <w:ins w:id="5044" w:author="R4-2120772" w:date="2021-11-15T15:14:00Z">
              <w:r>
                <w:rPr>
                  <w:rFonts w:eastAsia="MS Mincho"/>
                  <w:sz w:val="18"/>
                </w:rPr>
                <w:t>131.28</w:t>
              </w:r>
            </w:ins>
          </w:p>
        </w:tc>
        <w:tc>
          <w:tcPr>
            <w:tcW w:w="741" w:type="dxa"/>
            <w:noWrap/>
            <w:vAlign w:val="center"/>
          </w:tcPr>
          <w:p w:rsidR="00C87AF8" w:rsidRDefault="00C87AF8" w:rsidP="00C87AF8">
            <w:pPr>
              <w:spacing w:after="120"/>
              <w:jc w:val="center"/>
              <w:rPr>
                <w:ins w:id="5045" w:author="R4-2120772" w:date="2021-11-15T15:14:00Z"/>
                <w:rFonts w:eastAsia="MS Mincho"/>
                <w:sz w:val="18"/>
              </w:rPr>
            </w:pPr>
            <w:ins w:id="5046" w:author="R4-2120772" w:date="2021-11-15T15:14:00Z">
              <w:r>
                <w:rPr>
                  <w:rFonts w:eastAsia="MS Mincho"/>
                  <w:sz w:val="18"/>
                </w:rPr>
                <w:t>133.83</w:t>
              </w:r>
            </w:ins>
          </w:p>
        </w:tc>
        <w:tc>
          <w:tcPr>
            <w:tcW w:w="740" w:type="dxa"/>
            <w:noWrap/>
            <w:vAlign w:val="center"/>
          </w:tcPr>
          <w:p w:rsidR="00C87AF8" w:rsidRDefault="00C87AF8" w:rsidP="00C87AF8">
            <w:pPr>
              <w:spacing w:after="120"/>
              <w:jc w:val="center"/>
              <w:rPr>
                <w:ins w:id="5047" w:author="R4-2120772" w:date="2021-11-15T15:14:00Z"/>
                <w:rFonts w:eastAsia="MS Mincho"/>
                <w:sz w:val="18"/>
              </w:rPr>
            </w:pPr>
            <w:ins w:id="5048" w:author="R4-2120772" w:date="2021-11-15T15:14:00Z">
              <w:r>
                <w:rPr>
                  <w:rFonts w:eastAsia="MS Mincho"/>
                  <w:sz w:val="18"/>
                </w:rPr>
                <w:t>-9.48</w:t>
              </w:r>
            </w:ins>
          </w:p>
        </w:tc>
        <w:tc>
          <w:tcPr>
            <w:tcW w:w="740" w:type="dxa"/>
            <w:noWrap/>
            <w:vAlign w:val="center"/>
          </w:tcPr>
          <w:p w:rsidR="00C87AF8" w:rsidRDefault="00C87AF8" w:rsidP="00C87AF8">
            <w:pPr>
              <w:spacing w:after="120"/>
              <w:jc w:val="center"/>
              <w:rPr>
                <w:ins w:id="5049" w:author="R4-2120772" w:date="2021-11-15T15:14:00Z"/>
                <w:rFonts w:eastAsia="MS Mincho"/>
                <w:sz w:val="18"/>
              </w:rPr>
            </w:pPr>
            <w:ins w:id="5050" w:author="R4-2120772" w:date="2021-11-15T15:14:00Z">
              <w:r>
                <w:rPr>
                  <w:rFonts w:eastAsia="MS Mincho"/>
                  <w:sz w:val="18"/>
                </w:rPr>
                <w:t>-6.85</w:t>
              </w:r>
            </w:ins>
          </w:p>
        </w:tc>
        <w:tc>
          <w:tcPr>
            <w:tcW w:w="741" w:type="dxa"/>
            <w:noWrap/>
            <w:vAlign w:val="center"/>
          </w:tcPr>
          <w:p w:rsidR="00C87AF8" w:rsidRDefault="00C87AF8" w:rsidP="00C87AF8">
            <w:pPr>
              <w:spacing w:after="120"/>
              <w:jc w:val="center"/>
              <w:rPr>
                <w:ins w:id="5051" w:author="R4-2120772" w:date="2021-11-15T15:14:00Z"/>
                <w:rFonts w:eastAsia="MS Mincho"/>
                <w:sz w:val="18"/>
              </w:rPr>
            </w:pPr>
            <w:ins w:id="5052" w:author="R4-2120772" w:date="2021-11-15T15:14:00Z">
              <w:r>
                <w:rPr>
                  <w:rFonts w:eastAsia="MS Mincho"/>
                  <w:sz w:val="18"/>
                </w:rPr>
                <w:t>-5.18</w:t>
              </w:r>
            </w:ins>
          </w:p>
        </w:tc>
        <w:tc>
          <w:tcPr>
            <w:tcW w:w="740" w:type="dxa"/>
            <w:noWrap/>
            <w:vAlign w:val="center"/>
          </w:tcPr>
          <w:p w:rsidR="00C87AF8" w:rsidRDefault="00C87AF8" w:rsidP="00C87AF8">
            <w:pPr>
              <w:spacing w:after="120"/>
              <w:jc w:val="center"/>
              <w:rPr>
                <w:ins w:id="5053" w:author="R4-2120772" w:date="2021-11-15T15:14:00Z"/>
                <w:rFonts w:eastAsia="MS Mincho"/>
                <w:sz w:val="18"/>
              </w:rPr>
            </w:pPr>
            <w:ins w:id="5054"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5055" w:author="R4-2120772" w:date="2021-11-15T15:14:00Z"/>
                <w:rFonts w:eastAsia="MS Mincho"/>
                <w:sz w:val="18"/>
              </w:rPr>
            </w:pPr>
            <w:ins w:id="5056"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5057" w:author="R4-2120772" w:date="2021-11-15T15:14:00Z"/>
                <w:rFonts w:eastAsia="MS Mincho"/>
                <w:sz w:val="18"/>
              </w:rPr>
            </w:pPr>
            <w:ins w:id="5058" w:author="R4-2120772" w:date="2021-11-15T15:14:00Z">
              <w:r>
                <w:rPr>
                  <w:rFonts w:eastAsia="MS Mincho"/>
                  <w:sz w:val="18"/>
                </w:rPr>
                <w:t>23.00</w:t>
              </w:r>
            </w:ins>
          </w:p>
        </w:tc>
      </w:tr>
      <w:tr w:rsidR="00C87AF8" w:rsidTr="0087751E">
        <w:trPr>
          <w:trHeight w:val="300"/>
          <w:jc w:val="center"/>
          <w:ins w:id="5059" w:author="R4-2120772" w:date="2021-11-15T15:14:00Z"/>
        </w:trPr>
        <w:tc>
          <w:tcPr>
            <w:tcW w:w="853" w:type="dxa"/>
            <w:vMerge/>
            <w:vAlign w:val="center"/>
          </w:tcPr>
          <w:p w:rsidR="00C87AF8" w:rsidRDefault="00C87AF8" w:rsidP="00C87AF8">
            <w:pPr>
              <w:spacing w:after="120"/>
              <w:jc w:val="center"/>
              <w:rPr>
                <w:ins w:id="5060" w:author="R4-2120772" w:date="2021-11-15T15:14:00Z"/>
                <w:rFonts w:eastAsia="MS Mincho"/>
              </w:rPr>
            </w:pPr>
          </w:p>
        </w:tc>
        <w:tc>
          <w:tcPr>
            <w:tcW w:w="780" w:type="dxa"/>
            <w:noWrap/>
            <w:vAlign w:val="center"/>
          </w:tcPr>
          <w:p w:rsidR="00C87AF8" w:rsidRDefault="00C87AF8" w:rsidP="00C87AF8">
            <w:pPr>
              <w:spacing w:after="120"/>
              <w:jc w:val="center"/>
              <w:rPr>
                <w:ins w:id="5061" w:author="R4-2120772" w:date="2021-11-15T15:14:00Z"/>
                <w:rFonts w:eastAsia="MS Mincho"/>
                <w:sz w:val="14"/>
              </w:rPr>
            </w:pPr>
            <w:ins w:id="5062" w:author="R4-2120772" w:date="2021-11-15T15:14:00Z">
              <w:r>
                <w:rPr>
                  <w:rFonts w:eastAsia="MS Mincho"/>
                  <w:sz w:val="14"/>
                </w:rPr>
                <w:t>Xiaomi</w:t>
              </w:r>
            </w:ins>
          </w:p>
        </w:tc>
        <w:tc>
          <w:tcPr>
            <w:tcW w:w="740" w:type="dxa"/>
            <w:noWrap/>
            <w:vAlign w:val="center"/>
          </w:tcPr>
          <w:p w:rsidR="00C87AF8" w:rsidRDefault="00C87AF8" w:rsidP="00C87AF8">
            <w:pPr>
              <w:spacing w:after="120"/>
              <w:jc w:val="center"/>
              <w:rPr>
                <w:ins w:id="5063" w:author="R4-2120772" w:date="2021-11-15T15:14:00Z"/>
                <w:rFonts w:eastAsia="MS Mincho"/>
                <w:sz w:val="18"/>
              </w:rPr>
            </w:pPr>
            <w:ins w:id="5064" w:author="R4-2120772" w:date="2021-11-15T15:14:00Z">
              <w:r>
                <w:rPr>
                  <w:rFonts w:eastAsia="MS Mincho"/>
                  <w:sz w:val="18"/>
                </w:rPr>
                <w:t>129.61</w:t>
              </w:r>
            </w:ins>
          </w:p>
        </w:tc>
        <w:tc>
          <w:tcPr>
            <w:tcW w:w="740" w:type="dxa"/>
            <w:noWrap/>
            <w:vAlign w:val="center"/>
          </w:tcPr>
          <w:p w:rsidR="00C87AF8" w:rsidRDefault="00C87AF8" w:rsidP="00C87AF8">
            <w:pPr>
              <w:spacing w:after="120"/>
              <w:jc w:val="center"/>
              <w:rPr>
                <w:ins w:id="5065" w:author="R4-2120772" w:date="2021-11-15T15:14:00Z"/>
                <w:rFonts w:eastAsia="MS Mincho"/>
                <w:sz w:val="18"/>
              </w:rPr>
            </w:pPr>
            <w:ins w:id="5066" w:author="R4-2120772" w:date="2021-11-15T15:14:00Z">
              <w:r>
                <w:rPr>
                  <w:rFonts w:eastAsia="MS Mincho"/>
                  <w:sz w:val="18"/>
                </w:rPr>
                <w:t>131.23</w:t>
              </w:r>
            </w:ins>
          </w:p>
        </w:tc>
        <w:tc>
          <w:tcPr>
            <w:tcW w:w="741" w:type="dxa"/>
            <w:noWrap/>
            <w:vAlign w:val="center"/>
          </w:tcPr>
          <w:p w:rsidR="00C87AF8" w:rsidRDefault="00C87AF8" w:rsidP="00C87AF8">
            <w:pPr>
              <w:spacing w:after="120"/>
              <w:jc w:val="center"/>
              <w:rPr>
                <w:ins w:id="5067" w:author="R4-2120772" w:date="2021-11-15T15:14:00Z"/>
                <w:rFonts w:eastAsia="MS Mincho"/>
                <w:sz w:val="18"/>
              </w:rPr>
            </w:pPr>
            <w:ins w:id="5068" w:author="R4-2120772" w:date="2021-11-15T15:14:00Z">
              <w:r>
                <w:rPr>
                  <w:rFonts w:eastAsia="MS Mincho"/>
                  <w:sz w:val="18"/>
                </w:rPr>
                <w:t>132.93</w:t>
              </w:r>
            </w:ins>
          </w:p>
        </w:tc>
        <w:tc>
          <w:tcPr>
            <w:tcW w:w="740" w:type="dxa"/>
            <w:noWrap/>
            <w:vAlign w:val="center"/>
          </w:tcPr>
          <w:p w:rsidR="00C87AF8" w:rsidRDefault="00C87AF8" w:rsidP="00C87AF8">
            <w:pPr>
              <w:spacing w:after="120"/>
              <w:jc w:val="center"/>
              <w:rPr>
                <w:ins w:id="5069" w:author="R4-2120772" w:date="2021-11-15T15:14:00Z"/>
                <w:rFonts w:eastAsia="MS Mincho"/>
                <w:sz w:val="18"/>
              </w:rPr>
            </w:pPr>
            <w:ins w:id="5070" w:author="R4-2120772" w:date="2021-11-15T15:14:00Z">
              <w:r>
                <w:rPr>
                  <w:rFonts w:eastAsia="MS Mincho"/>
                  <w:sz w:val="18"/>
                </w:rPr>
                <w:t>-7.97</w:t>
              </w:r>
            </w:ins>
          </w:p>
        </w:tc>
        <w:tc>
          <w:tcPr>
            <w:tcW w:w="740" w:type="dxa"/>
            <w:noWrap/>
            <w:vAlign w:val="center"/>
          </w:tcPr>
          <w:p w:rsidR="00C87AF8" w:rsidRDefault="00C87AF8" w:rsidP="00C87AF8">
            <w:pPr>
              <w:spacing w:after="120"/>
              <w:jc w:val="center"/>
              <w:rPr>
                <w:ins w:id="5071" w:author="R4-2120772" w:date="2021-11-15T15:14:00Z"/>
                <w:rFonts w:eastAsia="MS Mincho"/>
                <w:sz w:val="18"/>
              </w:rPr>
            </w:pPr>
            <w:ins w:id="5072" w:author="R4-2120772" w:date="2021-11-15T15:14:00Z">
              <w:r>
                <w:rPr>
                  <w:rFonts w:eastAsia="MS Mincho"/>
                  <w:sz w:val="18"/>
                </w:rPr>
                <w:t>-6.09</w:t>
              </w:r>
            </w:ins>
          </w:p>
        </w:tc>
        <w:tc>
          <w:tcPr>
            <w:tcW w:w="741" w:type="dxa"/>
            <w:noWrap/>
            <w:vAlign w:val="center"/>
          </w:tcPr>
          <w:p w:rsidR="00C87AF8" w:rsidRDefault="00C87AF8" w:rsidP="00C87AF8">
            <w:pPr>
              <w:spacing w:after="120"/>
              <w:jc w:val="center"/>
              <w:rPr>
                <w:ins w:id="5073" w:author="R4-2120772" w:date="2021-11-15T15:14:00Z"/>
                <w:rFonts w:eastAsia="MS Mincho"/>
                <w:sz w:val="18"/>
              </w:rPr>
            </w:pPr>
            <w:ins w:id="5074" w:author="R4-2120772" w:date="2021-11-15T15:14:00Z">
              <w:r>
                <w:rPr>
                  <w:rFonts w:eastAsia="MS Mincho"/>
                  <w:sz w:val="18"/>
                </w:rPr>
                <w:t>-4.20</w:t>
              </w:r>
            </w:ins>
          </w:p>
        </w:tc>
        <w:tc>
          <w:tcPr>
            <w:tcW w:w="740" w:type="dxa"/>
            <w:noWrap/>
            <w:vAlign w:val="center"/>
          </w:tcPr>
          <w:p w:rsidR="00C87AF8" w:rsidRDefault="00C87AF8" w:rsidP="00C87AF8">
            <w:pPr>
              <w:spacing w:after="120"/>
              <w:jc w:val="center"/>
              <w:rPr>
                <w:ins w:id="5075" w:author="R4-2120772" w:date="2021-11-15T15:14:00Z"/>
                <w:rFonts w:eastAsia="MS Mincho"/>
                <w:sz w:val="18"/>
              </w:rPr>
            </w:pPr>
            <w:ins w:id="5076"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5077" w:author="R4-2120772" w:date="2021-11-15T15:14:00Z"/>
                <w:rFonts w:eastAsia="MS Mincho"/>
                <w:sz w:val="18"/>
              </w:rPr>
            </w:pPr>
            <w:ins w:id="5078"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5079" w:author="R4-2120772" w:date="2021-11-15T15:14:00Z"/>
                <w:rFonts w:eastAsia="MS Mincho"/>
                <w:sz w:val="18"/>
              </w:rPr>
            </w:pPr>
            <w:ins w:id="5080" w:author="R4-2120772" w:date="2021-11-15T15:14:00Z">
              <w:r>
                <w:rPr>
                  <w:rFonts w:eastAsia="MS Mincho"/>
                  <w:sz w:val="18"/>
                </w:rPr>
                <w:t>23.00</w:t>
              </w:r>
            </w:ins>
          </w:p>
        </w:tc>
      </w:tr>
      <w:tr w:rsidR="00C87AF8" w:rsidTr="0087751E">
        <w:trPr>
          <w:trHeight w:val="300"/>
          <w:jc w:val="center"/>
          <w:ins w:id="5081" w:author="R4-2120772" w:date="2021-11-15T15:14:00Z"/>
        </w:trPr>
        <w:tc>
          <w:tcPr>
            <w:tcW w:w="853" w:type="dxa"/>
            <w:vMerge/>
            <w:vAlign w:val="center"/>
          </w:tcPr>
          <w:p w:rsidR="00C87AF8" w:rsidRDefault="00C87AF8" w:rsidP="00C87AF8">
            <w:pPr>
              <w:spacing w:after="120"/>
              <w:jc w:val="center"/>
              <w:rPr>
                <w:ins w:id="5082" w:author="R4-2120772" w:date="2021-11-15T15:14:00Z"/>
                <w:rFonts w:eastAsia="MS Mincho"/>
              </w:rPr>
            </w:pPr>
          </w:p>
        </w:tc>
        <w:tc>
          <w:tcPr>
            <w:tcW w:w="780" w:type="dxa"/>
            <w:noWrap/>
            <w:vAlign w:val="center"/>
          </w:tcPr>
          <w:p w:rsidR="00C87AF8" w:rsidRDefault="00C87AF8" w:rsidP="00C87AF8">
            <w:pPr>
              <w:spacing w:after="120"/>
              <w:jc w:val="center"/>
              <w:rPr>
                <w:ins w:id="5083" w:author="R4-2120772" w:date="2021-11-15T15:14:00Z"/>
                <w:rFonts w:eastAsia="MS Mincho"/>
                <w:sz w:val="14"/>
              </w:rPr>
            </w:pPr>
            <w:ins w:id="5084" w:author="R4-2120772" w:date="2021-11-15T15:14:00Z">
              <w:r>
                <w:rPr>
                  <w:rFonts w:eastAsia="MS Mincho"/>
                  <w:sz w:val="14"/>
                </w:rPr>
                <w:t>ZTE</w:t>
              </w:r>
            </w:ins>
          </w:p>
        </w:tc>
        <w:tc>
          <w:tcPr>
            <w:tcW w:w="740" w:type="dxa"/>
            <w:noWrap/>
            <w:vAlign w:val="center"/>
          </w:tcPr>
          <w:p w:rsidR="00C87AF8" w:rsidRDefault="00C87AF8" w:rsidP="00C87AF8">
            <w:pPr>
              <w:spacing w:after="120"/>
              <w:jc w:val="center"/>
              <w:rPr>
                <w:ins w:id="5085" w:author="R4-2120772" w:date="2021-11-15T15:14:00Z"/>
                <w:rFonts w:eastAsia="MS Mincho"/>
                <w:sz w:val="18"/>
              </w:rPr>
            </w:pPr>
            <w:ins w:id="5086" w:author="R4-2120772" w:date="2021-11-15T15:14:00Z">
              <w:r>
                <w:rPr>
                  <w:rFonts w:eastAsia="MS Mincho"/>
                  <w:sz w:val="18"/>
                </w:rPr>
                <w:t>129.60</w:t>
              </w:r>
            </w:ins>
          </w:p>
        </w:tc>
        <w:tc>
          <w:tcPr>
            <w:tcW w:w="740" w:type="dxa"/>
            <w:noWrap/>
            <w:vAlign w:val="center"/>
          </w:tcPr>
          <w:p w:rsidR="00C87AF8" w:rsidRDefault="00C87AF8" w:rsidP="00C87AF8">
            <w:pPr>
              <w:spacing w:after="120"/>
              <w:jc w:val="center"/>
              <w:rPr>
                <w:ins w:id="5087" w:author="R4-2120772" w:date="2021-11-15T15:14:00Z"/>
                <w:rFonts w:eastAsia="MS Mincho"/>
                <w:sz w:val="18"/>
              </w:rPr>
            </w:pPr>
            <w:ins w:id="5088" w:author="R4-2120772" w:date="2021-11-15T15:14:00Z">
              <w:r>
                <w:rPr>
                  <w:rFonts w:eastAsia="MS Mincho"/>
                  <w:sz w:val="18"/>
                </w:rPr>
                <w:t>131.38</w:t>
              </w:r>
            </w:ins>
          </w:p>
        </w:tc>
        <w:tc>
          <w:tcPr>
            <w:tcW w:w="741" w:type="dxa"/>
            <w:noWrap/>
            <w:vAlign w:val="center"/>
          </w:tcPr>
          <w:p w:rsidR="00C87AF8" w:rsidRDefault="00C87AF8" w:rsidP="00C87AF8">
            <w:pPr>
              <w:spacing w:after="120"/>
              <w:jc w:val="center"/>
              <w:rPr>
                <w:ins w:id="5089" w:author="R4-2120772" w:date="2021-11-15T15:14:00Z"/>
                <w:rFonts w:eastAsia="MS Mincho"/>
                <w:sz w:val="18"/>
              </w:rPr>
            </w:pPr>
            <w:ins w:id="5090" w:author="R4-2120772" w:date="2021-11-15T15:14:00Z">
              <w:r>
                <w:rPr>
                  <w:rFonts w:eastAsia="MS Mincho"/>
                  <w:sz w:val="18"/>
                </w:rPr>
                <w:t>133.25</w:t>
              </w:r>
            </w:ins>
          </w:p>
        </w:tc>
        <w:tc>
          <w:tcPr>
            <w:tcW w:w="740" w:type="dxa"/>
            <w:noWrap/>
            <w:vAlign w:val="center"/>
          </w:tcPr>
          <w:p w:rsidR="00C87AF8" w:rsidRDefault="00C87AF8" w:rsidP="00C87AF8">
            <w:pPr>
              <w:spacing w:after="120"/>
              <w:jc w:val="center"/>
              <w:rPr>
                <w:ins w:id="5091" w:author="R4-2120772" w:date="2021-11-15T15:14:00Z"/>
                <w:rFonts w:eastAsia="MS Mincho"/>
                <w:sz w:val="18"/>
              </w:rPr>
            </w:pPr>
            <w:ins w:id="5092" w:author="R4-2120772" w:date="2021-11-15T15:14:00Z">
              <w:r>
                <w:rPr>
                  <w:rFonts w:eastAsia="MS Mincho"/>
                  <w:sz w:val="18"/>
                </w:rPr>
                <w:t>-9.27</w:t>
              </w:r>
            </w:ins>
          </w:p>
        </w:tc>
        <w:tc>
          <w:tcPr>
            <w:tcW w:w="740" w:type="dxa"/>
            <w:noWrap/>
            <w:vAlign w:val="center"/>
          </w:tcPr>
          <w:p w:rsidR="00C87AF8" w:rsidRDefault="00C87AF8" w:rsidP="00C87AF8">
            <w:pPr>
              <w:spacing w:after="120"/>
              <w:jc w:val="center"/>
              <w:rPr>
                <w:ins w:id="5093" w:author="R4-2120772" w:date="2021-11-15T15:14:00Z"/>
                <w:rFonts w:eastAsia="MS Mincho"/>
                <w:sz w:val="18"/>
              </w:rPr>
            </w:pPr>
            <w:ins w:id="5094" w:author="R4-2120772" w:date="2021-11-15T15:14:00Z">
              <w:r>
                <w:rPr>
                  <w:rFonts w:eastAsia="MS Mincho"/>
                  <w:sz w:val="18"/>
                </w:rPr>
                <w:t>-7.32</w:t>
              </w:r>
            </w:ins>
          </w:p>
        </w:tc>
        <w:tc>
          <w:tcPr>
            <w:tcW w:w="741" w:type="dxa"/>
            <w:noWrap/>
            <w:vAlign w:val="center"/>
          </w:tcPr>
          <w:p w:rsidR="00C87AF8" w:rsidRDefault="00C87AF8" w:rsidP="00C87AF8">
            <w:pPr>
              <w:spacing w:after="120"/>
              <w:jc w:val="center"/>
              <w:rPr>
                <w:ins w:id="5095" w:author="R4-2120772" w:date="2021-11-15T15:14:00Z"/>
                <w:rFonts w:eastAsia="MS Mincho"/>
                <w:sz w:val="18"/>
              </w:rPr>
            </w:pPr>
            <w:ins w:id="5096" w:author="R4-2120772" w:date="2021-11-15T15:14:00Z">
              <w:r>
                <w:rPr>
                  <w:rFonts w:eastAsia="MS Mincho"/>
                  <w:sz w:val="18"/>
                </w:rPr>
                <w:t>-5.63</w:t>
              </w:r>
            </w:ins>
          </w:p>
        </w:tc>
        <w:tc>
          <w:tcPr>
            <w:tcW w:w="740" w:type="dxa"/>
            <w:noWrap/>
            <w:vAlign w:val="center"/>
          </w:tcPr>
          <w:p w:rsidR="00C87AF8" w:rsidRDefault="00C87AF8" w:rsidP="00C87AF8">
            <w:pPr>
              <w:spacing w:after="120"/>
              <w:jc w:val="center"/>
              <w:rPr>
                <w:ins w:id="5097" w:author="R4-2120772" w:date="2021-11-15T15:14:00Z"/>
                <w:rFonts w:eastAsia="MS Mincho"/>
                <w:sz w:val="18"/>
              </w:rPr>
            </w:pPr>
            <w:ins w:id="5098"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5099" w:author="R4-2120772" w:date="2021-11-15T15:14:00Z"/>
                <w:rFonts w:eastAsia="MS Mincho"/>
                <w:sz w:val="18"/>
              </w:rPr>
            </w:pPr>
            <w:ins w:id="5100"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5101" w:author="R4-2120772" w:date="2021-11-15T15:14:00Z"/>
                <w:rFonts w:eastAsia="MS Mincho"/>
                <w:sz w:val="18"/>
              </w:rPr>
            </w:pPr>
            <w:ins w:id="5102" w:author="R4-2120772" w:date="2021-11-15T15:14:00Z">
              <w:r>
                <w:rPr>
                  <w:rFonts w:eastAsia="MS Mincho"/>
                  <w:sz w:val="18"/>
                </w:rPr>
                <w:t>23.00</w:t>
              </w:r>
            </w:ins>
          </w:p>
        </w:tc>
      </w:tr>
      <w:tr w:rsidR="00C87AF8" w:rsidTr="0087751E">
        <w:trPr>
          <w:trHeight w:val="300"/>
          <w:jc w:val="center"/>
          <w:ins w:id="5103" w:author="R4-2120772" w:date="2021-11-15T15:14:00Z"/>
        </w:trPr>
        <w:tc>
          <w:tcPr>
            <w:tcW w:w="853" w:type="dxa"/>
            <w:vMerge/>
            <w:vAlign w:val="center"/>
          </w:tcPr>
          <w:p w:rsidR="00C87AF8" w:rsidRDefault="00C87AF8" w:rsidP="00C87AF8">
            <w:pPr>
              <w:spacing w:after="120"/>
              <w:jc w:val="center"/>
              <w:rPr>
                <w:ins w:id="5104" w:author="R4-2120772" w:date="2021-11-15T15:14:00Z"/>
                <w:rFonts w:eastAsia="MS Mincho"/>
              </w:rPr>
            </w:pPr>
          </w:p>
        </w:tc>
        <w:tc>
          <w:tcPr>
            <w:tcW w:w="780" w:type="dxa"/>
            <w:noWrap/>
            <w:vAlign w:val="center"/>
          </w:tcPr>
          <w:p w:rsidR="00C87AF8" w:rsidRDefault="00C87AF8" w:rsidP="00C87AF8">
            <w:pPr>
              <w:spacing w:after="120"/>
              <w:jc w:val="center"/>
              <w:rPr>
                <w:ins w:id="5105" w:author="R4-2120772" w:date="2021-11-15T15:14:00Z"/>
                <w:rFonts w:eastAsia="MS Mincho"/>
                <w:sz w:val="14"/>
              </w:rPr>
            </w:pPr>
            <w:ins w:id="5106" w:author="R4-2120772" w:date="2021-11-15T15:14:00Z">
              <w:r>
                <w:rPr>
                  <w:rFonts w:eastAsia="MS Mincho"/>
                  <w:sz w:val="14"/>
                </w:rPr>
                <w:t>Ericsson</w:t>
              </w:r>
            </w:ins>
          </w:p>
        </w:tc>
        <w:tc>
          <w:tcPr>
            <w:tcW w:w="740" w:type="dxa"/>
            <w:noWrap/>
            <w:vAlign w:val="center"/>
          </w:tcPr>
          <w:p w:rsidR="00C87AF8" w:rsidRDefault="00C87AF8" w:rsidP="00C87AF8">
            <w:pPr>
              <w:spacing w:after="120"/>
              <w:jc w:val="center"/>
              <w:rPr>
                <w:ins w:id="5107" w:author="R4-2120772" w:date="2021-11-15T15:14:00Z"/>
                <w:rFonts w:eastAsia="MS Mincho"/>
                <w:sz w:val="18"/>
              </w:rPr>
            </w:pPr>
            <w:ins w:id="5108" w:author="R4-2120772" w:date="2021-11-15T15:14:00Z">
              <w:r>
                <w:rPr>
                  <w:rFonts w:eastAsia="MS Mincho"/>
                  <w:sz w:val="18"/>
                </w:rPr>
                <w:t>-</w:t>
              </w:r>
            </w:ins>
          </w:p>
        </w:tc>
        <w:tc>
          <w:tcPr>
            <w:tcW w:w="740" w:type="dxa"/>
            <w:noWrap/>
            <w:vAlign w:val="center"/>
          </w:tcPr>
          <w:p w:rsidR="00C87AF8" w:rsidRDefault="00C87AF8" w:rsidP="00C87AF8">
            <w:pPr>
              <w:spacing w:after="120"/>
              <w:jc w:val="center"/>
              <w:rPr>
                <w:ins w:id="5109" w:author="R4-2120772" w:date="2021-11-15T15:14:00Z"/>
                <w:rFonts w:eastAsia="MS Mincho"/>
                <w:sz w:val="18"/>
              </w:rPr>
            </w:pPr>
            <w:ins w:id="5110" w:author="R4-2120772" w:date="2021-11-15T15:14:00Z">
              <w:r>
                <w:rPr>
                  <w:rFonts w:eastAsia="MS Mincho"/>
                  <w:sz w:val="18"/>
                </w:rPr>
                <w:t>-</w:t>
              </w:r>
            </w:ins>
          </w:p>
        </w:tc>
        <w:tc>
          <w:tcPr>
            <w:tcW w:w="741" w:type="dxa"/>
            <w:noWrap/>
            <w:vAlign w:val="center"/>
          </w:tcPr>
          <w:p w:rsidR="00C87AF8" w:rsidRDefault="00C87AF8" w:rsidP="00C87AF8">
            <w:pPr>
              <w:spacing w:after="120"/>
              <w:jc w:val="center"/>
              <w:rPr>
                <w:ins w:id="5111" w:author="R4-2120772" w:date="2021-11-15T15:14:00Z"/>
                <w:rFonts w:eastAsia="MS Mincho"/>
                <w:sz w:val="18"/>
              </w:rPr>
            </w:pPr>
            <w:ins w:id="5112" w:author="R4-2120772" w:date="2021-11-15T15:14:00Z">
              <w:r>
                <w:rPr>
                  <w:rFonts w:eastAsia="MS Mincho"/>
                  <w:sz w:val="18"/>
                </w:rPr>
                <w:t>-</w:t>
              </w:r>
            </w:ins>
          </w:p>
        </w:tc>
        <w:tc>
          <w:tcPr>
            <w:tcW w:w="740" w:type="dxa"/>
            <w:noWrap/>
            <w:vAlign w:val="center"/>
          </w:tcPr>
          <w:p w:rsidR="00C87AF8" w:rsidRDefault="00C87AF8" w:rsidP="00C87AF8">
            <w:pPr>
              <w:spacing w:after="120"/>
              <w:jc w:val="center"/>
              <w:rPr>
                <w:ins w:id="5113" w:author="R4-2120772" w:date="2021-11-15T15:14:00Z"/>
                <w:rFonts w:eastAsia="MS Mincho"/>
                <w:sz w:val="18"/>
              </w:rPr>
            </w:pPr>
            <w:ins w:id="5114" w:author="R4-2120772" w:date="2021-11-15T15:14:00Z">
              <w:r>
                <w:rPr>
                  <w:rFonts w:eastAsia="MS Mincho"/>
                  <w:sz w:val="18"/>
                </w:rPr>
                <w:t>-19.05</w:t>
              </w:r>
            </w:ins>
          </w:p>
        </w:tc>
        <w:tc>
          <w:tcPr>
            <w:tcW w:w="740" w:type="dxa"/>
            <w:noWrap/>
            <w:vAlign w:val="center"/>
          </w:tcPr>
          <w:p w:rsidR="00C87AF8" w:rsidRDefault="00C87AF8" w:rsidP="00C87AF8">
            <w:pPr>
              <w:spacing w:after="120"/>
              <w:jc w:val="center"/>
              <w:rPr>
                <w:ins w:id="5115" w:author="R4-2120772" w:date="2021-11-15T15:14:00Z"/>
                <w:rFonts w:eastAsia="MS Mincho"/>
                <w:sz w:val="18"/>
              </w:rPr>
            </w:pPr>
            <w:ins w:id="5116" w:author="R4-2120772" w:date="2021-11-15T15:14:00Z">
              <w:r>
                <w:rPr>
                  <w:rFonts w:eastAsia="MS Mincho"/>
                  <w:sz w:val="18"/>
                </w:rPr>
                <w:t>-13.42</w:t>
              </w:r>
            </w:ins>
          </w:p>
        </w:tc>
        <w:tc>
          <w:tcPr>
            <w:tcW w:w="741" w:type="dxa"/>
            <w:noWrap/>
            <w:vAlign w:val="center"/>
          </w:tcPr>
          <w:p w:rsidR="00C87AF8" w:rsidRDefault="00C87AF8" w:rsidP="00C87AF8">
            <w:pPr>
              <w:spacing w:after="120"/>
              <w:jc w:val="center"/>
              <w:rPr>
                <w:ins w:id="5117" w:author="R4-2120772" w:date="2021-11-15T15:14:00Z"/>
                <w:rFonts w:eastAsia="MS Mincho"/>
                <w:sz w:val="18"/>
              </w:rPr>
            </w:pPr>
            <w:ins w:id="5118" w:author="R4-2120772" w:date="2021-11-15T15:14:00Z">
              <w:r>
                <w:rPr>
                  <w:rFonts w:eastAsia="MS Mincho"/>
                  <w:sz w:val="18"/>
                </w:rPr>
                <w:t>-9.84</w:t>
              </w:r>
            </w:ins>
          </w:p>
        </w:tc>
        <w:tc>
          <w:tcPr>
            <w:tcW w:w="740" w:type="dxa"/>
            <w:noWrap/>
            <w:vAlign w:val="center"/>
          </w:tcPr>
          <w:p w:rsidR="00C87AF8" w:rsidRDefault="00C87AF8" w:rsidP="00C87AF8">
            <w:pPr>
              <w:spacing w:after="120"/>
              <w:jc w:val="center"/>
              <w:rPr>
                <w:ins w:id="5119" w:author="R4-2120772" w:date="2021-11-15T15:14:00Z"/>
                <w:rFonts w:eastAsia="MS Mincho"/>
                <w:sz w:val="18"/>
              </w:rPr>
            </w:pPr>
            <w:ins w:id="5120" w:author="R4-2120772" w:date="2021-11-15T15:14:00Z">
              <w:r>
                <w:rPr>
                  <w:rFonts w:eastAsia="MS Mincho"/>
                  <w:sz w:val="18"/>
                </w:rPr>
                <w:t>-</w:t>
              </w:r>
            </w:ins>
          </w:p>
        </w:tc>
        <w:tc>
          <w:tcPr>
            <w:tcW w:w="740" w:type="dxa"/>
            <w:noWrap/>
            <w:vAlign w:val="center"/>
          </w:tcPr>
          <w:p w:rsidR="00C87AF8" w:rsidRDefault="00C87AF8" w:rsidP="00C87AF8">
            <w:pPr>
              <w:spacing w:after="120"/>
              <w:jc w:val="center"/>
              <w:rPr>
                <w:ins w:id="5121" w:author="R4-2120772" w:date="2021-11-15T15:14:00Z"/>
                <w:rFonts w:eastAsia="MS Mincho"/>
                <w:sz w:val="18"/>
              </w:rPr>
            </w:pPr>
            <w:ins w:id="5122" w:author="R4-2120772" w:date="2021-11-15T15:14:00Z">
              <w:r>
                <w:rPr>
                  <w:rFonts w:eastAsia="MS Mincho"/>
                  <w:sz w:val="18"/>
                </w:rPr>
                <w:t>-</w:t>
              </w:r>
            </w:ins>
          </w:p>
        </w:tc>
        <w:tc>
          <w:tcPr>
            <w:tcW w:w="741" w:type="dxa"/>
            <w:noWrap/>
            <w:vAlign w:val="center"/>
          </w:tcPr>
          <w:p w:rsidR="00C87AF8" w:rsidRDefault="00C87AF8" w:rsidP="00C87AF8">
            <w:pPr>
              <w:spacing w:after="120"/>
              <w:jc w:val="center"/>
              <w:rPr>
                <w:ins w:id="5123" w:author="R4-2120772" w:date="2021-11-15T15:14:00Z"/>
                <w:rFonts w:eastAsia="MS Mincho"/>
                <w:sz w:val="18"/>
              </w:rPr>
            </w:pPr>
            <w:ins w:id="5124" w:author="R4-2120772" w:date="2021-11-15T15:14:00Z">
              <w:r>
                <w:rPr>
                  <w:rFonts w:eastAsia="MS Mincho"/>
                  <w:sz w:val="18"/>
                </w:rPr>
                <w:t>-</w:t>
              </w:r>
            </w:ins>
          </w:p>
        </w:tc>
      </w:tr>
      <w:tr w:rsidR="00C87AF8" w:rsidTr="0087751E">
        <w:trPr>
          <w:trHeight w:val="300"/>
          <w:jc w:val="center"/>
          <w:ins w:id="5125" w:author="R4-2120772" w:date="2021-11-15T15:14:00Z"/>
        </w:trPr>
        <w:tc>
          <w:tcPr>
            <w:tcW w:w="853" w:type="dxa"/>
            <w:vMerge/>
            <w:vAlign w:val="center"/>
          </w:tcPr>
          <w:p w:rsidR="00C87AF8" w:rsidRDefault="00C87AF8" w:rsidP="00C87AF8">
            <w:pPr>
              <w:spacing w:after="120"/>
              <w:jc w:val="center"/>
              <w:rPr>
                <w:ins w:id="5126" w:author="R4-2120772" w:date="2021-11-15T15:14:00Z"/>
                <w:rFonts w:eastAsia="MS Mincho"/>
              </w:rPr>
            </w:pPr>
          </w:p>
        </w:tc>
        <w:tc>
          <w:tcPr>
            <w:tcW w:w="780" w:type="dxa"/>
            <w:noWrap/>
            <w:vAlign w:val="center"/>
          </w:tcPr>
          <w:p w:rsidR="00C87AF8" w:rsidRDefault="00C87AF8" w:rsidP="00C87AF8">
            <w:pPr>
              <w:spacing w:after="120"/>
              <w:jc w:val="center"/>
              <w:rPr>
                <w:ins w:id="5127" w:author="R4-2120772" w:date="2021-11-15T15:14:00Z"/>
                <w:rFonts w:eastAsia="MS Mincho"/>
                <w:sz w:val="14"/>
              </w:rPr>
            </w:pPr>
            <w:ins w:id="5128" w:author="R4-2120772" w:date="2021-11-15T15:14:00Z">
              <w:r>
                <w:rPr>
                  <w:rFonts w:eastAsia="MS Mincho"/>
                  <w:sz w:val="14"/>
                </w:rPr>
                <w:t>FhG</w:t>
              </w:r>
            </w:ins>
          </w:p>
        </w:tc>
        <w:tc>
          <w:tcPr>
            <w:tcW w:w="740" w:type="dxa"/>
            <w:noWrap/>
            <w:vAlign w:val="center"/>
          </w:tcPr>
          <w:p w:rsidR="00C87AF8" w:rsidRDefault="00C87AF8" w:rsidP="00C87AF8">
            <w:pPr>
              <w:spacing w:after="120"/>
              <w:jc w:val="center"/>
              <w:rPr>
                <w:ins w:id="5129" w:author="R4-2120772" w:date="2021-11-15T15:14:00Z"/>
                <w:rFonts w:eastAsia="MS Mincho"/>
                <w:sz w:val="18"/>
              </w:rPr>
            </w:pPr>
            <w:ins w:id="5130" w:author="R4-2120772" w:date="2021-11-15T15:14:00Z">
              <w:r>
                <w:rPr>
                  <w:rFonts w:eastAsia="MS Mincho"/>
                  <w:sz w:val="18"/>
                </w:rPr>
                <w:t>129.68</w:t>
              </w:r>
            </w:ins>
          </w:p>
        </w:tc>
        <w:tc>
          <w:tcPr>
            <w:tcW w:w="740" w:type="dxa"/>
            <w:noWrap/>
            <w:vAlign w:val="center"/>
          </w:tcPr>
          <w:p w:rsidR="00C87AF8" w:rsidRDefault="00C87AF8" w:rsidP="00C87AF8">
            <w:pPr>
              <w:spacing w:after="120"/>
              <w:jc w:val="center"/>
              <w:rPr>
                <w:ins w:id="5131" w:author="R4-2120772" w:date="2021-11-15T15:14:00Z"/>
                <w:rFonts w:eastAsia="MS Mincho"/>
                <w:sz w:val="18"/>
              </w:rPr>
            </w:pPr>
            <w:ins w:id="5132" w:author="R4-2120772" w:date="2021-11-15T15:14:00Z">
              <w:r>
                <w:rPr>
                  <w:rFonts w:eastAsia="MS Mincho"/>
                  <w:sz w:val="18"/>
                </w:rPr>
                <w:t>131.28</w:t>
              </w:r>
            </w:ins>
          </w:p>
        </w:tc>
        <w:tc>
          <w:tcPr>
            <w:tcW w:w="741" w:type="dxa"/>
            <w:noWrap/>
            <w:vAlign w:val="center"/>
          </w:tcPr>
          <w:p w:rsidR="00C87AF8" w:rsidRDefault="00C87AF8" w:rsidP="00C87AF8">
            <w:pPr>
              <w:spacing w:after="120"/>
              <w:jc w:val="center"/>
              <w:rPr>
                <w:ins w:id="5133" w:author="R4-2120772" w:date="2021-11-15T15:14:00Z"/>
                <w:rFonts w:eastAsia="MS Mincho"/>
                <w:sz w:val="18"/>
              </w:rPr>
            </w:pPr>
            <w:ins w:id="5134" w:author="R4-2120772" w:date="2021-11-15T15:14:00Z">
              <w:r>
                <w:rPr>
                  <w:rFonts w:eastAsia="MS Mincho"/>
                  <w:sz w:val="18"/>
                </w:rPr>
                <w:t>133.06</w:t>
              </w:r>
            </w:ins>
          </w:p>
        </w:tc>
        <w:tc>
          <w:tcPr>
            <w:tcW w:w="740" w:type="dxa"/>
            <w:noWrap/>
            <w:vAlign w:val="center"/>
          </w:tcPr>
          <w:p w:rsidR="00C87AF8" w:rsidRDefault="00C87AF8" w:rsidP="00C87AF8">
            <w:pPr>
              <w:spacing w:after="120"/>
              <w:jc w:val="center"/>
              <w:rPr>
                <w:ins w:id="5135" w:author="R4-2120772" w:date="2021-11-15T15:14:00Z"/>
                <w:rFonts w:eastAsia="MS Mincho"/>
                <w:sz w:val="18"/>
              </w:rPr>
            </w:pPr>
            <w:ins w:id="5136" w:author="R4-2120772" w:date="2021-11-15T15:14:00Z">
              <w:r>
                <w:rPr>
                  <w:rFonts w:eastAsia="MS Mincho"/>
                  <w:sz w:val="18"/>
                </w:rPr>
                <w:t>-9.51</w:t>
              </w:r>
            </w:ins>
          </w:p>
        </w:tc>
        <w:tc>
          <w:tcPr>
            <w:tcW w:w="740" w:type="dxa"/>
            <w:noWrap/>
            <w:vAlign w:val="center"/>
          </w:tcPr>
          <w:p w:rsidR="00C87AF8" w:rsidRDefault="00C87AF8" w:rsidP="00C87AF8">
            <w:pPr>
              <w:spacing w:after="120"/>
              <w:jc w:val="center"/>
              <w:rPr>
                <w:ins w:id="5137" w:author="R4-2120772" w:date="2021-11-15T15:14:00Z"/>
                <w:rFonts w:eastAsia="MS Mincho"/>
                <w:sz w:val="18"/>
              </w:rPr>
            </w:pPr>
            <w:ins w:id="5138" w:author="R4-2120772" w:date="2021-11-15T15:14:00Z">
              <w:r>
                <w:rPr>
                  <w:rFonts w:eastAsia="MS Mincho"/>
                  <w:sz w:val="18"/>
                </w:rPr>
                <w:t>-7.69</w:t>
              </w:r>
            </w:ins>
          </w:p>
        </w:tc>
        <w:tc>
          <w:tcPr>
            <w:tcW w:w="741" w:type="dxa"/>
            <w:noWrap/>
            <w:vAlign w:val="center"/>
          </w:tcPr>
          <w:p w:rsidR="00C87AF8" w:rsidRDefault="00C87AF8" w:rsidP="00C87AF8">
            <w:pPr>
              <w:spacing w:after="120"/>
              <w:jc w:val="center"/>
              <w:rPr>
                <w:ins w:id="5139" w:author="R4-2120772" w:date="2021-11-15T15:14:00Z"/>
                <w:rFonts w:eastAsia="MS Mincho"/>
                <w:sz w:val="18"/>
              </w:rPr>
            </w:pPr>
            <w:ins w:id="5140" w:author="R4-2120772" w:date="2021-11-15T15:14:00Z">
              <w:r>
                <w:rPr>
                  <w:rFonts w:eastAsia="MS Mincho"/>
                  <w:sz w:val="18"/>
                </w:rPr>
                <w:t>-5.98</w:t>
              </w:r>
            </w:ins>
          </w:p>
        </w:tc>
        <w:tc>
          <w:tcPr>
            <w:tcW w:w="740" w:type="dxa"/>
            <w:noWrap/>
            <w:vAlign w:val="center"/>
          </w:tcPr>
          <w:p w:rsidR="00C87AF8" w:rsidRDefault="00C87AF8" w:rsidP="00C87AF8">
            <w:pPr>
              <w:spacing w:after="120"/>
              <w:jc w:val="center"/>
              <w:rPr>
                <w:ins w:id="5141" w:author="R4-2120772" w:date="2021-11-15T15:14:00Z"/>
                <w:rFonts w:eastAsia="MS Mincho"/>
                <w:sz w:val="18"/>
              </w:rPr>
            </w:pPr>
            <w:ins w:id="5142"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5143" w:author="R4-2120772" w:date="2021-11-15T15:14:00Z"/>
                <w:rFonts w:eastAsia="MS Mincho"/>
                <w:sz w:val="18"/>
              </w:rPr>
            </w:pPr>
            <w:ins w:id="5144"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5145" w:author="R4-2120772" w:date="2021-11-15T15:14:00Z"/>
                <w:rFonts w:eastAsia="MS Mincho"/>
                <w:sz w:val="18"/>
              </w:rPr>
            </w:pPr>
            <w:ins w:id="5146" w:author="R4-2120772" w:date="2021-11-15T15:14:00Z">
              <w:r>
                <w:rPr>
                  <w:rFonts w:eastAsia="MS Mincho"/>
                  <w:sz w:val="18"/>
                </w:rPr>
                <w:t>23.00</w:t>
              </w:r>
            </w:ins>
          </w:p>
        </w:tc>
      </w:tr>
      <w:tr w:rsidR="00C87AF8" w:rsidTr="0087751E">
        <w:trPr>
          <w:trHeight w:val="300"/>
          <w:jc w:val="center"/>
          <w:ins w:id="5147" w:author="R4-2120772" w:date="2021-11-15T15:14:00Z"/>
        </w:trPr>
        <w:tc>
          <w:tcPr>
            <w:tcW w:w="853" w:type="dxa"/>
            <w:vMerge/>
            <w:vAlign w:val="center"/>
          </w:tcPr>
          <w:p w:rsidR="00C87AF8" w:rsidRDefault="00C87AF8" w:rsidP="00C87AF8">
            <w:pPr>
              <w:spacing w:after="120"/>
              <w:jc w:val="center"/>
              <w:rPr>
                <w:ins w:id="5148" w:author="R4-2120772" w:date="2021-11-15T15:14:00Z"/>
                <w:rFonts w:eastAsia="MS Mincho"/>
              </w:rPr>
            </w:pPr>
          </w:p>
        </w:tc>
        <w:tc>
          <w:tcPr>
            <w:tcW w:w="780" w:type="dxa"/>
            <w:noWrap/>
            <w:vAlign w:val="center"/>
          </w:tcPr>
          <w:p w:rsidR="00C87AF8" w:rsidRDefault="00C87AF8" w:rsidP="00C87AF8">
            <w:pPr>
              <w:spacing w:after="120"/>
              <w:jc w:val="center"/>
              <w:rPr>
                <w:ins w:id="5149" w:author="R4-2120772" w:date="2021-11-15T15:14:00Z"/>
                <w:rFonts w:eastAsia="MS Mincho"/>
                <w:sz w:val="14"/>
              </w:rPr>
            </w:pPr>
            <w:ins w:id="5150" w:author="R4-2120772" w:date="2021-11-15T15:14:00Z">
              <w:r>
                <w:rPr>
                  <w:rFonts w:eastAsia="MS Mincho"/>
                  <w:sz w:val="14"/>
                </w:rPr>
                <w:t>Variance</w:t>
              </w:r>
            </w:ins>
          </w:p>
        </w:tc>
        <w:tc>
          <w:tcPr>
            <w:tcW w:w="740" w:type="dxa"/>
            <w:noWrap/>
            <w:vAlign w:val="center"/>
          </w:tcPr>
          <w:p w:rsidR="00C87AF8" w:rsidRDefault="00C87AF8" w:rsidP="00C87AF8">
            <w:pPr>
              <w:spacing w:after="120"/>
              <w:jc w:val="center"/>
              <w:rPr>
                <w:ins w:id="5151" w:author="R4-2120772" w:date="2021-11-15T15:14:00Z"/>
                <w:rFonts w:eastAsia="MS Mincho"/>
                <w:sz w:val="18"/>
              </w:rPr>
            </w:pPr>
            <w:ins w:id="5152" w:author="R4-2120772" w:date="2021-11-15T15:14:00Z">
              <w:r>
                <w:rPr>
                  <w:rFonts w:eastAsia="MS Mincho"/>
                  <w:sz w:val="18"/>
                </w:rPr>
                <w:t>0.01</w:t>
              </w:r>
            </w:ins>
          </w:p>
        </w:tc>
        <w:tc>
          <w:tcPr>
            <w:tcW w:w="740" w:type="dxa"/>
            <w:noWrap/>
            <w:vAlign w:val="center"/>
          </w:tcPr>
          <w:p w:rsidR="00C87AF8" w:rsidRDefault="00C87AF8" w:rsidP="00C87AF8">
            <w:pPr>
              <w:spacing w:after="120"/>
              <w:jc w:val="center"/>
              <w:rPr>
                <w:ins w:id="5153" w:author="R4-2120772" w:date="2021-11-15T15:14:00Z"/>
                <w:rFonts w:eastAsia="MS Mincho"/>
                <w:sz w:val="18"/>
              </w:rPr>
            </w:pPr>
            <w:ins w:id="5154" w:author="R4-2120772" w:date="2021-11-15T15:14:00Z">
              <w:r>
                <w:rPr>
                  <w:rFonts w:eastAsia="MS Mincho"/>
                  <w:sz w:val="18"/>
                </w:rPr>
                <w:t>0.01</w:t>
              </w:r>
            </w:ins>
          </w:p>
        </w:tc>
        <w:tc>
          <w:tcPr>
            <w:tcW w:w="741" w:type="dxa"/>
            <w:noWrap/>
            <w:vAlign w:val="center"/>
          </w:tcPr>
          <w:p w:rsidR="00C87AF8" w:rsidRDefault="00C87AF8" w:rsidP="00C87AF8">
            <w:pPr>
              <w:spacing w:after="120"/>
              <w:jc w:val="center"/>
              <w:rPr>
                <w:ins w:id="5155" w:author="R4-2120772" w:date="2021-11-15T15:14:00Z"/>
                <w:rFonts w:eastAsia="MS Mincho"/>
                <w:sz w:val="18"/>
              </w:rPr>
            </w:pPr>
            <w:ins w:id="5156" w:author="R4-2120772" w:date="2021-11-15T15:14:00Z">
              <w:r>
                <w:rPr>
                  <w:rFonts w:eastAsia="MS Mincho"/>
                  <w:sz w:val="18"/>
                </w:rPr>
                <w:t>0.09</w:t>
              </w:r>
            </w:ins>
          </w:p>
        </w:tc>
        <w:tc>
          <w:tcPr>
            <w:tcW w:w="740" w:type="dxa"/>
            <w:noWrap/>
            <w:vAlign w:val="center"/>
          </w:tcPr>
          <w:p w:rsidR="00C87AF8" w:rsidRDefault="00C87AF8" w:rsidP="00C87AF8">
            <w:pPr>
              <w:spacing w:after="120"/>
              <w:jc w:val="center"/>
              <w:rPr>
                <w:ins w:id="5157" w:author="R4-2120772" w:date="2021-11-15T15:14:00Z"/>
                <w:rFonts w:eastAsia="MS Mincho"/>
                <w:sz w:val="18"/>
              </w:rPr>
            </w:pPr>
            <w:ins w:id="5158" w:author="R4-2120772" w:date="2021-11-15T15:14:00Z">
              <w:r>
                <w:rPr>
                  <w:rFonts w:eastAsia="MS Mincho"/>
                  <w:sz w:val="18"/>
                </w:rPr>
                <w:t>9.87</w:t>
              </w:r>
            </w:ins>
          </w:p>
        </w:tc>
        <w:tc>
          <w:tcPr>
            <w:tcW w:w="740" w:type="dxa"/>
            <w:noWrap/>
            <w:vAlign w:val="center"/>
          </w:tcPr>
          <w:p w:rsidR="00C87AF8" w:rsidRDefault="00C87AF8" w:rsidP="00C87AF8">
            <w:pPr>
              <w:spacing w:after="120"/>
              <w:jc w:val="center"/>
              <w:rPr>
                <w:ins w:id="5159" w:author="R4-2120772" w:date="2021-11-15T15:14:00Z"/>
                <w:rFonts w:eastAsia="MS Mincho"/>
                <w:sz w:val="18"/>
              </w:rPr>
            </w:pPr>
            <w:ins w:id="5160" w:author="R4-2120772" w:date="2021-11-15T15:14:00Z">
              <w:r>
                <w:rPr>
                  <w:rFonts w:eastAsia="MS Mincho"/>
                  <w:sz w:val="18"/>
                </w:rPr>
                <w:t>4.03</w:t>
              </w:r>
            </w:ins>
          </w:p>
        </w:tc>
        <w:tc>
          <w:tcPr>
            <w:tcW w:w="741" w:type="dxa"/>
            <w:noWrap/>
            <w:vAlign w:val="center"/>
          </w:tcPr>
          <w:p w:rsidR="00C87AF8" w:rsidRDefault="00C87AF8" w:rsidP="00C87AF8">
            <w:pPr>
              <w:spacing w:after="120"/>
              <w:jc w:val="center"/>
              <w:rPr>
                <w:ins w:id="5161" w:author="R4-2120772" w:date="2021-11-15T15:14:00Z"/>
                <w:rFonts w:eastAsia="MS Mincho"/>
                <w:sz w:val="18"/>
              </w:rPr>
            </w:pPr>
            <w:ins w:id="5162" w:author="R4-2120772" w:date="2021-11-15T15:14:00Z">
              <w:r>
                <w:rPr>
                  <w:rFonts w:eastAsia="MS Mincho"/>
                  <w:sz w:val="18"/>
                </w:rPr>
                <w:t>2.16</w:t>
              </w:r>
            </w:ins>
          </w:p>
        </w:tc>
        <w:tc>
          <w:tcPr>
            <w:tcW w:w="740" w:type="dxa"/>
            <w:noWrap/>
            <w:vAlign w:val="center"/>
          </w:tcPr>
          <w:p w:rsidR="00C87AF8" w:rsidRDefault="00C87AF8" w:rsidP="00C87AF8">
            <w:pPr>
              <w:spacing w:after="120"/>
              <w:jc w:val="center"/>
              <w:rPr>
                <w:ins w:id="5163" w:author="R4-2120772" w:date="2021-11-15T15:14:00Z"/>
                <w:rFonts w:eastAsia="MS Mincho"/>
                <w:sz w:val="18"/>
              </w:rPr>
            </w:pPr>
            <w:ins w:id="5164" w:author="R4-2120772" w:date="2021-11-15T15:14:00Z">
              <w:r>
                <w:rPr>
                  <w:rFonts w:eastAsia="MS Mincho"/>
                  <w:sz w:val="18"/>
                </w:rPr>
                <w:t>0.00</w:t>
              </w:r>
            </w:ins>
          </w:p>
        </w:tc>
        <w:tc>
          <w:tcPr>
            <w:tcW w:w="740" w:type="dxa"/>
            <w:noWrap/>
            <w:vAlign w:val="center"/>
          </w:tcPr>
          <w:p w:rsidR="00C87AF8" w:rsidRDefault="00C87AF8" w:rsidP="00C87AF8">
            <w:pPr>
              <w:spacing w:after="120"/>
              <w:jc w:val="center"/>
              <w:rPr>
                <w:ins w:id="5165" w:author="R4-2120772" w:date="2021-11-15T15:14:00Z"/>
                <w:rFonts w:eastAsia="MS Mincho"/>
                <w:sz w:val="18"/>
              </w:rPr>
            </w:pPr>
            <w:ins w:id="5166" w:author="R4-2120772" w:date="2021-11-15T15:14:00Z">
              <w:r>
                <w:rPr>
                  <w:rFonts w:eastAsia="MS Mincho"/>
                  <w:sz w:val="18"/>
                </w:rPr>
                <w:t>0.00</w:t>
              </w:r>
            </w:ins>
          </w:p>
        </w:tc>
        <w:tc>
          <w:tcPr>
            <w:tcW w:w="741" w:type="dxa"/>
            <w:noWrap/>
            <w:vAlign w:val="center"/>
          </w:tcPr>
          <w:p w:rsidR="00C87AF8" w:rsidRDefault="00C87AF8" w:rsidP="00C87AF8">
            <w:pPr>
              <w:spacing w:after="120"/>
              <w:jc w:val="center"/>
              <w:rPr>
                <w:ins w:id="5167" w:author="R4-2120772" w:date="2021-11-15T15:14:00Z"/>
                <w:rFonts w:eastAsia="MS Mincho"/>
                <w:sz w:val="18"/>
              </w:rPr>
            </w:pPr>
            <w:ins w:id="5168" w:author="R4-2120772" w:date="2021-11-15T15:14:00Z">
              <w:r>
                <w:rPr>
                  <w:rFonts w:eastAsia="MS Mincho"/>
                  <w:sz w:val="18"/>
                </w:rPr>
                <w:t>0.00</w:t>
              </w:r>
            </w:ins>
          </w:p>
        </w:tc>
      </w:tr>
      <w:tr w:rsidR="00C87AF8" w:rsidTr="0087751E">
        <w:trPr>
          <w:trHeight w:val="315"/>
          <w:jc w:val="center"/>
          <w:ins w:id="5169" w:author="R4-2120772" w:date="2021-11-15T15:14:00Z"/>
        </w:trPr>
        <w:tc>
          <w:tcPr>
            <w:tcW w:w="853" w:type="dxa"/>
            <w:vMerge/>
            <w:vAlign w:val="center"/>
          </w:tcPr>
          <w:p w:rsidR="00C87AF8" w:rsidRDefault="00C87AF8" w:rsidP="00C87AF8">
            <w:pPr>
              <w:spacing w:after="120"/>
              <w:jc w:val="center"/>
              <w:rPr>
                <w:ins w:id="5170" w:author="R4-2120772" w:date="2021-11-15T15:14:00Z"/>
                <w:rFonts w:eastAsia="MS Mincho"/>
              </w:rPr>
            </w:pPr>
          </w:p>
        </w:tc>
        <w:tc>
          <w:tcPr>
            <w:tcW w:w="780" w:type="dxa"/>
            <w:noWrap/>
            <w:vAlign w:val="center"/>
          </w:tcPr>
          <w:p w:rsidR="00C87AF8" w:rsidRDefault="00C87AF8" w:rsidP="00C87AF8">
            <w:pPr>
              <w:spacing w:after="120"/>
              <w:jc w:val="center"/>
              <w:rPr>
                <w:ins w:id="5171" w:author="R4-2120772" w:date="2021-11-15T15:14:00Z"/>
                <w:rFonts w:eastAsia="MS Mincho"/>
                <w:sz w:val="14"/>
              </w:rPr>
            </w:pPr>
            <w:ins w:id="5172" w:author="R4-2120772" w:date="2021-11-15T15:14:00Z">
              <w:r>
                <w:rPr>
                  <w:rFonts w:eastAsia="MS Mincho"/>
                  <w:sz w:val="14"/>
                </w:rPr>
                <w:t>Mean</w:t>
              </w:r>
            </w:ins>
          </w:p>
        </w:tc>
        <w:tc>
          <w:tcPr>
            <w:tcW w:w="740" w:type="dxa"/>
            <w:noWrap/>
            <w:vAlign w:val="center"/>
          </w:tcPr>
          <w:p w:rsidR="00C87AF8" w:rsidRDefault="00C87AF8" w:rsidP="00C87AF8">
            <w:pPr>
              <w:spacing w:after="120"/>
              <w:jc w:val="center"/>
              <w:rPr>
                <w:ins w:id="5173" w:author="R4-2120772" w:date="2021-11-15T15:14:00Z"/>
                <w:rFonts w:eastAsia="MS Mincho"/>
                <w:sz w:val="18"/>
              </w:rPr>
            </w:pPr>
            <w:ins w:id="5174" w:author="R4-2120772" w:date="2021-11-15T15:14:00Z">
              <w:r>
                <w:rPr>
                  <w:rFonts w:eastAsia="MS Mincho"/>
                  <w:sz w:val="18"/>
                </w:rPr>
                <w:t>129.62</w:t>
              </w:r>
            </w:ins>
          </w:p>
        </w:tc>
        <w:tc>
          <w:tcPr>
            <w:tcW w:w="740" w:type="dxa"/>
            <w:noWrap/>
            <w:vAlign w:val="center"/>
          </w:tcPr>
          <w:p w:rsidR="00C87AF8" w:rsidRDefault="00C87AF8" w:rsidP="00C87AF8">
            <w:pPr>
              <w:spacing w:after="120"/>
              <w:jc w:val="center"/>
              <w:rPr>
                <w:ins w:id="5175" w:author="R4-2120772" w:date="2021-11-15T15:14:00Z"/>
                <w:rFonts w:eastAsia="MS Mincho"/>
                <w:sz w:val="18"/>
              </w:rPr>
            </w:pPr>
            <w:ins w:id="5176" w:author="R4-2120772" w:date="2021-11-15T15:14:00Z">
              <w:r>
                <w:rPr>
                  <w:rFonts w:eastAsia="MS Mincho"/>
                  <w:sz w:val="18"/>
                </w:rPr>
                <w:t>131.31</w:t>
              </w:r>
            </w:ins>
          </w:p>
        </w:tc>
        <w:tc>
          <w:tcPr>
            <w:tcW w:w="741" w:type="dxa"/>
            <w:noWrap/>
            <w:vAlign w:val="center"/>
          </w:tcPr>
          <w:p w:rsidR="00C87AF8" w:rsidRDefault="00C87AF8" w:rsidP="00C87AF8">
            <w:pPr>
              <w:spacing w:after="120"/>
              <w:jc w:val="center"/>
              <w:rPr>
                <w:ins w:id="5177" w:author="R4-2120772" w:date="2021-11-15T15:14:00Z"/>
                <w:rFonts w:eastAsia="MS Mincho"/>
                <w:sz w:val="18"/>
              </w:rPr>
            </w:pPr>
            <w:ins w:id="5178" w:author="R4-2120772" w:date="2021-11-15T15:14:00Z">
              <w:r>
                <w:rPr>
                  <w:rFonts w:eastAsia="MS Mincho"/>
                  <w:sz w:val="18"/>
                </w:rPr>
                <w:t>133.14</w:t>
              </w:r>
            </w:ins>
          </w:p>
        </w:tc>
        <w:tc>
          <w:tcPr>
            <w:tcW w:w="740" w:type="dxa"/>
            <w:noWrap/>
            <w:vAlign w:val="center"/>
          </w:tcPr>
          <w:p w:rsidR="00C87AF8" w:rsidRDefault="00C87AF8" w:rsidP="00C87AF8">
            <w:pPr>
              <w:spacing w:after="120"/>
              <w:jc w:val="center"/>
              <w:rPr>
                <w:ins w:id="5179" w:author="R4-2120772" w:date="2021-11-15T15:14:00Z"/>
                <w:rFonts w:eastAsia="MS Mincho"/>
                <w:sz w:val="18"/>
              </w:rPr>
            </w:pPr>
            <w:ins w:id="5180" w:author="R4-2120772" w:date="2021-11-15T15:14:00Z">
              <w:r>
                <w:rPr>
                  <w:rFonts w:eastAsia="MS Mincho"/>
                  <w:sz w:val="18"/>
                </w:rPr>
                <w:t>-10.27</w:t>
              </w:r>
            </w:ins>
          </w:p>
        </w:tc>
        <w:tc>
          <w:tcPr>
            <w:tcW w:w="740" w:type="dxa"/>
            <w:noWrap/>
            <w:vAlign w:val="center"/>
          </w:tcPr>
          <w:p w:rsidR="00C87AF8" w:rsidRDefault="00C87AF8" w:rsidP="00C87AF8">
            <w:pPr>
              <w:spacing w:after="120"/>
              <w:jc w:val="center"/>
              <w:rPr>
                <w:ins w:id="5181" w:author="R4-2120772" w:date="2021-11-15T15:14:00Z"/>
                <w:rFonts w:eastAsia="MS Mincho"/>
                <w:sz w:val="18"/>
              </w:rPr>
            </w:pPr>
            <w:ins w:id="5182" w:author="R4-2120772" w:date="2021-11-15T15:14:00Z">
              <w:r>
                <w:rPr>
                  <w:rFonts w:eastAsia="MS Mincho"/>
                  <w:sz w:val="18"/>
                </w:rPr>
                <w:t>-7.91</w:t>
              </w:r>
            </w:ins>
          </w:p>
        </w:tc>
        <w:tc>
          <w:tcPr>
            <w:tcW w:w="741" w:type="dxa"/>
            <w:noWrap/>
            <w:vAlign w:val="center"/>
          </w:tcPr>
          <w:p w:rsidR="00C87AF8" w:rsidRDefault="00C87AF8" w:rsidP="00C87AF8">
            <w:pPr>
              <w:spacing w:after="120"/>
              <w:jc w:val="center"/>
              <w:rPr>
                <w:ins w:id="5183" w:author="R4-2120772" w:date="2021-11-15T15:14:00Z"/>
                <w:rFonts w:eastAsia="MS Mincho"/>
                <w:sz w:val="18"/>
              </w:rPr>
            </w:pPr>
            <w:ins w:id="5184" w:author="R4-2120772" w:date="2021-11-15T15:14:00Z">
              <w:r>
                <w:rPr>
                  <w:rFonts w:eastAsia="MS Mincho"/>
                  <w:sz w:val="18"/>
                </w:rPr>
                <w:t>-5.94</w:t>
              </w:r>
            </w:ins>
          </w:p>
        </w:tc>
        <w:tc>
          <w:tcPr>
            <w:tcW w:w="740" w:type="dxa"/>
            <w:noWrap/>
            <w:vAlign w:val="center"/>
          </w:tcPr>
          <w:p w:rsidR="00C87AF8" w:rsidRDefault="00C87AF8" w:rsidP="00C87AF8">
            <w:pPr>
              <w:spacing w:after="120"/>
              <w:jc w:val="center"/>
              <w:rPr>
                <w:ins w:id="5185" w:author="R4-2120772" w:date="2021-11-15T15:14:00Z"/>
                <w:rFonts w:eastAsia="MS Mincho"/>
                <w:sz w:val="18"/>
              </w:rPr>
            </w:pPr>
            <w:ins w:id="5186"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5187" w:author="R4-2120772" w:date="2021-11-15T15:14:00Z"/>
                <w:rFonts w:eastAsia="MS Mincho"/>
                <w:sz w:val="18"/>
              </w:rPr>
            </w:pPr>
            <w:ins w:id="5188"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5189" w:author="R4-2120772" w:date="2021-11-15T15:14:00Z"/>
                <w:rFonts w:eastAsia="MS Mincho"/>
                <w:sz w:val="18"/>
              </w:rPr>
            </w:pPr>
            <w:ins w:id="5190" w:author="R4-2120772" w:date="2021-11-15T15:14:00Z">
              <w:r>
                <w:rPr>
                  <w:rFonts w:eastAsia="MS Mincho"/>
                  <w:sz w:val="18"/>
                </w:rPr>
                <w:t>23.00</w:t>
              </w:r>
            </w:ins>
          </w:p>
        </w:tc>
      </w:tr>
      <w:tr w:rsidR="00C87AF8" w:rsidTr="0087751E">
        <w:trPr>
          <w:trHeight w:val="300"/>
          <w:jc w:val="center"/>
          <w:ins w:id="5191" w:author="R4-2120772" w:date="2021-11-15T15:14:00Z"/>
        </w:trPr>
        <w:tc>
          <w:tcPr>
            <w:tcW w:w="853" w:type="dxa"/>
            <w:vMerge w:val="restart"/>
            <w:noWrap/>
            <w:vAlign w:val="center"/>
          </w:tcPr>
          <w:p w:rsidR="00C87AF8" w:rsidRDefault="00C87AF8" w:rsidP="00C87AF8">
            <w:pPr>
              <w:spacing w:after="120"/>
              <w:jc w:val="center"/>
              <w:rPr>
                <w:ins w:id="5192" w:author="R4-2120772" w:date="2021-11-15T15:14:00Z"/>
                <w:rFonts w:eastAsia="MS Mincho"/>
              </w:rPr>
            </w:pPr>
            <w:ins w:id="5193" w:author="R4-2120772" w:date="2021-11-15T15:14:00Z">
              <w:r>
                <w:rPr>
                  <w:rFonts w:eastAsia="MS Mincho"/>
                </w:rPr>
                <w:t>GEO</w:t>
              </w:r>
            </w:ins>
          </w:p>
        </w:tc>
        <w:tc>
          <w:tcPr>
            <w:tcW w:w="780" w:type="dxa"/>
            <w:noWrap/>
            <w:vAlign w:val="center"/>
          </w:tcPr>
          <w:p w:rsidR="00C87AF8" w:rsidRDefault="00C87AF8" w:rsidP="00C87AF8">
            <w:pPr>
              <w:spacing w:after="120"/>
              <w:jc w:val="center"/>
              <w:rPr>
                <w:ins w:id="5194" w:author="R4-2120772" w:date="2021-11-15T15:14:00Z"/>
                <w:rFonts w:eastAsia="MS Mincho"/>
                <w:sz w:val="14"/>
              </w:rPr>
            </w:pPr>
            <w:ins w:id="5195" w:author="R4-2120772" w:date="2021-11-15T15:14:00Z">
              <w:r>
                <w:rPr>
                  <w:rFonts w:eastAsia="MS Mincho"/>
                  <w:sz w:val="14"/>
                </w:rPr>
                <w:t>Samsung</w:t>
              </w:r>
            </w:ins>
          </w:p>
        </w:tc>
        <w:tc>
          <w:tcPr>
            <w:tcW w:w="740" w:type="dxa"/>
            <w:noWrap/>
            <w:vAlign w:val="center"/>
          </w:tcPr>
          <w:p w:rsidR="00C87AF8" w:rsidRDefault="00C87AF8" w:rsidP="00C87AF8">
            <w:pPr>
              <w:spacing w:after="120"/>
              <w:jc w:val="center"/>
              <w:rPr>
                <w:ins w:id="5196" w:author="R4-2120772" w:date="2021-11-15T15:14:00Z"/>
                <w:rFonts w:eastAsia="MS Mincho"/>
                <w:sz w:val="18"/>
              </w:rPr>
            </w:pPr>
            <w:ins w:id="5197" w:author="R4-2120772" w:date="2021-11-15T15:14:00Z">
              <w:r>
                <w:rPr>
                  <w:rFonts w:eastAsia="MS Mincho"/>
                  <w:sz w:val="18"/>
                </w:rPr>
                <w:t>138.15</w:t>
              </w:r>
            </w:ins>
          </w:p>
        </w:tc>
        <w:tc>
          <w:tcPr>
            <w:tcW w:w="740" w:type="dxa"/>
            <w:noWrap/>
            <w:vAlign w:val="center"/>
          </w:tcPr>
          <w:p w:rsidR="00C87AF8" w:rsidRDefault="00C87AF8" w:rsidP="00C87AF8">
            <w:pPr>
              <w:spacing w:after="120"/>
              <w:jc w:val="center"/>
              <w:rPr>
                <w:ins w:id="5198" w:author="R4-2120772" w:date="2021-11-15T15:14:00Z"/>
                <w:rFonts w:eastAsia="MS Mincho"/>
                <w:sz w:val="18"/>
              </w:rPr>
            </w:pPr>
            <w:ins w:id="5199" w:author="R4-2120772" w:date="2021-11-15T15:14:00Z">
              <w:r>
                <w:rPr>
                  <w:rFonts w:eastAsia="MS Mincho"/>
                  <w:sz w:val="18"/>
                </w:rPr>
                <w:t>139.85</w:t>
              </w:r>
            </w:ins>
          </w:p>
        </w:tc>
        <w:tc>
          <w:tcPr>
            <w:tcW w:w="741" w:type="dxa"/>
            <w:noWrap/>
            <w:vAlign w:val="center"/>
          </w:tcPr>
          <w:p w:rsidR="00C87AF8" w:rsidRDefault="00C87AF8" w:rsidP="00C87AF8">
            <w:pPr>
              <w:spacing w:after="120"/>
              <w:jc w:val="center"/>
              <w:rPr>
                <w:ins w:id="5200" w:author="R4-2120772" w:date="2021-11-15T15:14:00Z"/>
                <w:rFonts w:eastAsia="MS Mincho"/>
                <w:sz w:val="18"/>
              </w:rPr>
            </w:pPr>
            <w:ins w:id="5201" w:author="R4-2120772" w:date="2021-11-15T15:14:00Z">
              <w:r>
                <w:rPr>
                  <w:rFonts w:eastAsia="MS Mincho"/>
                  <w:sz w:val="18"/>
                </w:rPr>
                <w:t>141.59</w:t>
              </w:r>
            </w:ins>
          </w:p>
        </w:tc>
        <w:tc>
          <w:tcPr>
            <w:tcW w:w="740" w:type="dxa"/>
            <w:noWrap/>
            <w:vAlign w:val="center"/>
          </w:tcPr>
          <w:p w:rsidR="00C87AF8" w:rsidRDefault="00C87AF8" w:rsidP="00C87AF8">
            <w:pPr>
              <w:spacing w:after="120"/>
              <w:jc w:val="center"/>
              <w:rPr>
                <w:ins w:id="5202" w:author="R4-2120772" w:date="2021-11-15T15:14:00Z"/>
                <w:rFonts w:eastAsia="MS Mincho"/>
                <w:sz w:val="18"/>
              </w:rPr>
            </w:pPr>
            <w:ins w:id="5203" w:author="R4-2120772" w:date="2021-11-15T15:14:00Z">
              <w:r>
                <w:rPr>
                  <w:rFonts w:eastAsia="MS Mincho"/>
                  <w:sz w:val="18"/>
                </w:rPr>
                <w:t>-20.31</w:t>
              </w:r>
            </w:ins>
          </w:p>
        </w:tc>
        <w:tc>
          <w:tcPr>
            <w:tcW w:w="740" w:type="dxa"/>
            <w:noWrap/>
            <w:vAlign w:val="center"/>
          </w:tcPr>
          <w:p w:rsidR="00C87AF8" w:rsidRDefault="00C87AF8" w:rsidP="00C87AF8">
            <w:pPr>
              <w:spacing w:after="120"/>
              <w:jc w:val="center"/>
              <w:rPr>
                <w:ins w:id="5204" w:author="R4-2120772" w:date="2021-11-15T15:14:00Z"/>
                <w:rFonts w:eastAsia="MS Mincho"/>
                <w:sz w:val="18"/>
              </w:rPr>
            </w:pPr>
            <w:ins w:id="5205" w:author="R4-2120772" w:date="2021-11-15T15:14:00Z">
              <w:r>
                <w:rPr>
                  <w:rFonts w:eastAsia="MS Mincho"/>
                  <w:sz w:val="18"/>
                </w:rPr>
                <w:t>-18.54</w:t>
              </w:r>
            </w:ins>
          </w:p>
        </w:tc>
        <w:tc>
          <w:tcPr>
            <w:tcW w:w="741" w:type="dxa"/>
            <w:noWrap/>
            <w:vAlign w:val="center"/>
          </w:tcPr>
          <w:p w:rsidR="00C87AF8" w:rsidRDefault="00C87AF8" w:rsidP="00C87AF8">
            <w:pPr>
              <w:spacing w:after="120"/>
              <w:jc w:val="center"/>
              <w:rPr>
                <w:ins w:id="5206" w:author="R4-2120772" w:date="2021-11-15T15:14:00Z"/>
                <w:rFonts w:eastAsia="MS Mincho"/>
                <w:sz w:val="18"/>
              </w:rPr>
            </w:pPr>
            <w:ins w:id="5207" w:author="R4-2120772" w:date="2021-11-15T15:14:00Z">
              <w:r>
                <w:rPr>
                  <w:rFonts w:eastAsia="MS Mincho"/>
                  <w:sz w:val="18"/>
                </w:rPr>
                <w:t>-16.85</w:t>
              </w:r>
            </w:ins>
          </w:p>
        </w:tc>
        <w:tc>
          <w:tcPr>
            <w:tcW w:w="740" w:type="dxa"/>
            <w:noWrap/>
            <w:vAlign w:val="center"/>
          </w:tcPr>
          <w:p w:rsidR="00C87AF8" w:rsidRDefault="00C87AF8" w:rsidP="00C87AF8">
            <w:pPr>
              <w:spacing w:after="120"/>
              <w:jc w:val="center"/>
              <w:rPr>
                <w:ins w:id="5208" w:author="R4-2120772" w:date="2021-11-15T15:14:00Z"/>
                <w:rFonts w:eastAsia="MS Mincho"/>
                <w:sz w:val="18"/>
              </w:rPr>
            </w:pPr>
            <w:ins w:id="5209"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5210" w:author="R4-2120772" w:date="2021-11-15T15:14:00Z"/>
                <w:rFonts w:eastAsia="MS Mincho"/>
                <w:sz w:val="18"/>
              </w:rPr>
            </w:pPr>
            <w:ins w:id="5211"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5212" w:author="R4-2120772" w:date="2021-11-15T15:14:00Z"/>
                <w:rFonts w:eastAsia="MS Mincho"/>
                <w:sz w:val="18"/>
              </w:rPr>
            </w:pPr>
            <w:ins w:id="5213" w:author="R4-2120772" w:date="2021-11-15T15:14:00Z">
              <w:r>
                <w:rPr>
                  <w:rFonts w:eastAsia="MS Mincho"/>
                  <w:sz w:val="18"/>
                </w:rPr>
                <w:t>23.00</w:t>
              </w:r>
            </w:ins>
          </w:p>
        </w:tc>
      </w:tr>
      <w:tr w:rsidR="00C87AF8" w:rsidTr="0087751E">
        <w:trPr>
          <w:trHeight w:val="300"/>
          <w:jc w:val="center"/>
          <w:ins w:id="5214" w:author="R4-2120772" w:date="2021-11-15T15:14:00Z"/>
        </w:trPr>
        <w:tc>
          <w:tcPr>
            <w:tcW w:w="853" w:type="dxa"/>
            <w:vMerge/>
            <w:vAlign w:val="center"/>
          </w:tcPr>
          <w:p w:rsidR="00C87AF8" w:rsidRDefault="00C87AF8" w:rsidP="00C87AF8">
            <w:pPr>
              <w:spacing w:after="120"/>
              <w:jc w:val="center"/>
              <w:rPr>
                <w:ins w:id="5215" w:author="R4-2120772" w:date="2021-11-15T15:14:00Z"/>
                <w:rFonts w:eastAsia="MS Mincho"/>
              </w:rPr>
            </w:pPr>
          </w:p>
        </w:tc>
        <w:tc>
          <w:tcPr>
            <w:tcW w:w="780" w:type="dxa"/>
            <w:noWrap/>
            <w:vAlign w:val="center"/>
          </w:tcPr>
          <w:p w:rsidR="00C87AF8" w:rsidRPr="009A30E1" w:rsidRDefault="00C87AF8" w:rsidP="00C87AF8">
            <w:pPr>
              <w:spacing w:after="120"/>
              <w:jc w:val="center"/>
              <w:rPr>
                <w:ins w:id="5216" w:author="R4-2120772" w:date="2021-11-15T15:14:00Z"/>
                <w:rFonts w:eastAsia="MS Mincho"/>
                <w:sz w:val="14"/>
              </w:rPr>
            </w:pPr>
            <w:ins w:id="5217" w:author="R4-2120772" w:date="2021-11-15T15:14:00Z">
              <w:r w:rsidRPr="009A30E1">
                <w:rPr>
                  <w:sz w:val="14"/>
                </w:rPr>
                <w:t>Qualcomm</w:t>
              </w:r>
            </w:ins>
          </w:p>
        </w:tc>
        <w:tc>
          <w:tcPr>
            <w:tcW w:w="740" w:type="dxa"/>
            <w:noWrap/>
            <w:vAlign w:val="center"/>
          </w:tcPr>
          <w:p w:rsidR="00C87AF8" w:rsidRDefault="00C87AF8" w:rsidP="00C87AF8">
            <w:pPr>
              <w:spacing w:after="120"/>
              <w:jc w:val="center"/>
              <w:rPr>
                <w:ins w:id="5218" w:author="R4-2120772" w:date="2021-11-15T15:14:00Z"/>
                <w:rFonts w:eastAsia="MS Mincho"/>
                <w:sz w:val="18"/>
              </w:rPr>
            </w:pPr>
            <w:ins w:id="5219" w:author="R4-2120772" w:date="2021-11-15T15:14:00Z">
              <w:r>
                <w:rPr>
                  <w:rFonts w:eastAsia="MS Mincho"/>
                  <w:sz w:val="18"/>
                </w:rPr>
                <w:t>138.06</w:t>
              </w:r>
            </w:ins>
          </w:p>
        </w:tc>
        <w:tc>
          <w:tcPr>
            <w:tcW w:w="740" w:type="dxa"/>
            <w:noWrap/>
            <w:vAlign w:val="center"/>
          </w:tcPr>
          <w:p w:rsidR="00C87AF8" w:rsidRDefault="00C87AF8" w:rsidP="00C87AF8">
            <w:pPr>
              <w:spacing w:after="120"/>
              <w:jc w:val="center"/>
              <w:rPr>
                <w:ins w:id="5220" w:author="R4-2120772" w:date="2021-11-15T15:14:00Z"/>
                <w:rFonts w:eastAsia="MS Mincho"/>
                <w:sz w:val="18"/>
              </w:rPr>
            </w:pPr>
            <w:ins w:id="5221" w:author="R4-2120772" w:date="2021-11-15T15:14:00Z">
              <w:r>
                <w:rPr>
                  <w:rFonts w:eastAsia="MS Mincho"/>
                  <w:sz w:val="18"/>
                </w:rPr>
                <w:t>139.73</w:t>
              </w:r>
            </w:ins>
          </w:p>
        </w:tc>
        <w:tc>
          <w:tcPr>
            <w:tcW w:w="741" w:type="dxa"/>
            <w:noWrap/>
            <w:vAlign w:val="center"/>
          </w:tcPr>
          <w:p w:rsidR="00C87AF8" w:rsidRDefault="00C87AF8" w:rsidP="00C87AF8">
            <w:pPr>
              <w:spacing w:after="120"/>
              <w:jc w:val="center"/>
              <w:rPr>
                <w:ins w:id="5222" w:author="R4-2120772" w:date="2021-11-15T15:14:00Z"/>
                <w:rFonts w:eastAsia="MS Mincho"/>
                <w:sz w:val="18"/>
              </w:rPr>
            </w:pPr>
            <w:ins w:id="5223" w:author="R4-2120772" w:date="2021-11-15T15:14:00Z">
              <w:r>
                <w:rPr>
                  <w:rFonts w:eastAsia="MS Mincho"/>
                  <w:sz w:val="18"/>
                </w:rPr>
                <w:t>141.47</w:t>
              </w:r>
            </w:ins>
          </w:p>
        </w:tc>
        <w:tc>
          <w:tcPr>
            <w:tcW w:w="740" w:type="dxa"/>
            <w:noWrap/>
            <w:vAlign w:val="center"/>
          </w:tcPr>
          <w:p w:rsidR="00C87AF8" w:rsidRDefault="00C87AF8" w:rsidP="00C87AF8">
            <w:pPr>
              <w:spacing w:after="120"/>
              <w:jc w:val="center"/>
              <w:rPr>
                <w:ins w:id="5224" w:author="R4-2120772" w:date="2021-11-15T15:14:00Z"/>
                <w:rFonts w:eastAsia="MS Mincho"/>
                <w:sz w:val="18"/>
              </w:rPr>
            </w:pPr>
            <w:ins w:id="5225" w:author="R4-2120772" w:date="2021-11-15T15:14:00Z">
              <w:r>
                <w:rPr>
                  <w:rFonts w:eastAsia="MS Mincho"/>
                  <w:sz w:val="18"/>
                </w:rPr>
                <w:t>-20.21</w:t>
              </w:r>
            </w:ins>
          </w:p>
        </w:tc>
        <w:tc>
          <w:tcPr>
            <w:tcW w:w="740" w:type="dxa"/>
            <w:noWrap/>
            <w:vAlign w:val="center"/>
          </w:tcPr>
          <w:p w:rsidR="00C87AF8" w:rsidRDefault="00C87AF8" w:rsidP="00C87AF8">
            <w:pPr>
              <w:spacing w:after="120"/>
              <w:jc w:val="center"/>
              <w:rPr>
                <w:ins w:id="5226" w:author="R4-2120772" w:date="2021-11-15T15:14:00Z"/>
                <w:rFonts w:eastAsia="MS Mincho"/>
                <w:sz w:val="18"/>
              </w:rPr>
            </w:pPr>
            <w:ins w:id="5227" w:author="R4-2120772" w:date="2021-11-15T15:14:00Z">
              <w:r>
                <w:rPr>
                  <w:rFonts w:eastAsia="MS Mincho"/>
                  <w:sz w:val="18"/>
                </w:rPr>
                <w:t>-18.47</w:t>
              </w:r>
            </w:ins>
          </w:p>
        </w:tc>
        <w:tc>
          <w:tcPr>
            <w:tcW w:w="741" w:type="dxa"/>
            <w:noWrap/>
            <w:vAlign w:val="center"/>
          </w:tcPr>
          <w:p w:rsidR="00C87AF8" w:rsidRDefault="00C87AF8" w:rsidP="00C87AF8">
            <w:pPr>
              <w:spacing w:after="120"/>
              <w:jc w:val="center"/>
              <w:rPr>
                <w:ins w:id="5228" w:author="R4-2120772" w:date="2021-11-15T15:14:00Z"/>
                <w:rFonts w:eastAsia="MS Mincho"/>
                <w:sz w:val="18"/>
              </w:rPr>
            </w:pPr>
            <w:ins w:id="5229" w:author="R4-2120772" w:date="2021-11-15T15:14:00Z">
              <w:r>
                <w:rPr>
                  <w:rFonts w:eastAsia="MS Mincho"/>
                  <w:sz w:val="18"/>
                </w:rPr>
                <w:t>-16.78</w:t>
              </w:r>
            </w:ins>
          </w:p>
        </w:tc>
        <w:tc>
          <w:tcPr>
            <w:tcW w:w="740" w:type="dxa"/>
            <w:noWrap/>
            <w:vAlign w:val="center"/>
          </w:tcPr>
          <w:p w:rsidR="00C87AF8" w:rsidRDefault="00C87AF8" w:rsidP="00C87AF8">
            <w:pPr>
              <w:spacing w:after="120"/>
              <w:jc w:val="center"/>
              <w:rPr>
                <w:ins w:id="5230" w:author="R4-2120772" w:date="2021-11-15T15:14:00Z"/>
                <w:rFonts w:eastAsia="MS Mincho"/>
                <w:sz w:val="18"/>
              </w:rPr>
            </w:pPr>
            <w:ins w:id="5231"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5232" w:author="R4-2120772" w:date="2021-11-15T15:14:00Z"/>
                <w:rFonts w:eastAsia="MS Mincho"/>
                <w:sz w:val="18"/>
              </w:rPr>
            </w:pPr>
            <w:ins w:id="5233"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5234" w:author="R4-2120772" w:date="2021-11-15T15:14:00Z"/>
                <w:rFonts w:eastAsia="MS Mincho"/>
                <w:sz w:val="18"/>
              </w:rPr>
            </w:pPr>
            <w:ins w:id="5235" w:author="R4-2120772" w:date="2021-11-15T15:14:00Z">
              <w:r>
                <w:rPr>
                  <w:rFonts w:eastAsia="MS Mincho"/>
                  <w:sz w:val="18"/>
                </w:rPr>
                <w:t>23.00</w:t>
              </w:r>
            </w:ins>
          </w:p>
        </w:tc>
      </w:tr>
      <w:tr w:rsidR="00C87AF8" w:rsidTr="0087751E">
        <w:trPr>
          <w:trHeight w:val="300"/>
          <w:jc w:val="center"/>
          <w:ins w:id="5236" w:author="R4-2120772" w:date="2021-11-15T15:14:00Z"/>
        </w:trPr>
        <w:tc>
          <w:tcPr>
            <w:tcW w:w="853" w:type="dxa"/>
            <w:vMerge/>
            <w:vAlign w:val="center"/>
          </w:tcPr>
          <w:p w:rsidR="00C87AF8" w:rsidRDefault="00C87AF8" w:rsidP="00C87AF8">
            <w:pPr>
              <w:spacing w:after="120"/>
              <w:jc w:val="center"/>
              <w:rPr>
                <w:ins w:id="5237" w:author="R4-2120772" w:date="2021-11-15T15:14:00Z"/>
                <w:rFonts w:eastAsia="MS Mincho"/>
              </w:rPr>
            </w:pPr>
          </w:p>
        </w:tc>
        <w:tc>
          <w:tcPr>
            <w:tcW w:w="780" w:type="dxa"/>
            <w:noWrap/>
            <w:vAlign w:val="center"/>
          </w:tcPr>
          <w:p w:rsidR="00C87AF8" w:rsidRDefault="00C87AF8" w:rsidP="00C87AF8">
            <w:pPr>
              <w:spacing w:after="120"/>
              <w:jc w:val="center"/>
              <w:rPr>
                <w:ins w:id="5238" w:author="R4-2120772" w:date="2021-11-15T15:14:00Z"/>
                <w:rFonts w:eastAsia="MS Mincho"/>
                <w:sz w:val="14"/>
              </w:rPr>
            </w:pPr>
            <w:ins w:id="5239" w:author="R4-2120772" w:date="2021-11-15T15:14:00Z">
              <w:r>
                <w:rPr>
                  <w:rFonts w:eastAsia="MS Mincho"/>
                  <w:sz w:val="14"/>
                </w:rPr>
                <w:t>CATT</w:t>
              </w:r>
            </w:ins>
          </w:p>
        </w:tc>
        <w:tc>
          <w:tcPr>
            <w:tcW w:w="740" w:type="dxa"/>
            <w:noWrap/>
            <w:vAlign w:val="center"/>
          </w:tcPr>
          <w:p w:rsidR="00C87AF8" w:rsidRDefault="00C87AF8" w:rsidP="00C87AF8">
            <w:pPr>
              <w:spacing w:after="120"/>
              <w:jc w:val="center"/>
              <w:rPr>
                <w:ins w:id="5240" w:author="R4-2120772" w:date="2021-11-15T15:14:00Z"/>
                <w:rFonts w:eastAsia="MS Mincho"/>
                <w:sz w:val="18"/>
              </w:rPr>
            </w:pPr>
            <w:ins w:id="5241" w:author="R4-2120772" w:date="2021-11-15T15:14:00Z">
              <w:r>
                <w:rPr>
                  <w:rFonts w:eastAsia="MS Mincho"/>
                  <w:sz w:val="18"/>
                </w:rPr>
                <w:t>138.07</w:t>
              </w:r>
            </w:ins>
          </w:p>
        </w:tc>
        <w:tc>
          <w:tcPr>
            <w:tcW w:w="740" w:type="dxa"/>
            <w:noWrap/>
            <w:vAlign w:val="center"/>
          </w:tcPr>
          <w:p w:rsidR="00C87AF8" w:rsidRDefault="00C87AF8" w:rsidP="00C87AF8">
            <w:pPr>
              <w:spacing w:after="120"/>
              <w:jc w:val="center"/>
              <w:rPr>
                <w:ins w:id="5242" w:author="R4-2120772" w:date="2021-11-15T15:14:00Z"/>
                <w:rFonts w:eastAsia="MS Mincho"/>
                <w:sz w:val="18"/>
              </w:rPr>
            </w:pPr>
            <w:ins w:id="5243" w:author="R4-2120772" w:date="2021-11-15T15:14:00Z">
              <w:r>
                <w:rPr>
                  <w:rFonts w:eastAsia="MS Mincho"/>
                  <w:sz w:val="18"/>
                </w:rPr>
                <w:t>139.61</w:t>
              </w:r>
            </w:ins>
          </w:p>
        </w:tc>
        <w:tc>
          <w:tcPr>
            <w:tcW w:w="741" w:type="dxa"/>
            <w:noWrap/>
            <w:vAlign w:val="center"/>
          </w:tcPr>
          <w:p w:rsidR="00C87AF8" w:rsidRDefault="00C87AF8" w:rsidP="00C87AF8">
            <w:pPr>
              <w:spacing w:after="120"/>
              <w:jc w:val="center"/>
              <w:rPr>
                <w:ins w:id="5244" w:author="R4-2120772" w:date="2021-11-15T15:14:00Z"/>
                <w:rFonts w:eastAsia="MS Mincho"/>
                <w:sz w:val="18"/>
              </w:rPr>
            </w:pPr>
            <w:ins w:id="5245" w:author="R4-2120772" w:date="2021-11-15T15:14:00Z">
              <w:r>
                <w:rPr>
                  <w:rFonts w:eastAsia="MS Mincho"/>
                  <w:sz w:val="18"/>
                </w:rPr>
                <w:t>141.26</w:t>
              </w:r>
            </w:ins>
          </w:p>
        </w:tc>
        <w:tc>
          <w:tcPr>
            <w:tcW w:w="740" w:type="dxa"/>
            <w:noWrap/>
            <w:vAlign w:val="center"/>
          </w:tcPr>
          <w:p w:rsidR="00C87AF8" w:rsidRDefault="00C87AF8" w:rsidP="00C87AF8">
            <w:pPr>
              <w:spacing w:after="120"/>
              <w:jc w:val="center"/>
              <w:rPr>
                <w:ins w:id="5246" w:author="R4-2120772" w:date="2021-11-15T15:14:00Z"/>
                <w:rFonts w:eastAsia="MS Mincho"/>
                <w:sz w:val="18"/>
              </w:rPr>
            </w:pPr>
            <w:ins w:id="5247" w:author="R4-2120772" w:date="2021-11-15T15:14:00Z">
              <w:r>
                <w:rPr>
                  <w:rFonts w:eastAsia="MS Mincho"/>
                  <w:sz w:val="18"/>
                </w:rPr>
                <w:t>-19.86</w:t>
              </w:r>
            </w:ins>
          </w:p>
        </w:tc>
        <w:tc>
          <w:tcPr>
            <w:tcW w:w="740" w:type="dxa"/>
            <w:noWrap/>
            <w:vAlign w:val="center"/>
          </w:tcPr>
          <w:p w:rsidR="00C87AF8" w:rsidRDefault="00C87AF8" w:rsidP="00C87AF8">
            <w:pPr>
              <w:spacing w:after="120"/>
              <w:jc w:val="center"/>
              <w:rPr>
                <w:ins w:id="5248" w:author="R4-2120772" w:date="2021-11-15T15:14:00Z"/>
                <w:rFonts w:eastAsia="MS Mincho"/>
                <w:sz w:val="18"/>
              </w:rPr>
            </w:pPr>
            <w:ins w:id="5249" w:author="R4-2120772" w:date="2021-11-15T15:14:00Z">
              <w:r>
                <w:rPr>
                  <w:rFonts w:eastAsia="MS Mincho"/>
                  <w:sz w:val="18"/>
                </w:rPr>
                <w:t>-18.24</w:t>
              </w:r>
            </w:ins>
          </w:p>
        </w:tc>
        <w:tc>
          <w:tcPr>
            <w:tcW w:w="741" w:type="dxa"/>
            <w:noWrap/>
            <w:vAlign w:val="center"/>
          </w:tcPr>
          <w:p w:rsidR="00C87AF8" w:rsidRDefault="00C87AF8" w:rsidP="00C87AF8">
            <w:pPr>
              <w:spacing w:after="120"/>
              <w:jc w:val="center"/>
              <w:rPr>
                <w:ins w:id="5250" w:author="R4-2120772" w:date="2021-11-15T15:14:00Z"/>
                <w:rFonts w:eastAsia="MS Mincho"/>
                <w:sz w:val="18"/>
              </w:rPr>
            </w:pPr>
            <w:ins w:id="5251" w:author="R4-2120772" w:date="2021-11-15T15:14:00Z">
              <w:r>
                <w:rPr>
                  <w:rFonts w:eastAsia="MS Mincho"/>
                  <w:sz w:val="18"/>
                </w:rPr>
                <w:t>-16.70</w:t>
              </w:r>
            </w:ins>
          </w:p>
        </w:tc>
        <w:tc>
          <w:tcPr>
            <w:tcW w:w="740" w:type="dxa"/>
            <w:noWrap/>
            <w:vAlign w:val="center"/>
          </w:tcPr>
          <w:p w:rsidR="00C87AF8" w:rsidRDefault="00C87AF8" w:rsidP="00C87AF8">
            <w:pPr>
              <w:spacing w:after="120"/>
              <w:jc w:val="center"/>
              <w:rPr>
                <w:ins w:id="5252" w:author="R4-2120772" w:date="2021-11-15T15:14:00Z"/>
                <w:rFonts w:eastAsia="MS Mincho"/>
                <w:sz w:val="18"/>
              </w:rPr>
            </w:pPr>
            <w:ins w:id="5253" w:author="R4-2120772" w:date="2021-11-15T15:14:00Z">
              <w:r>
                <w:rPr>
                  <w:rFonts w:eastAsia="MS Mincho"/>
                  <w:sz w:val="18"/>
                </w:rPr>
                <w:t>-</w:t>
              </w:r>
            </w:ins>
          </w:p>
        </w:tc>
        <w:tc>
          <w:tcPr>
            <w:tcW w:w="740" w:type="dxa"/>
            <w:noWrap/>
            <w:vAlign w:val="center"/>
          </w:tcPr>
          <w:p w:rsidR="00C87AF8" w:rsidRDefault="00C87AF8" w:rsidP="00C87AF8">
            <w:pPr>
              <w:spacing w:after="120"/>
              <w:jc w:val="center"/>
              <w:rPr>
                <w:ins w:id="5254" w:author="R4-2120772" w:date="2021-11-15T15:14:00Z"/>
                <w:rFonts w:eastAsia="MS Mincho"/>
                <w:sz w:val="18"/>
              </w:rPr>
            </w:pPr>
            <w:ins w:id="5255" w:author="R4-2120772" w:date="2021-11-15T15:14:00Z">
              <w:r>
                <w:rPr>
                  <w:rFonts w:eastAsia="MS Mincho"/>
                  <w:sz w:val="18"/>
                </w:rPr>
                <w:t>-</w:t>
              </w:r>
            </w:ins>
          </w:p>
        </w:tc>
        <w:tc>
          <w:tcPr>
            <w:tcW w:w="741" w:type="dxa"/>
            <w:noWrap/>
            <w:vAlign w:val="center"/>
          </w:tcPr>
          <w:p w:rsidR="00C87AF8" w:rsidRDefault="00C87AF8" w:rsidP="00C87AF8">
            <w:pPr>
              <w:spacing w:after="120"/>
              <w:jc w:val="center"/>
              <w:rPr>
                <w:ins w:id="5256" w:author="R4-2120772" w:date="2021-11-15T15:14:00Z"/>
                <w:rFonts w:eastAsia="MS Mincho"/>
                <w:sz w:val="18"/>
              </w:rPr>
            </w:pPr>
            <w:ins w:id="5257" w:author="R4-2120772" w:date="2021-11-15T15:14:00Z">
              <w:r>
                <w:rPr>
                  <w:rFonts w:eastAsia="MS Mincho"/>
                  <w:sz w:val="18"/>
                </w:rPr>
                <w:t>-</w:t>
              </w:r>
            </w:ins>
          </w:p>
        </w:tc>
      </w:tr>
      <w:tr w:rsidR="00C87AF8" w:rsidTr="0087751E">
        <w:trPr>
          <w:trHeight w:val="300"/>
          <w:jc w:val="center"/>
          <w:ins w:id="5258" w:author="R4-2120772" w:date="2021-11-15T15:14:00Z"/>
        </w:trPr>
        <w:tc>
          <w:tcPr>
            <w:tcW w:w="853" w:type="dxa"/>
            <w:vMerge/>
            <w:vAlign w:val="center"/>
          </w:tcPr>
          <w:p w:rsidR="00C87AF8" w:rsidRDefault="00C87AF8" w:rsidP="00C87AF8">
            <w:pPr>
              <w:spacing w:after="120"/>
              <w:jc w:val="center"/>
              <w:rPr>
                <w:ins w:id="5259" w:author="R4-2120772" w:date="2021-11-15T15:14:00Z"/>
                <w:rFonts w:eastAsia="MS Mincho"/>
              </w:rPr>
            </w:pPr>
          </w:p>
        </w:tc>
        <w:tc>
          <w:tcPr>
            <w:tcW w:w="780" w:type="dxa"/>
            <w:noWrap/>
            <w:vAlign w:val="center"/>
          </w:tcPr>
          <w:p w:rsidR="00C87AF8" w:rsidRDefault="00C87AF8" w:rsidP="00C87AF8">
            <w:pPr>
              <w:spacing w:after="120"/>
              <w:jc w:val="center"/>
              <w:rPr>
                <w:ins w:id="5260" w:author="R4-2120772" w:date="2021-11-15T15:14:00Z"/>
                <w:rFonts w:eastAsia="MS Mincho"/>
                <w:sz w:val="14"/>
              </w:rPr>
            </w:pPr>
            <w:ins w:id="5261" w:author="R4-2120772" w:date="2021-11-15T15:14:00Z">
              <w:r>
                <w:rPr>
                  <w:rFonts w:eastAsia="MS Mincho"/>
                  <w:sz w:val="14"/>
                </w:rPr>
                <w:t>THALES</w:t>
              </w:r>
            </w:ins>
          </w:p>
        </w:tc>
        <w:tc>
          <w:tcPr>
            <w:tcW w:w="740" w:type="dxa"/>
            <w:noWrap/>
            <w:vAlign w:val="center"/>
          </w:tcPr>
          <w:p w:rsidR="00C87AF8" w:rsidRDefault="00C87AF8" w:rsidP="00C87AF8">
            <w:pPr>
              <w:spacing w:after="120"/>
              <w:jc w:val="center"/>
              <w:rPr>
                <w:ins w:id="5262" w:author="R4-2120772" w:date="2021-11-15T15:14:00Z"/>
                <w:rFonts w:eastAsia="MS Mincho"/>
                <w:sz w:val="18"/>
              </w:rPr>
            </w:pPr>
            <w:ins w:id="5263" w:author="R4-2120772" w:date="2021-11-15T15:14:00Z">
              <w:r>
                <w:rPr>
                  <w:rFonts w:eastAsia="MS Mincho"/>
                  <w:sz w:val="18"/>
                </w:rPr>
                <w:t>138.23</w:t>
              </w:r>
            </w:ins>
          </w:p>
        </w:tc>
        <w:tc>
          <w:tcPr>
            <w:tcW w:w="740" w:type="dxa"/>
            <w:noWrap/>
            <w:vAlign w:val="center"/>
          </w:tcPr>
          <w:p w:rsidR="00C87AF8" w:rsidRDefault="00C87AF8" w:rsidP="00C87AF8">
            <w:pPr>
              <w:spacing w:after="120"/>
              <w:jc w:val="center"/>
              <w:rPr>
                <w:ins w:id="5264" w:author="R4-2120772" w:date="2021-11-15T15:14:00Z"/>
                <w:rFonts w:eastAsia="MS Mincho"/>
                <w:sz w:val="18"/>
              </w:rPr>
            </w:pPr>
            <w:ins w:id="5265" w:author="R4-2120772" w:date="2021-11-15T15:14:00Z">
              <w:r>
                <w:rPr>
                  <w:rFonts w:eastAsia="MS Mincho"/>
                  <w:sz w:val="18"/>
                </w:rPr>
                <w:t>140.07</w:t>
              </w:r>
            </w:ins>
          </w:p>
        </w:tc>
        <w:tc>
          <w:tcPr>
            <w:tcW w:w="741" w:type="dxa"/>
            <w:noWrap/>
            <w:vAlign w:val="center"/>
          </w:tcPr>
          <w:p w:rsidR="00C87AF8" w:rsidRDefault="00C87AF8" w:rsidP="00C87AF8">
            <w:pPr>
              <w:spacing w:after="120"/>
              <w:jc w:val="center"/>
              <w:rPr>
                <w:ins w:id="5266" w:author="R4-2120772" w:date="2021-11-15T15:14:00Z"/>
                <w:rFonts w:eastAsia="MS Mincho"/>
                <w:sz w:val="18"/>
              </w:rPr>
            </w:pPr>
            <w:ins w:id="5267" w:author="R4-2120772" w:date="2021-11-15T15:14:00Z">
              <w:r>
                <w:rPr>
                  <w:rFonts w:eastAsia="MS Mincho"/>
                  <w:sz w:val="18"/>
                </w:rPr>
                <w:t>141.90</w:t>
              </w:r>
            </w:ins>
          </w:p>
        </w:tc>
        <w:tc>
          <w:tcPr>
            <w:tcW w:w="740" w:type="dxa"/>
            <w:noWrap/>
            <w:vAlign w:val="center"/>
          </w:tcPr>
          <w:p w:rsidR="00C87AF8" w:rsidRDefault="00C87AF8" w:rsidP="00C87AF8">
            <w:pPr>
              <w:spacing w:after="120"/>
              <w:jc w:val="center"/>
              <w:rPr>
                <w:ins w:id="5268" w:author="R4-2120772" w:date="2021-11-15T15:14:00Z"/>
                <w:rFonts w:eastAsia="MS Mincho"/>
                <w:sz w:val="18"/>
              </w:rPr>
            </w:pPr>
            <w:ins w:id="5269" w:author="R4-2120772" w:date="2021-11-15T15:14:00Z">
              <w:r>
                <w:rPr>
                  <w:rFonts w:eastAsia="MS Mincho"/>
                  <w:sz w:val="18"/>
                </w:rPr>
                <w:t>-20.37</w:t>
              </w:r>
            </w:ins>
          </w:p>
        </w:tc>
        <w:tc>
          <w:tcPr>
            <w:tcW w:w="740" w:type="dxa"/>
            <w:noWrap/>
            <w:vAlign w:val="center"/>
          </w:tcPr>
          <w:p w:rsidR="00C87AF8" w:rsidRDefault="00C87AF8" w:rsidP="00C87AF8">
            <w:pPr>
              <w:spacing w:after="120"/>
              <w:jc w:val="center"/>
              <w:rPr>
                <w:ins w:id="5270" w:author="R4-2120772" w:date="2021-11-15T15:14:00Z"/>
                <w:rFonts w:eastAsia="MS Mincho"/>
                <w:sz w:val="18"/>
              </w:rPr>
            </w:pPr>
            <w:ins w:id="5271" w:author="R4-2120772" w:date="2021-11-15T15:14:00Z">
              <w:r>
                <w:rPr>
                  <w:rFonts w:eastAsia="MS Mincho"/>
                  <w:sz w:val="18"/>
                </w:rPr>
                <w:t>-18.55</w:t>
              </w:r>
            </w:ins>
          </w:p>
        </w:tc>
        <w:tc>
          <w:tcPr>
            <w:tcW w:w="741" w:type="dxa"/>
            <w:noWrap/>
            <w:vAlign w:val="center"/>
          </w:tcPr>
          <w:p w:rsidR="00C87AF8" w:rsidRDefault="00C87AF8" w:rsidP="00C87AF8">
            <w:pPr>
              <w:spacing w:after="120"/>
              <w:jc w:val="center"/>
              <w:rPr>
                <w:ins w:id="5272" w:author="R4-2120772" w:date="2021-11-15T15:14:00Z"/>
                <w:rFonts w:eastAsia="MS Mincho"/>
                <w:sz w:val="18"/>
              </w:rPr>
            </w:pPr>
            <w:ins w:id="5273" w:author="R4-2120772" w:date="2021-11-15T15:14:00Z">
              <w:r>
                <w:rPr>
                  <w:rFonts w:eastAsia="MS Mincho"/>
                  <w:sz w:val="18"/>
                </w:rPr>
                <w:t>-16.68</w:t>
              </w:r>
            </w:ins>
          </w:p>
        </w:tc>
        <w:tc>
          <w:tcPr>
            <w:tcW w:w="740" w:type="dxa"/>
            <w:noWrap/>
            <w:vAlign w:val="center"/>
          </w:tcPr>
          <w:p w:rsidR="00C87AF8" w:rsidRDefault="00C87AF8" w:rsidP="00C87AF8">
            <w:pPr>
              <w:spacing w:after="120"/>
              <w:jc w:val="center"/>
              <w:rPr>
                <w:ins w:id="5274" w:author="R4-2120772" w:date="2021-11-15T15:14:00Z"/>
                <w:rFonts w:eastAsia="MS Mincho"/>
                <w:sz w:val="18"/>
              </w:rPr>
            </w:pPr>
            <w:ins w:id="5275"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5276" w:author="R4-2120772" w:date="2021-11-15T15:14:00Z"/>
                <w:rFonts w:eastAsia="MS Mincho"/>
                <w:sz w:val="18"/>
              </w:rPr>
            </w:pPr>
            <w:ins w:id="5277"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5278" w:author="R4-2120772" w:date="2021-11-15T15:14:00Z"/>
                <w:rFonts w:eastAsia="MS Mincho"/>
                <w:sz w:val="18"/>
              </w:rPr>
            </w:pPr>
            <w:ins w:id="5279" w:author="R4-2120772" w:date="2021-11-15T15:14:00Z">
              <w:r>
                <w:rPr>
                  <w:rFonts w:eastAsia="MS Mincho"/>
                  <w:sz w:val="18"/>
                </w:rPr>
                <w:t>23.00</w:t>
              </w:r>
            </w:ins>
          </w:p>
        </w:tc>
      </w:tr>
      <w:tr w:rsidR="00C87AF8" w:rsidTr="0087751E">
        <w:trPr>
          <w:trHeight w:val="300"/>
          <w:jc w:val="center"/>
          <w:ins w:id="5280" w:author="R4-2120772" w:date="2021-11-15T15:14:00Z"/>
        </w:trPr>
        <w:tc>
          <w:tcPr>
            <w:tcW w:w="853" w:type="dxa"/>
            <w:vMerge/>
            <w:vAlign w:val="center"/>
          </w:tcPr>
          <w:p w:rsidR="00C87AF8" w:rsidRDefault="00C87AF8" w:rsidP="00C87AF8">
            <w:pPr>
              <w:spacing w:after="120"/>
              <w:jc w:val="center"/>
              <w:rPr>
                <w:ins w:id="5281" w:author="R4-2120772" w:date="2021-11-15T15:14:00Z"/>
                <w:rFonts w:eastAsia="MS Mincho"/>
              </w:rPr>
            </w:pPr>
          </w:p>
        </w:tc>
        <w:tc>
          <w:tcPr>
            <w:tcW w:w="780" w:type="dxa"/>
            <w:noWrap/>
            <w:vAlign w:val="center"/>
          </w:tcPr>
          <w:p w:rsidR="00C87AF8" w:rsidRDefault="00C87AF8" w:rsidP="00C87AF8">
            <w:pPr>
              <w:spacing w:after="120"/>
              <w:jc w:val="center"/>
              <w:rPr>
                <w:ins w:id="5282" w:author="R4-2120772" w:date="2021-11-15T15:14:00Z"/>
                <w:rFonts w:eastAsia="MS Mincho"/>
                <w:sz w:val="14"/>
              </w:rPr>
            </w:pPr>
            <w:ins w:id="5283" w:author="R4-2120772" w:date="2021-11-15T15:14:00Z">
              <w:r>
                <w:rPr>
                  <w:rFonts w:eastAsia="MS Mincho"/>
                  <w:sz w:val="14"/>
                </w:rPr>
                <w:t>Huawei</w:t>
              </w:r>
            </w:ins>
          </w:p>
        </w:tc>
        <w:tc>
          <w:tcPr>
            <w:tcW w:w="740" w:type="dxa"/>
            <w:noWrap/>
            <w:vAlign w:val="center"/>
          </w:tcPr>
          <w:p w:rsidR="00C87AF8" w:rsidRDefault="00C87AF8" w:rsidP="00C87AF8">
            <w:pPr>
              <w:spacing w:after="120"/>
              <w:jc w:val="center"/>
              <w:rPr>
                <w:ins w:id="5284" w:author="R4-2120772" w:date="2021-11-15T15:14:00Z"/>
                <w:rFonts w:eastAsia="MS Mincho"/>
                <w:sz w:val="18"/>
              </w:rPr>
            </w:pPr>
            <w:ins w:id="5285" w:author="R4-2120772" w:date="2021-11-15T15:14:00Z">
              <w:r>
                <w:rPr>
                  <w:rFonts w:eastAsia="MS Mincho"/>
                  <w:sz w:val="18"/>
                </w:rPr>
                <w:t>139.45</w:t>
              </w:r>
            </w:ins>
          </w:p>
        </w:tc>
        <w:tc>
          <w:tcPr>
            <w:tcW w:w="740" w:type="dxa"/>
            <w:noWrap/>
            <w:vAlign w:val="center"/>
          </w:tcPr>
          <w:p w:rsidR="00C87AF8" w:rsidRDefault="00C87AF8" w:rsidP="00C87AF8">
            <w:pPr>
              <w:spacing w:after="120"/>
              <w:jc w:val="center"/>
              <w:rPr>
                <w:ins w:id="5286" w:author="R4-2120772" w:date="2021-11-15T15:14:00Z"/>
                <w:rFonts w:eastAsia="MS Mincho"/>
                <w:sz w:val="18"/>
              </w:rPr>
            </w:pPr>
            <w:ins w:id="5287" w:author="R4-2120772" w:date="2021-11-15T15:14:00Z">
              <w:r>
                <w:rPr>
                  <w:rFonts w:eastAsia="MS Mincho"/>
                  <w:sz w:val="18"/>
                </w:rPr>
                <w:t>140.61</w:t>
              </w:r>
            </w:ins>
          </w:p>
        </w:tc>
        <w:tc>
          <w:tcPr>
            <w:tcW w:w="741" w:type="dxa"/>
            <w:noWrap/>
            <w:vAlign w:val="center"/>
          </w:tcPr>
          <w:p w:rsidR="00C87AF8" w:rsidRDefault="00C87AF8" w:rsidP="00C87AF8">
            <w:pPr>
              <w:spacing w:after="120"/>
              <w:jc w:val="center"/>
              <w:rPr>
                <w:ins w:id="5288" w:author="R4-2120772" w:date="2021-11-15T15:14:00Z"/>
                <w:rFonts w:eastAsia="MS Mincho"/>
                <w:sz w:val="18"/>
              </w:rPr>
            </w:pPr>
            <w:ins w:id="5289" w:author="R4-2120772" w:date="2021-11-15T15:14:00Z">
              <w:r>
                <w:rPr>
                  <w:rFonts w:eastAsia="MS Mincho"/>
                  <w:sz w:val="18"/>
                </w:rPr>
                <w:t>142.00</w:t>
              </w:r>
            </w:ins>
          </w:p>
        </w:tc>
        <w:tc>
          <w:tcPr>
            <w:tcW w:w="740" w:type="dxa"/>
            <w:noWrap/>
            <w:vAlign w:val="center"/>
          </w:tcPr>
          <w:p w:rsidR="00C87AF8" w:rsidRDefault="00C87AF8" w:rsidP="00C87AF8">
            <w:pPr>
              <w:spacing w:after="120"/>
              <w:jc w:val="center"/>
              <w:rPr>
                <w:ins w:id="5290" w:author="R4-2120772" w:date="2021-11-15T15:14:00Z"/>
                <w:rFonts w:eastAsia="MS Mincho"/>
                <w:sz w:val="18"/>
              </w:rPr>
            </w:pPr>
            <w:ins w:id="5291" w:author="R4-2120772" w:date="2021-11-15T15:14:00Z">
              <w:r>
                <w:rPr>
                  <w:rFonts w:eastAsia="MS Mincho"/>
                  <w:sz w:val="18"/>
                </w:rPr>
                <w:t>-17.89</w:t>
              </w:r>
            </w:ins>
          </w:p>
        </w:tc>
        <w:tc>
          <w:tcPr>
            <w:tcW w:w="740" w:type="dxa"/>
            <w:noWrap/>
            <w:vAlign w:val="center"/>
          </w:tcPr>
          <w:p w:rsidR="00C87AF8" w:rsidRDefault="00C87AF8" w:rsidP="00C87AF8">
            <w:pPr>
              <w:spacing w:after="120"/>
              <w:jc w:val="center"/>
              <w:rPr>
                <w:ins w:id="5292" w:author="R4-2120772" w:date="2021-11-15T15:14:00Z"/>
                <w:rFonts w:eastAsia="MS Mincho"/>
                <w:sz w:val="18"/>
              </w:rPr>
            </w:pPr>
            <w:ins w:id="5293" w:author="R4-2120772" w:date="2021-11-15T15:14:00Z">
              <w:r>
                <w:rPr>
                  <w:rFonts w:eastAsia="MS Mincho"/>
                  <w:sz w:val="18"/>
                </w:rPr>
                <w:t>-16.73</w:t>
              </w:r>
            </w:ins>
          </w:p>
        </w:tc>
        <w:tc>
          <w:tcPr>
            <w:tcW w:w="741" w:type="dxa"/>
            <w:noWrap/>
            <w:vAlign w:val="center"/>
          </w:tcPr>
          <w:p w:rsidR="00C87AF8" w:rsidRDefault="00C87AF8" w:rsidP="00C87AF8">
            <w:pPr>
              <w:spacing w:after="120"/>
              <w:jc w:val="center"/>
              <w:rPr>
                <w:ins w:id="5294" w:author="R4-2120772" w:date="2021-11-15T15:14:00Z"/>
                <w:rFonts w:eastAsia="MS Mincho"/>
                <w:sz w:val="18"/>
              </w:rPr>
            </w:pPr>
            <w:ins w:id="5295" w:author="R4-2120772" w:date="2021-11-15T15:14:00Z">
              <w:r>
                <w:rPr>
                  <w:rFonts w:eastAsia="MS Mincho"/>
                  <w:sz w:val="18"/>
                </w:rPr>
                <w:t>-15.61</w:t>
              </w:r>
            </w:ins>
          </w:p>
        </w:tc>
        <w:tc>
          <w:tcPr>
            <w:tcW w:w="740" w:type="dxa"/>
            <w:noWrap/>
            <w:vAlign w:val="center"/>
          </w:tcPr>
          <w:p w:rsidR="00C87AF8" w:rsidRDefault="00C87AF8" w:rsidP="00C87AF8">
            <w:pPr>
              <w:spacing w:after="120"/>
              <w:jc w:val="center"/>
              <w:rPr>
                <w:ins w:id="5296" w:author="R4-2120772" w:date="2021-11-15T15:14:00Z"/>
                <w:rFonts w:eastAsia="MS Mincho"/>
                <w:sz w:val="18"/>
              </w:rPr>
            </w:pPr>
            <w:ins w:id="5297"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5298" w:author="R4-2120772" w:date="2021-11-15T15:14:00Z"/>
                <w:rFonts w:eastAsia="MS Mincho"/>
                <w:sz w:val="18"/>
              </w:rPr>
            </w:pPr>
            <w:ins w:id="5299"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5300" w:author="R4-2120772" w:date="2021-11-15T15:14:00Z"/>
                <w:rFonts w:eastAsia="MS Mincho"/>
                <w:sz w:val="18"/>
              </w:rPr>
            </w:pPr>
            <w:ins w:id="5301" w:author="R4-2120772" w:date="2021-11-15T15:14:00Z">
              <w:r>
                <w:rPr>
                  <w:rFonts w:eastAsia="MS Mincho"/>
                  <w:sz w:val="18"/>
                </w:rPr>
                <w:t>23.00</w:t>
              </w:r>
            </w:ins>
          </w:p>
        </w:tc>
      </w:tr>
      <w:tr w:rsidR="00C87AF8" w:rsidTr="0087751E">
        <w:trPr>
          <w:trHeight w:val="300"/>
          <w:jc w:val="center"/>
          <w:ins w:id="5302" w:author="R4-2120772" w:date="2021-11-15T15:14:00Z"/>
        </w:trPr>
        <w:tc>
          <w:tcPr>
            <w:tcW w:w="853" w:type="dxa"/>
            <w:vMerge/>
            <w:vAlign w:val="center"/>
          </w:tcPr>
          <w:p w:rsidR="00C87AF8" w:rsidRDefault="00C87AF8" w:rsidP="00C87AF8">
            <w:pPr>
              <w:spacing w:after="120"/>
              <w:jc w:val="center"/>
              <w:rPr>
                <w:ins w:id="5303" w:author="R4-2120772" w:date="2021-11-15T15:14:00Z"/>
                <w:rFonts w:eastAsia="MS Mincho"/>
              </w:rPr>
            </w:pPr>
          </w:p>
        </w:tc>
        <w:tc>
          <w:tcPr>
            <w:tcW w:w="780" w:type="dxa"/>
            <w:noWrap/>
            <w:vAlign w:val="center"/>
          </w:tcPr>
          <w:p w:rsidR="00C87AF8" w:rsidRDefault="00C87AF8" w:rsidP="00C87AF8">
            <w:pPr>
              <w:spacing w:after="120"/>
              <w:jc w:val="center"/>
              <w:rPr>
                <w:ins w:id="5304" w:author="R4-2120772" w:date="2021-11-15T15:14:00Z"/>
                <w:rFonts w:eastAsia="MS Mincho"/>
                <w:sz w:val="14"/>
              </w:rPr>
            </w:pPr>
            <w:ins w:id="5305" w:author="R4-2120772" w:date="2021-11-15T15:14:00Z">
              <w:r>
                <w:rPr>
                  <w:rFonts w:eastAsia="MS Mincho"/>
                  <w:sz w:val="14"/>
                </w:rPr>
                <w:t>Xiaomi</w:t>
              </w:r>
            </w:ins>
          </w:p>
        </w:tc>
        <w:tc>
          <w:tcPr>
            <w:tcW w:w="740" w:type="dxa"/>
            <w:noWrap/>
            <w:vAlign w:val="center"/>
          </w:tcPr>
          <w:p w:rsidR="00C87AF8" w:rsidRDefault="00C87AF8" w:rsidP="00C87AF8">
            <w:pPr>
              <w:spacing w:after="120"/>
              <w:jc w:val="center"/>
              <w:rPr>
                <w:ins w:id="5306" w:author="R4-2120772" w:date="2021-11-15T15:14:00Z"/>
                <w:rFonts w:eastAsia="MS Mincho"/>
                <w:sz w:val="18"/>
              </w:rPr>
            </w:pPr>
            <w:ins w:id="5307" w:author="R4-2120772" w:date="2021-11-15T15:14:00Z">
              <w:r>
                <w:rPr>
                  <w:rFonts w:eastAsia="MS Mincho"/>
                  <w:sz w:val="18"/>
                </w:rPr>
                <w:t>138.10</w:t>
              </w:r>
            </w:ins>
          </w:p>
        </w:tc>
        <w:tc>
          <w:tcPr>
            <w:tcW w:w="740" w:type="dxa"/>
            <w:noWrap/>
            <w:vAlign w:val="center"/>
          </w:tcPr>
          <w:p w:rsidR="00C87AF8" w:rsidRDefault="00C87AF8" w:rsidP="00C87AF8">
            <w:pPr>
              <w:spacing w:after="120"/>
              <w:jc w:val="center"/>
              <w:rPr>
                <w:ins w:id="5308" w:author="R4-2120772" w:date="2021-11-15T15:14:00Z"/>
                <w:rFonts w:eastAsia="MS Mincho"/>
                <w:sz w:val="18"/>
              </w:rPr>
            </w:pPr>
            <w:ins w:id="5309" w:author="R4-2120772" w:date="2021-11-15T15:14:00Z">
              <w:r>
                <w:rPr>
                  <w:rFonts w:eastAsia="MS Mincho"/>
                  <w:sz w:val="18"/>
                </w:rPr>
                <w:t>139.59</w:t>
              </w:r>
            </w:ins>
          </w:p>
        </w:tc>
        <w:tc>
          <w:tcPr>
            <w:tcW w:w="741" w:type="dxa"/>
            <w:noWrap/>
            <w:vAlign w:val="center"/>
          </w:tcPr>
          <w:p w:rsidR="00C87AF8" w:rsidRDefault="00C87AF8" w:rsidP="00C87AF8">
            <w:pPr>
              <w:spacing w:after="120"/>
              <w:jc w:val="center"/>
              <w:rPr>
                <w:ins w:id="5310" w:author="R4-2120772" w:date="2021-11-15T15:14:00Z"/>
                <w:rFonts w:eastAsia="MS Mincho"/>
                <w:sz w:val="18"/>
              </w:rPr>
            </w:pPr>
            <w:ins w:id="5311" w:author="R4-2120772" w:date="2021-11-15T15:14:00Z">
              <w:r>
                <w:rPr>
                  <w:rFonts w:eastAsia="MS Mincho"/>
                  <w:sz w:val="18"/>
                </w:rPr>
                <w:t>141.16</w:t>
              </w:r>
            </w:ins>
          </w:p>
        </w:tc>
        <w:tc>
          <w:tcPr>
            <w:tcW w:w="740" w:type="dxa"/>
            <w:noWrap/>
            <w:vAlign w:val="center"/>
          </w:tcPr>
          <w:p w:rsidR="00C87AF8" w:rsidRDefault="00C87AF8" w:rsidP="00C87AF8">
            <w:pPr>
              <w:spacing w:after="120"/>
              <w:jc w:val="center"/>
              <w:rPr>
                <w:ins w:id="5312" w:author="R4-2120772" w:date="2021-11-15T15:14:00Z"/>
                <w:rFonts w:eastAsia="MS Mincho"/>
                <w:sz w:val="18"/>
              </w:rPr>
            </w:pPr>
            <w:ins w:id="5313" w:author="R4-2120772" w:date="2021-11-15T15:14:00Z">
              <w:r>
                <w:rPr>
                  <w:rFonts w:eastAsia="MS Mincho"/>
                  <w:sz w:val="18"/>
                </w:rPr>
                <w:t>-18.98</w:t>
              </w:r>
            </w:ins>
          </w:p>
        </w:tc>
        <w:tc>
          <w:tcPr>
            <w:tcW w:w="740" w:type="dxa"/>
            <w:noWrap/>
            <w:vAlign w:val="center"/>
          </w:tcPr>
          <w:p w:rsidR="00C87AF8" w:rsidRDefault="00C87AF8" w:rsidP="00C87AF8">
            <w:pPr>
              <w:spacing w:after="120"/>
              <w:jc w:val="center"/>
              <w:rPr>
                <w:ins w:id="5314" w:author="R4-2120772" w:date="2021-11-15T15:14:00Z"/>
                <w:rFonts w:eastAsia="MS Mincho"/>
                <w:sz w:val="18"/>
              </w:rPr>
            </w:pPr>
            <w:ins w:id="5315" w:author="R4-2120772" w:date="2021-11-15T15:14:00Z">
              <w:r>
                <w:rPr>
                  <w:rFonts w:eastAsia="MS Mincho"/>
                  <w:sz w:val="18"/>
                </w:rPr>
                <w:t>-17.45</w:t>
              </w:r>
            </w:ins>
          </w:p>
        </w:tc>
        <w:tc>
          <w:tcPr>
            <w:tcW w:w="741" w:type="dxa"/>
            <w:noWrap/>
            <w:vAlign w:val="center"/>
          </w:tcPr>
          <w:p w:rsidR="00C87AF8" w:rsidRDefault="00C87AF8" w:rsidP="00C87AF8">
            <w:pPr>
              <w:spacing w:after="120"/>
              <w:jc w:val="center"/>
              <w:rPr>
                <w:ins w:id="5316" w:author="R4-2120772" w:date="2021-11-15T15:14:00Z"/>
                <w:rFonts w:eastAsia="MS Mincho"/>
                <w:sz w:val="18"/>
              </w:rPr>
            </w:pPr>
            <w:ins w:id="5317" w:author="R4-2120772" w:date="2021-11-15T15:14:00Z">
              <w:r>
                <w:rPr>
                  <w:rFonts w:eastAsia="MS Mincho"/>
                  <w:sz w:val="18"/>
                </w:rPr>
                <w:t>-15.92</w:t>
              </w:r>
            </w:ins>
          </w:p>
        </w:tc>
        <w:tc>
          <w:tcPr>
            <w:tcW w:w="740" w:type="dxa"/>
            <w:noWrap/>
            <w:vAlign w:val="center"/>
          </w:tcPr>
          <w:p w:rsidR="00C87AF8" w:rsidRDefault="00C87AF8" w:rsidP="00C87AF8">
            <w:pPr>
              <w:spacing w:after="120"/>
              <w:jc w:val="center"/>
              <w:rPr>
                <w:ins w:id="5318" w:author="R4-2120772" w:date="2021-11-15T15:14:00Z"/>
                <w:rFonts w:eastAsia="MS Mincho"/>
                <w:sz w:val="18"/>
              </w:rPr>
            </w:pPr>
            <w:ins w:id="5319"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5320" w:author="R4-2120772" w:date="2021-11-15T15:14:00Z"/>
                <w:rFonts w:eastAsia="MS Mincho"/>
                <w:sz w:val="18"/>
              </w:rPr>
            </w:pPr>
            <w:ins w:id="5321"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5322" w:author="R4-2120772" w:date="2021-11-15T15:14:00Z"/>
                <w:rFonts w:eastAsia="MS Mincho"/>
                <w:sz w:val="18"/>
              </w:rPr>
            </w:pPr>
            <w:ins w:id="5323" w:author="R4-2120772" w:date="2021-11-15T15:14:00Z">
              <w:r>
                <w:rPr>
                  <w:rFonts w:eastAsia="MS Mincho"/>
                  <w:sz w:val="18"/>
                </w:rPr>
                <w:t>23.00</w:t>
              </w:r>
            </w:ins>
          </w:p>
        </w:tc>
      </w:tr>
      <w:tr w:rsidR="00C87AF8" w:rsidTr="0087751E">
        <w:trPr>
          <w:trHeight w:val="300"/>
          <w:jc w:val="center"/>
          <w:ins w:id="5324" w:author="R4-2120772" w:date="2021-11-15T15:14:00Z"/>
        </w:trPr>
        <w:tc>
          <w:tcPr>
            <w:tcW w:w="853" w:type="dxa"/>
            <w:vMerge/>
            <w:vAlign w:val="center"/>
          </w:tcPr>
          <w:p w:rsidR="00C87AF8" w:rsidRDefault="00C87AF8" w:rsidP="00C87AF8">
            <w:pPr>
              <w:spacing w:after="120"/>
              <w:jc w:val="center"/>
              <w:rPr>
                <w:ins w:id="5325" w:author="R4-2120772" w:date="2021-11-15T15:14:00Z"/>
                <w:rFonts w:eastAsia="MS Mincho"/>
              </w:rPr>
            </w:pPr>
          </w:p>
        </w:tc>
        <w:tc>
          <w:tcPr>
            <w:tcW w:w="780" w:type="dxa"/>
            <w:noWrap/>
            <w:vAlign w:val="center"/>
          </w:tcPr>
          <w:p w:rsidR="00C87AF8" w:rsidRDefault="00C87AF8" w:rsidP="00C87AF8">
            <w:pPr>
              <w:spacing w:after="120"/>
              <w:jc w:val="center"/>
              <w:rPr>
                <w:ins w:id="5326" w:author="R4-2120772" w:date="2021-11-15T15:14:00Z"/>
                <w:rFonts w:eastAsia="MS Mincho"/>
                <w:sz w:val="14"/>
              </w:rPr>
            </w:pPr>
            <w:ins w:id="5327" w:author="R4-2120772" w:date="2021-11-15T15:14:00Z">
              <w:r>
                <w:rPr>
                  <w:rFonts w:eastAsia="MS Mincho"/>
                  <w:sz w:val="14"/>
                </w:rPr>
                <w:t>ZTE</w:t>
              </w:r>
            </w:ins>
          </w:p>
        </w:tc>
        <w:tc>
          <w:tcPr>
            <w:tcW w:w="740" w:type="dxa"/>
            <w:noWrap/>
            <w:vAlign w:val="center"/>
          </w:tcPr>
          <w:p w:rsidR="00C87AF8" w:rsidRDefault="00C87AF8" w:rsidP="00C87AF8">
            <w:pPr>
              <w:spacing w:after="120"/>
              <w:jc w:val="center"/>
              <w:rPr>
                <w:ins w:id="5328" w:author="R4-2120772" w:date="2021-11-15T15:14:00Z"/>
                <w:rFonts w:eastAsia="MS Mincho"/>
                <w:sz w:val="18"/>
              </w:rPr>
            </w:pPr>
            <w:ins w:id="5329" w:author="R4-2120772" w:date="2021-11-15T15:14:00Z">
              <w:r>
                <w:rPr>
                  <w:rFonts w:eastAsia="MS Mincho"/>
                  <w:sz w:val="18"/>
                </w:rPr>
                <w:t>137.76</w:t>
              </w:r>
            </w:ins>
          </w:p>
        </w:tc>
        <w:tc>
          <w:tcPr>
            <w:tcW w:w="740" w:type="dxa"/>
            <w:noWrap/>
            <w:vAlign w:val="center"/>
          </w:tcPr>
          <w:p w:rsidR="00C87AF8" w:rsidRDefault="00C87AF8" w:rsidP="00C87AF8">
            <w:pPr>
              <w:spacing w:after="120"/>
              <w:jc w:val="center"/>
              <w:rPr>
                <w:ins w:id="5330" w:author="R4-2120772" w:date="2021-11-15T15:14:00Z"/>
                <w:rFonts w:eastAsia="MS Mincho"/>
                <w:sz w:val="18"/>
              </w:rPr>
            </w:pPr>
            <w:ins w:id="5331" w:author="R4-2120772" w:date="2021-11-15T15:14:00Z">
              <w:r>
                <w:rPr>
                  <w:rFonts w:eastAsia="MS Mincho"/>
                  <w:sz w:val="18"/>
                </w:rPr>
                <w:t>140.33</w:t>
              </w:r>
            </w:ins>
          </w:p>
        </w:tc>
        <w:tc>
          <w:tcPr>
            <w:tcW w:w="741" w:type="dxa"/>
            <w:noWrap/>
            <w:vAlign w:val="center"/>
          </w:tcPr>
          <w:p w:rsidR="00C87AF8" w:rsidRDefault="00C87AF8" w:rsidP="00C87AF8">
            <w:pPr>
              <w:spacing w:after="120"/>
              <w:jc w:val="center"/>
              <w:rPr>
                <w:ins w:id="5332" w:author="R4-2120772" w:date="2021-11-15T15:14:00Z"/>
                <w:rFonts w:eastAsia="MS Mincho"/>
                <w:sz w:val="18"/>
              </w:rPr>
            </w:pPr>
            <w:ins w:id="5333" w:author="R4-2120772" w:date="2021-11-15T15:14:00Z">
              <w:r>
                <w:rPr>
                  <w:rFonts w:eastAsia="MS Mincho"/>
                  <w:sz w:val="18"/>
                </w:rPr>
                <w:t>142.91</w:t>
              </w:r>
            </w:ins>
          </w:p>
        </w:tc>
        <w:tc>
          <w:tcPr>
            <w:tcW w:w="740" w:type="dxa"/>
            <w:noWrap/>
            <w:vAlign w:val="center"/>
          </w:tcPr>
          <w:p w:rsidR="00C87AF8" w:rsidRDefault="00C87AF8" w:rsidP="00C87AF8">
            <w:pPr>
              <w:spacing w:after="120"/>
              <w:jc w:val="center"/>
              <w:rPr>
                <w:ins w:id="5334" w:author="R4-2120772" w:date="2021-11-15T15:14:00Z"/>
                <w:rFonts w:eastAsia="MS Mincho"/>
                <w:sz w:val="18"/>
              </w:rPr>
            </w:pPr>
            <w:ins w:id="5335" w:author="R4-2120772" w:date="2021-11-15T15:14:00Z">
              <w:r>
                <w:rPr>
                  <w:rFonts w:eastAsia="MS Mincho"/>
                  <w:sz w:val="18"/>
                </w:rPr>
                <w:t>-18.35</w:t>
              </w:r>
            </w:ins>
          </w:p>
        </w:tc>
        <w:tc>
          <w:tcPr>
            <w:tcW w:w="740" w:type="dxa"/>
            <w:noWrap/>
            <w:vAlign w:val="center"/>
          </w:tcPr>
          <w:p w:rsidR="00C87AF8" w:rsidRDefault="00C87AF8" w:rsidP="00C87AF8">
            <w:pPr>
              <w:spacing w:after="120"/>
              <w:jc w:val="center"/>
              <w:rPr>
                <w:ins w:id="5336" w:author="R4-2120772" w:date="2021-11-15T15:14:00Z"/>
                <w:rFonts w:eastAsia="MS Mincho"/>
                <w:sz w:val="18"/>
              </w:rPr>
            </w:pPr>
            <w:ins w:id="5337" w:author="R4-2120772" w:date="2021-11-15T15:14:00Z">
              <w:r>
                <w:rPr>
                  <w:rFonts w:eastAsia="MS Mincho"/>
                  <w:sz w:val="18"/>
                </w:rPr>
                <w:t>-15.72</w:t>
              </w:r>
            </w:ins>
          </w:p>
        </w:tc>
        <w:tc>
          <w:tcPr>
            <w:tcW w:w="741" w:type="dxa"/>
            <w:noWrap/>
            <w:vAlign w:val="center"/>
          </w:tcPr>
          <w:p w:rsidR="00C87AF8" w:rsidRDefault="00C87AF8" w:rsidP="00C87AF8">
            <w:pPr>
              <w:spacing w:after="120"/>
              <w:jc w:val="center"/>
              <w:rPr>
                <w:ins w:id="5338" w:author="R4-2120772" w:date="2021-11-15T15:14:00Z"/>
                <w:rFonts w:eastAsia="MS Mincho"/>
                <w:sz w:val="18"/>
              </w:rPr>
            </w:pPr>
            <w:ins w:id="5339" w:author="R4-2120772" w:date="2021-11-15T15:14:00Z">
              <w:r>
                <w:rPr>
                  <w:rFonts w:eastAsia="MS Mincho"/>
                  <w:sz w:val="18"/>
                </w:rPr>
                <w:t>-13.37</w:t>
              </w:r>
            </w:ins>
          </w:p>
        </w:tc>
        <w:tc>
          <w:tcPr>
            <w:tcW w:w="740" w:type="dxa"/>
            <w:noWrap/>
            <w:vAlign w:val="center"/>
          </w:tcPr>
          <w:p w:rsidR="00C87AF8" w:rsidRDefault="00C87AF8" w:rsidP="00C87AF8">
            <w:pPr>
              <w:spacing w:after="120"/>
              <w:jc w:val="center"/>
              <w:rPr>
                <w:ins w:id="5340" w:author="R4-2120772" w:date="2021-11-15T15:14:00Z"/>
                <w:rFonts w:eastAsia="MS Mincho"/>
                <w:sz w:val="18"/>
              </w:rPr>
            </w:pPr>
            <w:ins w:id="5341"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5342" w:author="R4-2120772" w:date="2021-11-15T15:14:00Z"/>
                <w:rFonts w:eastAsia="MS Mincho"/>
                <w:sz w:val="18"/>
              </w:rPr>
            </w:pPr>
            <w:ins w:id="5343"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5344" w:author="R4-2120772" w:date="2021-11-15T15:14:00Z"/>
                <w:rFonts w:eastAsia="MS Mincho"/>
                <w:sz w:val="18"/>
              </w:rPr>
            </w:pPr>
            <w:ins w:id="5345" w:author="R4-2120772" w:date="2021-11-15T15:14:00Z">
              <w:r>
                <w:rPr>
                  <w:rFonts w:eastAsia="MS Mincho"/>
                  <w:sz w:val="18"/>
                </w:rPr>
                <w:t>23.00</w:t>
              </w:r>
            </w:ins>
          </w:p>
        </w:tc>
      </w:tr>
      <w:tr w:rsidR="00C87AF8" w:rsidTr="0087751E">
        <w:trPr>
          <w:trHeight w:val="300"/>
          <w:jc w:val="center"/>
          <w:ins w:id="5346" w:author="R4-2120772" w:date="2021-11-15T15:14:00Z"/>
        </w:trPr>
        <w:tc>
          <w:tcPr>
            <w:tcW w:w="853" w:type="dxa"/>
            <w:vMerge/>
            <w:vAlign w:val="center"/>
          </w:tcPr>
          <w:p w:rsidR="00C87AF8" w:rsidRDefault="00C87AF8" w:rsidP="00C87AF8">
            <w:pPr>
              <w:spacing w:after="120"/>
              <w:jc w:val="center"/>
              <w:rPr>
                <w:ins w:id="5347" w:author="R4-2120772" w:date="2021-11-15T15:14:00Z"/>
                <w:rFonts w:eastAsia="MS Mincho"/>
              </w:rPr>
            </w:pPr>
          </w:p>
        </w:tc>
        <w:tc>
          <w:tcPr>
            <w:tcW w:w="780" w:type="dxa"/>
            <w:noWrap/>
            <w:vAlign w:val="center"/>
          </w:tcPr>
          <w:p w:rsidR="00C87AF8" w:rsidRDefault="00C87AF8" w:rsidP="00C87AF8">
            <w:pPr>
              <w:spacing w:after="120"/>
              <w:jc w:val="center"/>
              <w:rPr>
                <w:ins w:id="5348" w:author="R4-2120772" w:date="2021-11-15T15:14:00Z"/>
                <w:rFonts w:eastAsia="MS Mincho"/>
                <w:sz w:val="14"/>
              </w:rPr>
            </w:pPr>
            <w:ins w:id="5349" w:author="R4-2120772" w:date="2021-11-15T15:14:00Z">
              <w:r>
                <w:rPr>
                  <w:rFonts w:eastAsia="MS Mincho"/>
                  <w:sz w:val="14"/>
                </w:rPr>
                <w:t>Ericsson</w:t>
              </w:r>
            </w:ins>
          </w:p>
        </w:tc>
        <w:tc>
          <w:tcPr>
            <w:tcW w:w="740" w:type="dxa"/>
            <w:noWrap/>
            <w:vAlign w:val="center"/>
          </w:tcPr>
          <w:p w:rsidR="00C87AF8" w:rsidRDefault="00C87AF8" w:rsidP="00C87AF8">
            <w:pPr>
              <w:spacing w:after="120"/>
              <w:jc w:val="center"/>
              <w:rPr>
                <w:ins w:id="5350" w:author="R4-2120772" w:date="2021-11-15T15:14:00Z"/>
                <w:rFonts w:eastAsia="MS Mincho"/>
                <w:sz w:val="18"/>
              </w:rPr>
            </w:pPr>
            <w:ins w:id="5351" w:author="R4-2120772" w:date="2021-11-15T15:14:00Z">
              <w:r>
                <w:rPr>
                  <w:rFonts w:eastAsia="MS Mincho"/>
                  <w:sz w:val="18"/>
                </w:rPr>
                <w:t>-</w:t>
              </w:r>
            </w:ins>
          </w:p>
        </w:tc>
        <w:tc>
          <w:tcPr>
            <w:tcW w:w="740" w:type="dxa"/>
            <w:noWrap/>
            <w:vAlign w:val="center"/>
          </w:tcPr>
          <w:p w:rsidR="00C87AF8" w:rsidRDefault="00C87AF8" w:rsidP="00C87AF8">
            <w:pPr>
              <w:spacing w:after="120"/>
              <w:jc w:val="center"/>
              <w:rPr>
                <w:ins w:id="5352" w:author="R4-2120772" w:date="2021-11-15T15:14:00Z"/>
                <w:rFonts w:eastAsia="MS Mincho"/>
                <w:sz w:val="18"/>
              </w:rPr>
            </w:pPr>
            <w:ins w:id="5353" w:author="R4-2120772" w:date="2021-11-15T15:14:00Z">
              <w:r>
                <w:rPr>
                  <w:rFonts w:eastAsia="MS Mincho"/>
                  <w:sz w:val="18"/>
                </w:rPr>
                <w:t>-</w:t>
              </w:r>
            </w:ins>
          </w:p>
        </w:tc>
        <w:tc>
          <w:tcPr>
            <w:tcW w:w="741" w:type="dxa"/>
            <w:noWrap/>
            <w:vAlign w:val="center"/>
          </w:tcPr>
          <w:p w:rsidR="00C87AF8" w:rsidRDefault="00C87AF8" w:rsidP="00C87AF8">
            <w:pPr>
              <w:spacing w:after="120"/>
              <w:jc w:val="center"/>
              <w:rPr>
                <w:ins w:id="5354" w:author="R4-2120772" w:date="2021-11-15T15:14:00Z"/>
                <w:rFonts w:eastAsia="MS Mincho"/>
                <w:sz w:val="18"/>
              </w:rPr>
            </w:pPr>
            <w:ins w:id="5355" w:author="R4-2120772" w:date="2021-11-15T15:14:00Z">
              <w:r>
                <w:rPr>
                  <w:rFonts w:eastAsia="MS Mincho"/>
                  <w:sz w:val="18"/>
                </w:rPr>
                <w:t>-</w:t>
              </w:r>
            </w:ins>
          </w:p>
        </w:tc>
        <w:tc>
          <w:tcPr>
            <w:tcW w:w="740" w:type="dxa"/>
            <w:noWrap/>
            <w:vAlign w:val="center"/>
          </w:tcPr>
          <w:p w:rsidR="00C87AF8" w:rsidRDefault="00C87AF8" w:rsidP="00C87AF8">
            <w:pPr>
              <w:spacing w:after="120"/>
              <w:jc w:val="center"/>
              <w:rPr>
                <w:ins w:id="5356" w:author="R4-2120772" w:date="2021-11-15T15:14:00Z"/>
                <w:rFonts w:eastAsia="MS Mincho"/>
                <w:sz w:val="18"/>
              </w:rPr>
            </w:pPr>
            <w:ins w:id="5357" w:author="R4-2120772" w:date="2021-11-15T15:14:00Z">
              <w:r>
                <w:rPr>
                  <w:rFonts w:eastAsia="MS Mincho"/>
                  <w:sz w:val="18"/>
                </w:rPr>
                <w:t>-30.59</w:t>
              </w:r>
            </w:ins>
          </w:p>
        </w:tc>
        <w:tc>
          <w:tcPr>
            <w:tcW w:w="740" w:type="dxa"/>
            <w:noWrap/>
            <w:vAlign w:val="center"/>
          </w:tcPr>
          <w:p w:rsidR="00C87AF8" w:rsidRDefault="00C87AF8" w:rsidP="00C87AF8">
            <w:pPr>
              <w:spacing w:after="120"/>
              <w:jc w:val="center"/>
              <w:rPr>
                <w:ins w:id="5358" w:author="R4-2120772" w:date="2021-11-15T15:14:00Z"/>
                <w:rFonts w:eastAsia="MS Mincho"/>
                <w:sz w:val="18"/>
              </w:rPr>
            </w:pPr>
            <w:ins w:id="5359" w:author="R4-2120772" w:date="2021-11-15T15:14:00Z">
              <w:r>
                <w:rPr>
                  <w:rFonts w:eastAsia="MS Mincho"/>
                  <w:sz w:val="18"/>
                </w:rPr>
                <w:t>-25.37</w:t>
              </w:r>
            </w:ins>
          </w:p>
        </w:tc>
        <w:tc>
          <w:tcPr>
            <w:tcW w:w="741" w:type="dxa"/>
            <w:noWrap/>
            <w:vAlign w:val="center"/>
          </w:tcPr>
          <w:p w:rsidR="00C87AF8" w:rsidRDefault="00C87AF8" w:rsidP="00C87AF8">
            <w:pPr>
              <w:spacing w:after="120"/>
              <w:jc w:val="center"/>
              <w:rPr>
                <w:ins w:id="5360" w:author="R4-2120772" w:date="2021-11-15T15:14:00Z"/>
                <w:rFonts w:eastAsia="MS Mincho"/>
                <w:sz w:val="18"/>
              </w:rPr>
            </w:pPr>
            <w:ins w:id="5361" w:author="R4-2120772" w:date="2021-11-15T15:14:00Z">
              <w:r>
                <w:rPr>
                  <w:rFonts w:eastAsia="MS Mincho"/>
                  <w:sz w:val="18"/>
                </w:rPr>
                <w:t>-21.63</w:t>
              </w:r>
            </w:ins>
          </w:p>
        </w:tc>
        <w:tc>
          <w:tcPr>
            <w:tcW w:w="740" w:type="dxa"/>
            <w:noWrap/>
            <w:vAlign w:val="center"/>
          </w:tcPr>
          <w:p w:rsidR="00C87AF8" w:rsidRDefault="00C87AF8" w:rsidP="00C87AF8">
            <w:pPr>
              <w:spacing w:after="120"/>
              <w:jc w:val="center"/>
              <w:rPr>
                <w:ins w:id="5362" w:author="R4-2120772" w:date="2021-11-15T15:14:00Z"/>
                <w:rFonts w:eastAsia="MS Mincho"/>
                <w:sz w:val="18"/>
              </w:rPr>
            </w:pPr>
            <w:ins w:id="5363" w:author="R4-2120772" w:date="2021-11-15T15:14:00Z">
              <w:r>
                <w:rPr>
                  <w:rFonts w:eastAsia="MS Mincho"/>
                  <w:sz w:val="18"/>
                </w:rPr>
                <w:t>-</w:t>
              </w:r>
            </w:ins>
          </w:p>
        </w:tc>
        <w:tc>
          <w:tcPr>
            <w:tcW w:w="740" w:type="dxa"/>
            <w:noWrap/>
            <w:vAlign w:val="center"/>
          </w:tcPr>
          <w:p w:rsidR="00C87AF8" w:rsidRDefault="00C87AF8" w:rsidP="00C87AF8">
            <w:pPr>
              <w:spacing w:after="120"/>
              <w:jc w:val="center"/>
              <w:rPr>
                <w:ins w:id="5364" w:author="R4-2120772" w:date="2021-11-15T15:14:00Z"/>
                <w:rFonts w:eastAsia="MS Mincho"/>
                <w:sz w:val="18"/>
              </w:rPr>
            </w:pPr>
            <w:ins w:id="5365" w:author="R4-2120772" w:date="2021-11-15T15:14:00Z">
              <w:r>
                <w:rPr>
                  <w:rFonts w:eastAsia="MS Mincho"/>
                  <w:sz w:val="18"/>
                </w:rPr>
                <w:t>-</w:t>
              </w:r>
            </w:ins>
          </w:p>
        </w:tc>
        <w:tc>
          <w:tcPr>
            <w:tcW w:w="741" w:type="dxa"/>
            <w:noWrap/>
            <w:vAlign w:val="center"/>
          </w:tcPr>
          <w:p w:rsidR="00C87AF8" w:rsidRDefault="00C87AF8" w:rsidP="00C87AF8">
            <w:pPr>
              <w:spacing w:after="120"/>
              <w:jc w:val="center"/>
              <w:rPr>
                <w:ins w:id="5366" w:author="R4-2120772" w:date="2021-11-15T15:14:00Z"/>
                <w:rFonts w:eastAsia="MS Mincho"/>
                <w:sz w:val="18"/>
              </w:rPr>
            </w:pPr>
            <w:ins w:id="5367" w:author="R4-2120772" w:date="2021-11-15T15:14:00Z">
              <w:r>
                <w:rPr>
                  <w:rFonts w:eastAsia="MS Mincho"/>
                  <w:sz w:val="18"/>
                </w:rPr>
                <w:t>-</w:t>
              </w:r>
            </w:ins>
          </w:p>
        </w:tc>
      </w:tr>
      <w:tr w:rsidR="00C87AF8" w:rsidTr="0087751E">
        <w:trPr>
          <w:trHeight w:val="300"/>
          <w:jc w:val="center"/>
          <w:ins w:id="5368" w:author="R4-2120772" w:date="2021-11-15T15:14:00Z"/>
        </w:trPr>
        <w:tc>
          <w:tcPr>
            <w:tcW w:w="853" w:type="dxa"/>
            <w:vMerge/>
            <w:vAlign w:val="center"/>
          </w:tcPr>
          <w:p w:rsidR="00C87AF8" w:rsidRDefault="00C87AF8" w:rsidP="00C87AF8">
            <w:pPr>
              <w:spacing w:after="120"/>
              <w:jc w:val="center"/>
              <w:rPr>
                <w:ins w:id="5369" w:author="R4-2120772" w:date="2021-11-15T15:14:00Z"/>
                <w:rFonts w:eastAsia="MS Mincho"/>
              </w:rPr>
            </w:pPr>
          </w:p>
        </w:tc>
        <w:tc>
          <w:tcPr>
            <w:tcW w:w="780" w:type="dxa"/>
            <w:noWrap/>
            <w:vAlign w:val="center"/>
          </w:tcPr>
          <w:p w:rsidR="00C87AF8" w:rsidRDefault="00C87AF8" w:rsidP="00C87AF8">
            <w:pPr>
              <w:spacing w:after="120"/>
              <w:jc w:val="center"/>
              <w:rPr>
                <w:ins w:id="5370" w:author="R4-2120772" w:date="2021-11-15T15:14:00Z"/>
                <w:rFonts w:eastAsia="MS Mincho"/>
                <w:sz w:val="14"/>
              </w:rPr>
            </w:pPr>
            <w:ins w:id="5371" w:author="R4-2120772" w:date="2021-11-15T15:14:00Z">
              <w:r>
                <w:rPr>
                  <w:rFonts w:eastAsia="MS Mincho"/>
                  <w:sz w:val="14"/>
                </w:rPr>
                <w:t>FhG</w:t>
              </w:r>
            </w:ins>
          </w:p>
        </w:tc>
        <w:tc>
          <w:tcPr>
            <w:tcW w:w="740" w:type="dxa"/>
            <w:noWrap/>
            <w:vAlign w:val="center"/>
          </w:tcPr>
          <w:p w:rsidR="00C87AF8" w:rsidRDefault="00C87AF8" w:rsidP="00C87AF8">
            <w:pPr>
              <w:spacing w:after="120"/>
              <w:jc w:val="center"/>
              <w:rPr>
                <w:ins w:id="5372" w:author="R4-2120772" w:date="2021-11-15T15:14:00Z"/>
                <w:rFonts w:eastAsia="MS Mincho"/>
                <w:sz w:val="18"/>
              </w:rPr>
            </w:pPr>
            <w:ins w:id="5373" w:author="R4-2120772" w:date="2021-11-15T15:14:00Z">
              <w:r>
                <w:rPr>
                  <w:rFonts w:eastAsia="MS Mincho"/>
                  <w:sz w:val="18"/>
                </w:rPr>
                <w:t>138.33</w:t>
              </w:r>
            </w:ins>
          </w:p>
        </w:tc>
        <w:tc>
          <w:tcPr>
            <w:tcW w:w="740" w:type="dxa"/>
            <w:noWrap/>
            <w:vAlign w:val="center"/>
          </w:tcPr>
          <w:p w:rsidR="00C87AF8" w:rsidRDefault="00C87AF8" w:rsidP="00C87AF8">
            <w:pPr>
              <w:spacing w:after="120"/>
              <w:jc w:val="center"/>
              <w:rPr>
                <w:ins w:id="5374" w:author="R4-2120772" w:date="2021-11-15T15:14:00Z"/>
                <w:rFonts w:eastAsia="MS Mincho"/>
                <w:sz w:val="18"/>
              </w:rPr>
            </w:pPr>
            <w:ins w:id="5375" w:author="R4-2120772" w:date="2021-11-15T15:14:00Z">
              <w:r>
                <w:rPr>
                  <w:rFonts w:eastAsia="MS Mincho"/>
                  <w:sz w:val="18"/>
                </w:rPr>
                <w:t>139.76</w:t>
              </w:r>
            </w:ins>
          </w:p>
        </w:tc>
        <w:tc>
          <w:tcPr>
            <w:tcW w:w="741" w:type="dxa"/>
            <w:noWrap/>
            <w:vAlign w:val="center"/>
          </w:tcPr>
          <w:p w:rsidR="00C87AF8" w:rsidRDefault="00C87AF8" w:rsidP="00C87AF8">
            <w:pPr>
              <w:spacing w:after="120"/>
              <w:jc w:val="center"/>
              <w:rPr>
                <w:ins w:id="5376" w:author="R4-2120772" w:date="2021-11-15T15:14:00Z"/>
                <w:rFonts w:eastAsia="MS Mincho"/>
                <w:sz w:val="18"/>
              </w:rPr>
            </w:pPr>
            <w:ins w:id="5377" w:author="R4-2120772" w:date="2021-11-15T15:14:00Z">
              <w:r>
                <w:rPr>
                  <w:rFonts w:eastAsia="MS Mincho"/>
                  <w:sz w:val="18"/>
                </w:rPr>
                <w:t>141.56</w:t>
              </w:r>
            </w:ins>
          </w:p>
        </w:tc>
        <w:tc>
          <w:tcPr>
            <w:tcW w:w="740" w:type="dxa"/>
            <w:noWrap/>
            <w:vAlign w:val="center"/>
          </w:tcPr>
          <w:p w:rsidR="00C87AF8" w:rsidRDefault="00C87AF8" w:rsidP="00C87AF8">
            <w:pPr>
              <w:spacing w:after="120"/>
              <w:jc w:val="center"/>
              <w:rPr>
                <w:ins w:id="5378" w:author="R4-2120772" w:date="2021-11-15T15:14:00Z"/>
                <w:rFonts w:eastAsia="MS Mincho"/>
                <w:sz w:val="18"/>
              </w:rPr>
            </w:pPr>
            <w:ins w:id="5379" w:author="R4-2120772" w:date="2021-11-15T15:14:00Z">
              <w:r>
                <w:rPr>
                  <w:rFonts w:eastAsia="MS Mincho"/>
                  <w:sz w:val="18"/>
                </w:rPr>
                <w:t>-20.26</w:t>
              </w:r>
            </w:ins>
          </w:p>
        </w:tc>
        <w:tc>
          <w:tcPr>
            <w:tcW w:w="740" w:type="dxa"/>
            <w:noWrap/>
            <w:vAlign w:val="center"/>
          </w:tcPr>
          <w:p w:rsidR="00C87AF8" w:rsidRDefault="00C87AF8" w:rsidP="00C87AF8">
            <w:pPr>
              <w:spacing w:after="120"/>
              <w:jc w:val="center"/>
              <w:rPr>
                <w:ins w:id="5380" w:author="R4-2120772" w:date="2021-11-15T15:14:00Z"/>
                <w:rFonts w:eastAsia="MS Mincho"/>
                <w:sz w:val="18"/>
              </w:rPr>
            </w:pPr>
            <w:ins w:id="5381" w:author="R4-2120772" w:date="2021-11-15T15:14:00Z">
              <w:r>
                <w:rPr>
                  <w:rFonts w:eastAsia="MS Mincho"/>
                  <w:sz w:val="18"/>
                </w:rPr>
                <w:t>-18.49</w:t>
              </w:r>
            </w:ins>
          </w:p>
        </w:tc>
        <w:tc>
          <w:tcPr>
            <w:tcW w:w="741" w:type="dxa"/>
            <w:noWrap/>
            <w:vAlign w:val="center"/>
          </w:tcPr>
          <w:p w:rsidR="00C87AF8" w:rsidRDefault="00C87AF8" w:rsidP="00C87AF8">
            <w:pPr>
              <w:spacing w:after="120"/>
              <w:jc w:val="center"/>
              <w:rPr>
                <w:ins w:id="5382" w:author="R4-2120772" w:date="2021-11-15T15:14:00Z"/>
                <w:rFonts w:eastAsia="MS Mincho"/>
                <w:sz w:val="18"/>
              </w:rPr>
            </w:pPr>
            <w:ins w:id="5383" w:author="R4-2120772" w:date="2021-11-15T15:14:00Z">
              <w:r>
                <w:rPr>
                  <w:rFonts w:eastAsia="MS Mincho"/>
                  <w:sz w:val="18"/>
                </w:rPr>
                <w:t>-17.06</w:t>
              </w:r>
            </w:ins>
          </w:p>
        </w:tc>
        <w:tc>
          <w:tcPr>
            <w:tcW w:w="740" w:type="dxa"/>
            <w:noWrap/>
            <w:vAlign w:val="center"/>
          </w:tcPr>
          <w:p w:rsidR="00C87AF8" w:rsidRDefault="00C87AF8" w:rsidP="00C87AF8">
            <w:pPr>
              <w:spacing w:after="120"/>
              <w:jc w:val="center"/>
              <w:rPr>
                <w:ins w:id="5384" w:author="R4-2120772" w:date="2021-11-15T15:14:00Z"/>
                <w:rFonts w:eastAsia="MS Mincho"/>
                <w:sz w:val="18"/>
              </w:rPr>
            </w:pPr>
            <w:ins w:id="5385"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5386" w:author="R4-2120772" w:date="2021-11-15T15:14:00Z"/>
                <w:rFonts w:eastAsia="MS Mincho"/>
                <w:sz w:val="18"/>
              </w:rPr>
            </w:pPr>
            <w:ins w:id="5387"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5388" w:author="R4-2120772" w:date="2021-11-15T15:14:00Z"/>
                <w:rFonts w:eastAsia="MS Mincho"/>
                <w:sz w:val="18"/>
              </w:rPr>
            </w:pPr>
            <w:ins w:id="5389" w:author="R4-2120772" w:date="2021-11-15T15:14:00Z">
              <w:r>
                <w:rPr>
                  <w:rFonts w:eastAsia="MS Mincho"/>
                  <w:sz w:val="18"/>
                </w:rPr>
                <w:t>23.00</w:t>
              </w:r>
            </w:ins>
          </w:p>
        </w:tc>
      </w:tr>
      <w:tr w:rsidR="00C87AF8" w:rsidTr="0087751E">
        <w:trPr>
          <w:trHeight w:val="300"/>
          <w:jc w:val="center"/>
          <w:ins w:id="5390" w:author="R4-2120772" w:date="2021-11-15T15:14:00Z"/>
        </w:trPr>
        <w:tc>
          <w:tcPr>
            <w:tcW w:w="853" w:type="dxa"/>
            <w:vMerge/>
            <w:vAlign w:val="center"/>
          </w:tcPr>
          <w:p w:rsidR="00C87AF8" w:rsidRDefault="00C87AF8" w:rsidP="00C87AF8">
            <w:pPr>
              <w:spacing w:after="120"/>
              <w:jc w:val="center"/>
              <w:rPr>
                <w:ins w:id="5391" w:author="R4-2120772" w:date="2021-11-15T15:14:00Z"/>
                <w:rFonts w:eastAsia="MS Mincho"/>
              </w:rPr>
            </w:pPr>
          </w:p>
        </w:tc>
        <w:tc>
          <w:tcPr>
            <w:tcW w:w="780" w:type="dxa"/>
            <w:noWrap/>
            <w:vAlign w:val="center"/>
          </w:tcPr>
          <w:p w:rsidR="00C87AF8" w:rsidRDefault="00C87AF8" w:rsidP="00C87AF8">
            <w:pPr>
              <w:spacing w:after="120"/>
              <w:jc w:val="center"/>
              <w:rPr>
                <w:ins w:id="5392" w:author="R4-2120772" w:date="2021-11-15T15:14:00Z"/>
                <w:rFonts w:eastAsia="MS Mincho"/>
                <w:sz w:val="14"/>
              </w:rPr>
            </w:pPr>
            <w:ins w:id="5393" w:author="R4-2120772" w:date="2021-11-15T15:14:00Z">
              <w:r>
                <w:rPr>
                  <w:rFonts w:eastAsia="MS Mincho"/>
                  <w:sz w:val="14"/>
                </w:rPr>
                <w:t>Variance</w:t>
              </w:r>
            </w:ins>
          </w:p>
        </w:tc>
        <w:tc>
          <w:tcPr>
            <w:tcW w:w="740" w:type="dxa"/>
            <w:noWrap/>
            <w:vAlign w:val="center"/>
          </w:tcPr>
          <w:p w:rsidR="00C87AF8" w:rsidRDefault="00C87AF8" w:rsidP="00C87AF8">
            <w:pPr>
              <w:spacing w:after="120"/>
              <w:jc w:val="center"/>
              <w:rPr>
                <w:ins w:id="5394" w:author="R4-2120772" w:date="2021-11-15T15:14:00Z"/>
                <w:rFonts w:eastAsia="MS Mincho"/>
                <w:sz w:val="18"/>
              </w:rPr>
            </w:pPr>
            <w:ins w:id="5395" w:author="R4-2120772" w:date="2021-11-15T15:14:00Z">
              <w:r>
                <w:rPr>
                  <w:rFonts w:eastAsia="MS Mincho"/>
                  <w:sz w:val="18"/>
                </w:rPr>
                <w:t>0.22</w:t>
              </w:r>
            </w:ins>
          </w:p>
        </w:tc>
        <w:tc>
          <w:tcPr>
            <w:tcW w:w="740" w:type="dxa"/>
            <w:noWrap/>
            <w:vAlign w:val="center"/>
          </w:tcPr>
          <w:p w:rsidR="00C87AF8" w:rsidRDefault="00C87AF8" w:rsidP="00C87AF8">
            <w:pPr>
              <w:spacing w:after="120"/>
              <w:jc w:val="center"/>
              <w:rPr>
                <w:ins w:id="5396" w:author="R4-2120772" w:date="2021-11-15T15:14:00Z"/>
                <w:rFonts w:eastAsia="MS Mincho"/>
                <w:sz w:val="18"/>
              </w:rPr>
            </w:pPr>
            <w:ins w:id="5397" w:author="R4-2120772" w:date="2021-11-15T15:14:00Z">
              <w:r>
                <w:rPr>
                  <w:rFonts w:eastAsia="MS Mincho"/>
                  <w:sz w:val="18"/>
                </w:rPr>
                <w:t>0.12</w:t>
              </w:r>
            </w:ins>
          </w:p>
        </w:tc>
        <w:tc>
          <w:tcPr>
            <w:tcW w:w="741" w:type="dxa"/>
            <w:noWrap/>
            <w:vAlign w:val="center"/>
          </w:tcPr>
          <w:p w:rsidR="00C87AF8" w:rsidRDefault="00C87AF8" w:rsidP="00C87AF8">
            <w:pPr>
              <w:spacing w:after="120"/>
              <w:jc w:val="center"/>
              <w:rPr>
                <w:ins w:id="5398" w:author="R4-2120772" w:date="2021-11-15T15:14:00Z"/>
                <w:rFonts w:eastAsia="MS Mincho"/>
                <w:sz w:val="18"/>
              </w:rPr>
            </w:pPr>
            <w:ins w:id="5399" w:author="R4-2120772" w:date="2021-11-15T15:14:00Z">
              <w:r>
                <w:rPr>
                  <w:rFonts w:eastAsia="MS Mincho"/>
                  <w:sz w:val="18"/>
                </w:rPr>
                <w:t>0.27</w:t>
              </w:r>
            </w:ins>
          </w:p>
        </w:tc>
        <w:tc>
          <w:tcPr>
            <w:tcW w:w="740" w:type="dxa"/>
            <w:noWrap/>
            <w:vAlign w:val="center"/>
          </w:tcPr>
          <w:p w:rsidR="00C87AF8" w:rsidRDefault="00C87AF8" w:rsidP="00C87AF8">
            <w:pPr>
              <w:spacing w:after="120"/>
              <w:jc w:val="center"/>
              <w:rPr>
                <w:ins w:id="5400" w:author="R4-2120772" w:date="2021-11-15T15:14:00Z"/>
                <w:rFonts w:eastAsia="MS Mincho"/>
                <w:sz w:val="18"/>
              </w:rPr>
            </w:pPr>
            <w:ins w:id="5401" w:author="R4-2120772" w:date="2021-11-15T15:14:00Z">
              <w:r>
                <w:rPr>
                  <w:rFonts w:eastAsia="MS Mincho"/>
                  <w:sz w:val="18"/>
                </w:rPr>
                <w:t>12.84</w:t>
              </w:r>
            </w:ins>
          </w:p>
        </w:tc>
        <w:tc>
          <w:tcPr>
            <w:tcW w:w="740" w:type="dxa"/>
            <w:noWrap/>
            <w:vAlign w:val="center"/>
          </w:tcPr>
          <w:p w:rsidR="00C87AF8" w:rsidRDefault="00C87AF8" w:rsidP="00C87AF8">
            <w:pPr>
              <w:spacing w:after="120"/>
              <w:jc w:val="center"/>
              <w:rPr>
                <w:ins w:id="5402" w:author="R4-2120772" w:date="2021-11-15T15:14:00Z"/>
                <w:rFonts w:eastAsia="MS Mincho"/>
                <w:sz w:val="18"/>
              </w:rPr>
            </w:pPr>
            <w:ins w:id="5403" w:author="R4-2120772" w:date="2021-11-15T15:14:00Z">
              <w:r>
                <w:rPr>
                  <w:rFonts w:eastAsia="MS Mincho"/>
                  <w:sz w:val="18"/>
                </w:rPr>
                <w:t>6.56</w:t>
              </w:r>
            </w:ins>
          </w:p>
        </w:tc>
        <w:tc>
          <w:tcPr>
            <w:tcW w:w="741" w:type="dxa"/>
            <w:noWrap/>
            <w:vAlign w:val="center"/>
          </w:tcPr>
          <w:p w:rsidR="00C87AF8" w:rsidRDefault="00C87AF8" w:rsidP="00C87AF8">
            <w:pPr>
              <w:spacing w:after="120"/>
              <w:jc w:val="center"/>
              <w:rPr>
                <w:ins w:id="5404" w:author="R4-2120772" w:date="2021-11-15T15:14:00Z"/>
                <w:rFonts w:eastAsia="MS Mincho"/>
                <w:sz w:val="18"/>
              </w:rPr>
            </w:pPr>
            <w:ins w:id="5405" w:author="R4-2120772" w:date="2021-11-15T15:14:00Z">
              <w:r>
                <w:rPr>
                  <w:rFonts w:eastAsia="MS Mincho"/>
                  <w:sz w:val="18"/>
                </w:rPr>
                <w:t>4.15</w:t>
              </w:r>
            </w:ins>
          </w:p>
        </w:tc>
        <w:tc>
          <w:tcPr>
            <w:tcW w:w="740" w:type="dxa"/>
            <w:noWrap/>
            <w:vAlign w:val="center"/>
          </w:tcPr>
          <w:p w:rsidR="00C87AF8" w:rsidRDefault="00C87AF8" w:rsidP="00C87AF8">
            <w:pPr>
              <w:spacing w:after="120"/>
              <w:jc w:val="center"/>
              <w:rPr>
                <w:ins w:id="5406" w:author="R4-2120772" w:date="2021-11-15T15:14:00Z"/>
                <w:rFonts w:eastAsia="MS Mincho"/>
                <w:sz w:val="18"/>
              </w:rPr>
            </w:pPr>
            <w:ins w:id="5407" w:author="R4-2120772" w:date="2021-11-15T15:14:00Z">
              <w:r>
                <w:rPr>
                  <w:rFonts w:eastAsia="MS Mincho"/>
                  <w:sz w:val="18"/>
                </w:rPr>
                <w:t>0.00</w:t>
              </w:r>
            </w:ins>
          </w:p>
        </w:tc>
        <w:tc>
          <w:tcPr>
            <w:tcW w:w="740" w:type="dxa"/>
            <w:noWrap/>
            <w:vAlign w:val="center"/>
          </w:tcPr>
          <w:p w:rsidR="00C87AF8" w:rsidRDefault="00C87AF8" w:rsidP="00C87AF8">
            <w:pPr>
              <w:spacing w:after="120"/>
              <w:jc w:val="center"/>
              <w:rPr>
                <w:ins w:id="5408" w:author="R4-2120772" w:date="2021-11-15T15:14:00Z"/>
                <w:rFonts w:eastAsia="MS Mincho"/>
                <w:sz w:val="18"/>
              </w:rPr>
            </w:pPr>
            <w:ins w:id="5409" w:author="R4-2120772" w:date="2021-11-15T15:14:00Z">
              <w:r>
                <w:rPr>
                  <w:rFonts w:eastAsia="MS Mincho"/>
                  <w:sz w:val="18"/>
                </w:rPr>
                <w:t>0.00</w:t>
              </w:r>
            </w:ins>
          </w:p>
        </w:tc>
        <w:tc>
          <w:tcPr>
            <w:tcW w:w="741" w:type="dxa"/>
            <w:noWrap/>
            <w:vAlign w:val="center"/>
          </w:tcPr>
          <w:p w:rsidR="00C87AF8" w:rsidRDefault="00C87AF8" w:rsidP="00C87AF8">
            <w:pPr>
              <w:spacing w:after="120"/>
              <w:jc w:val="center"/>
              <w:rPr>
                <w:ins w:id="5410" w:author="R4-2120772" w:date="2021-11-15T15:14:00Z"/>
                <w:rFonts w:eastAsia="MS Mincho"/>
                <w:sz w:val="18"/>
              </w:rPr>
            </w:pPr>
            <w:ins w:id="5411" w:author="R4-2120772" w:date="2021-11-15T15:14:00Z">
              <w:r>
                <w:rPr>
                  <w:rFonts w:eastAsia="MS Mincho"/>
                  <w:sz w:val="18"/>
                </w:rPr>
                <w:t>0.00</w:t>
              </w:r>
            </w:ins>
          </w:p>
        </w:tc>
      </w:tr>
      <w:tr w:rsidR="00C87AF8" w:rsidTr="0087751E">
        <w:trPr>
          <w:trHeight w:val="315"/>
          <w:jc w:val="center"/>
          <w:ins w:id="5412" w:author="R4-2120772" w:date="2021-11-15T15:14:00Z"/>
        </w:trPr>
        <w:tc>
          <w:tcPr>
            <w:tcW w:w="853" w:type="dxa"/>
            <w:vMerge/>
            <w:vAlign w:val="center"/>
          </w:tcPr>
          <w:p w:rsidR="00C87AF8" w:rsidRDefault="00C87AF8" w:rsidP="00C87AF8">
            <w:pPr>
              <w:spacing w:after="120"/>
              <w:jc w:val="center"/>
              <w:rPr>
                <w:ins w:id="5413" w:author="R4-2120772" w:date="2021-11-15T15:14:00Z"/>
                <w:rFonts w:eastAsia="MS Mincho"/>
              </w:rPr>
            </w:pPr>
          </w:p>
        </w:tc>
        <w:tc>
          <w:tcPr>
            <w:tcW w:w="780" w:type="dxa"/>
            <w:noWrap/>
            <w:vAlign w:val="center"/>
          </w:tcPr>
          <w:p w:rsidR="00C87AF8" w:rsidRDefault="00C87AF8" w:rsidP="00C87AF8">
            <w:pPr>
              <w:spacing w:after="120"/>
              <w:jc w:val="center"/>
              <w:rPr>
                <w:ins w:id="5414" w:author="R4-2120772" w:date="2021-11-15T15:14:00Z"/>
                <w:rFonts w:eastAsia="MS Mincho"/>
                <w:sz w:val="14"/>
              </w:rPr>
            </w:pPr>
            <w:ins w:id="5415" w:author="R4-2120772" w:date="2021-11-15T15:14:00Z">
              <w:r>
                <w:rPr>
                  <w:rFonts w:eastAsia="MS Mincho"/>
                  <w:sz w:val="14"/>
                </w:rPr>
                <w:t>Mean</w:t>
              </w:r>
            </w:ins>
          </w:p>
        </w:tc>
        <w:tc>
          <w:tcPr>
            <w:tcW w:w="740" w:type="dxa"/>
            <w:noWrap/>
            <w:vAlign w:val="center"/>
          </w:tcPr>
          <w:p w:rsidR="00C87AF8" w:rsidRDefault="00C87AF8" w:rsidP="00C87AF8">
            <w:pPr>
              <w:spacing w:after="120"/>
              <w:jc w:val="center"/>
              <w:rPr>
                <w:ins w:id="5416" w:author="R4-2120772" w:date="2021-11-15T15:14:00Z"/>
                <w:rFonts w:eastAsia="MS Mincho"/>
                <w:sz w:val="18"/>
              </w:rPr>
            </w:pPr>
            <w:ins w:id="5417" w:author="R4-2120772" w:date="2021-11-15T15:14:00Z">
              <w:r>
                <w:rPr>
                  <w:rFonts w:eastAsia="MS Mincho"/>
                  <w:sz w:val="18"/>
                </w:rPr>
                <w:t>138.27</w:t>
              </w:r>
            </w:ins>
          </w:p>
        </w:tc>
        <w:tc>
          <w:tcPr>
            <w:tcW w:w="740" w:type="dxa"/>
            <w:noWrap/>
            <w:vAlign w:val="center"/>
          </w:tcPr>
          <w:p w:rsidR="00C87AF8" w:rsidRDefault="00C87AF8" w:rsidP="00C87AF8">
            <w:pPr>
              <w:spacing w:after="120"/>
              <w:jc w:val="center"/>
              <w:rPr>
                <w:ins w:id="5418" w:author="R4-2120772" w:date="2021-11-15T15:14:00Z"/>
                <w:rFonts w:eastAsia="MS Mincho"/>
                <w:sz w:val="18"/>
              </w:rPr>
            </w:pPr>
            <w:ins w:id="5419" w:author="R4-2120772" w:date="2021-11-15T15:14:00Z">
              <w:r>
                <w:rPr>
                  <w:rFonts w:eastAsia="MS Mincho"/>
                  <w:sz w:val="18"/>
                </w:rPr>
                <w:t>139.94</w:t>
              </w:r>
            </w:ins>
          </w:p>
        </w:tc>
        <w:tc>
          <w:tcPr>
            <w:tcW w:w="741" w:type="dxa"/>
            <w:noWrap/>
            <w:vAlign w:val="center"/>
          </w:tcPr>
          <w:p w:rsidR="00C87AF8" w:rsidRDefault="00C87AF8" w:rsidP="00C87AF8">
            <w:pPr>
              <w:spacing w:after="120"/>
              <w:jc w:val="center"/>
              <w:rPr>
                <w:ins w:id="5420" w:author="R4-2120772" w:date="2021-11-15T15:14:00Z"/>
                <w:rFonts w:eastAsia="MS Mincho"/>
                <w:sz w:val="18"/>
              </w:rPr>
            </w:pPr>
            <w:ins w:id="5421" w:author="R4-2120772" w:date="2021-11-15T15:14:00Z">
              <w:r>
                <w:rPr>
                  <w:rFonts w:eastAsia="MS Mincho"/>
                  <w:sz w:val="18"/>
                </w:rPr>
                <w:t>141.73</w:t>
              </w:r>
            </w:ins>
          </w:p>
        </w:tc>
        <w:tc>
          <w:tcPr>
            <w:tcW w:w="740" w:type="dxa"/>
            <w:noWrap/>
            <w:vAlign w:val="center"/>
          </w:tcPr>
          <w:p w:rsidR="00C87AF8" w:rsidRDefault="00C87AF8" w:rsidP="00C87AF8">
            <w:pPr>
              <w:spacing w:after="120"/>
              <w:jc w:val="center"/>
              <w:rPr>
                <w:ins w:id="5422" w:author="R4-2120772" w:date="2021-11-15T15:14:00Z"/>
                <w:rFonts w:eastAsia="MS Mincho"/>
                <w:sz w:val="18"/>
              </w:rPr>
            </w:pPr>
            <w:ins w:id="5423" w:author="R4-2120772" w:date="2021-11-15T15:14:00Z">
              <w:r>
                <w:rPr>
                  <w:rFonts w:eastAsia="MS Mincho"/>
                  <w:sz w:val="18"/>
                </w:rPr>
                <w:t>-20.76</w:t>
              </w:r>
            </w:ins>
          </w:p>
        </w:tc>
        <w:tc>
          <w:tcPr>
            <w:tcW w:w="740" w:type="dxa"/>
            <w:noWrap/>
            <w:vAlign w:val="center"/>
          </w:tcPr>
          <w:p w:rsidR="00C87AF8" w:rsidRDefault="00C87AF8" w:rsidP="00C87AF8">
            <w:pPr>
              <w:spacing w:after="120"/>
              <w:jc w:val="center"/>
              <w:rPr>
                <w:ins w:id="5424" w:author="R4-2120772" w:date="2021-11-15T15:14:00Z"/>
                <w:rFonts w:eastAsia="MS Mincho"/>
                <w:sz w:val="18"/>
              </w:rPr>
            </w:pPr>
            <w:ins w:id="5425" w:author="R4-2120772" w:date="2021-11-15T15:14:00Z">
              <w:r>
                <w:rPr>
                  <w:rFonts w:eastAsia="MS Mincho"/>
                  <w:sz w:val="18"/>
                </w:rPr>
                <w:t>-18.62</w:t>
              </w:r>
            </w:ins>
          </w:p>
        </w:tc>
        <w:tc>
          <w:tcPr>
            <w:tcW w:w="741" w:type="dxa"/>
            <w:noWrap/>
            <w:vAlign w:val="center"/>
          </w:tcPr>
          <w:p w:rsidR="00C87AF8" w:rsidRDefault="00C87AF8" w:rsidP="00C87AF8">
            <w:pPr>
              <w:spacing w:after="120"/>
              <w:jc w:val="center"/>
              <w:rPr>
                <w:ins w:id="5426" w:author="R4-2120772" w:date="2021-11-15T15:14:00Z"/>
                <w:rFonts w:eastAsia="MS Mincho"/>
                <w:sz w:val="18"/>
              </w:rPr>
            </w:pPr>
            <w:ins w:id="5427" w:author="R4-2120772" w:date="2021-11-15T15:14:00Z">
              <w:r>
                <w:rPr>
                  <w:rFonts w:eastAsia="MS Mincho"/>
                  <w:sz w:val="18"/>
                </w:rPr>
                <w:t>-16.73</w:t>
              </w:r>
            </w:ins>
          </w:p>
        </w:tc>
        <w:tc>
          <w:tcPr>
            <w:tcW w:w="740" w:type="dxa"/>
            <w:noWrap/>
            <w:vAlign w:val="center"/>
          </w:tcPr>
          <w:p w:rsidR="00C87AF8" w:rsidRDefault="00C87AF8" w:rsidP="00C87AF8">
            <w:pPr>
              <w:spacing w:after="120"/>
              <w:jc w:val="center"/>
              <w:rPr>
                <w:ins w:id="5428" w:author="R4-2120772" w:date="2021-11-15T15:14:00Z"/>
                <w:rFonts w:eastAsia="MS Mincho"/>
                <w:sz w:val="18"/>
              </w:rPr>
            </w:pPr>
            <w:ins w:id="5429"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5430" w:author="R4-2120772" w:date="2021-11-15T15:14:00Z"/>
                <w:rFonts w:eastAsia="MS Mincho"/>
                <w:sz w:val="18"/>
              </w:rPr>
            </w:pPr>
            <w:ins w:id="5431"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5432" w:author="R4-2120772" w:date="2021-11-15T15:14:00Z"/>
                <w:rFonts w:eastAsia="MS Mincho"/>
                <w:sz w:val="18"/>
              </w:rPr>
            </w:pPr>
            <w:ins w:id="5433" w:author="R4-2120772" w:date="2021-11-15T15:14:00Z">
              <w:r>
                <w:rPr>
                  <w:rFonts w:eastAsia="MS Mincho"/>
                  <w:sz w:val="18"/>
                </w:rPr>
                <w:t>23.00</w:t>
              </w:r>
            </w:ins>
          </w:p>
        </w:tc>
      </w:tr>
      <w:tr w:rsidR="00C87AF8" w:rsidTr="0087751E">
        <w:trPr>
          <w:trHeight w:val="300"/>
          <w:jc w:val="center"/>
          <w:ins w:id="5434" w:author="R4-2120772" w:date="2021-11-15T15:14:00Z"/>
        </w:trPr>
        <w:tc>
          <w:tcPr>
            <w:tcW w:w="853" w:type="dxa"/>
            <w:vMerge w:val="restart"/>
            <w:noWrap/>
            <w:vAlign w:val="center"/>
          </w:tcPr>
          <w:p w:rsidR="00C87AF8" w:rsidRDefault="00C87AF8" w:rsidP="00C87AF8">
            <w:pPr>
              <w:spacing w:after="120"/>
              <w:jc w:val="center"/>
              <w:rPr>
                <w:ins w:id="5435" w:author="R4-2120772" w:date="2021-11-15T15:14:00Z"/>
                <w:rFonts w:eastAsia="MS Mincho"/>
              </w:rPr>
            </w:pPr>
            <w:ins w:id="5436" w:author="R4-2120772" w:date="2021-11-15T15:14:00Z">
              <w:r>
                <w:rPr>
                  <w:rFonts w:eastAsia="MS Mincho"/>
                </w:rPr>
                <w:t>HAPS</w:t>
              </w:r>
            </w:ins>
          </w:p>
        </w:tc>
        <w:tc>
          <w:tcPr>
            <w:tcW w:w="780" w:type="dxa"/>
            <w:noWrap/>
            <w:vAlign w:val="center"/>
          </w:tcPr>
          <w:p w:rsidR="00C87AF8" w:rsidRDefault="00C87AF8" w:rsidP="00C87AF8">
            <w:pPr>
              <w:spacing w:after="120"/>
              <w:jc w:val="center"/>
              <w:rPr>
                <w:ins w:id="5437" w:author="R4-2120772" w:date="2021-11-15T15:14:00Z"/>
                <w:rFonts w:eastAsia="MS Mincho"/>
                <w:sz w:val="14"/>
              </w:rPr>
            </w:pPr>
            <w:ins w:id="5438" w:author="R4-2120772" w:date="2021-11-15T15:14:00Z">
              <w:r>
                <w:rPr>
                  <w:rFonts w:eastAsia="MS Mincho"/>
                  <w:sz w:val="14"/>
                </w:rPr>
                <w:t>Nokia</w:t>
              </w:r>
            </w:ins>
          </w:p>
        </w:tc>
        <w:tc>
          <w:tcPr>
            <w:tcW w:w="740" w:type="dxa"/>
            <w:noWrap/>
            <w:vAlign w:val="center"/>
          </w:tcPr>
          <w:p w:rsidR="00C87AF8" w:rsidRDefault="00C87AF8" w:rsidP="00C87AF8">
            <w:pPr>
              <w:spacing w:after="120"/>
              <w:jc w:val="center"/>
              <w:rPr>
                <w:ins w:id="5439" w:author="R4-2120772" w:date="2021-11-15T15:14:00Z"/>
                <w:rFonts w:eastAsia="MS Mincho"/>
                <w:sz w:val="18"/>
              </w:rPr>
            </w:pPr>
            <w:ins w:id="5440" w:author="R4-2120772" w:date="2021-11-15T15:14:00Z">
              <w:r>
                <w:rPr>
                  <w:rFonts w:eastAsia="MS Mincho"/>
                  <w:sz w:val="18"/>
                </w:rPr>
                <w:t>112.20</w:t>
              </w:r>
            </w:ins>
          </w:p>
        </w:tc>
        <w:tc>
          <w:tcPr>
            <w:tcW w:w="740" w:type="dxa"/>
            <w:noWrap/>
            <w:vAlign w:val="center"/>
          </w:tcPr>
          <w:p w:rsidR="00C87AF8" w:rsidRDefault="00C87AF8" w:rsidP="00C87AF8">
            <w:pPr>
              <w:spacing w:after="120"/>
              <w:jc w:val="center"/>
              <w:rPr>
                <w:ins w:id="5441" w:author="R4-2120772" w:date="2021-11-15T15:14:00Z"/>
                <w:rFonts w:eastAsia="MS Mincho"/>
                <w:sz w:val="18"/>
              </w:rPr>
            </w:pPr>
            <w:ins w:id="5442" w:author="R4-2120772" w:date="2021-11-15T15:14:00Z">
              <w:r>
                <w:rPr>
                  <w:rFonts w:eastAsia="MS Mincho"/>
                  <w:sz w:val="18"/>
                </w:rPr>
                <w:t>118.96</w:t>
              </w:r>
            </w:ins>
          </w:p>
        </w:tc>
        <w:tc>
          <w:tcPr>
            <w:tcW w:w="741" w:type="dxa"/>
            <w:noWrap/>
            <w:vAlign w:val="center"/>
          </w:tcPr>
          <w:p w:rsidR="00C87AF8" w:rsidRDefault="00C87AF8" w:rsidP="00C87AF8">
            <w:pPr>
              <w:spacing w:after="120"/>
              <w:jc w:val="center"/>
              <w:rPr>
                <w:ins w:id="5443" w:author="R4-2120772" w:date="2021-11-15T15:14:00Z"/>
                <w:rFonts w:eastAsia="MS Mincho"/>
                <w:sz w:val="18"/>
              </w:rPr>
            </w:pPr>
            <w:ins w:id="5444" w:author="R4-2120772" w:date="2021-11-15T15:14:00Z">
              <w:r>
                <w:rPr>
                  <w:rFonts w:eastAsia="MS Mincho"/>
                  <w:sz w:val="18"/>
                </w:rPr>
                <w:t>143.51</w:t>
              </w:r>
            </w:ins>
          </w:p>
        </w:tc>
        <w:tc>
          <w:tcPr>
            <w:tcW w:w="740" w:type="dxa"/>
            <w:noWrap/>
            <w:vAlign w:val="center"/>
          </w:tcPr>
          <w:p w:rsidR="00C87AF8" w:rsidRDefault="00C87AF8" w:rsidP="00C87AF8">
            <w:pPr>
              <w:spacing w:after="120"/>
              <w:jc w:val="center"/>
              <w:rPr>
                <w:ins w:id="5445" w:author="R4-2120772" w:date="2021-11-15T15:14:00Z"/>
                <w:rFonts w:eastAsia="MS Mincho"/>
                <w:sz w:val="18"/>
              </w:rPr>
            </w:pPr>
            <w:ins w:id="5446" w:author="R4-2120772" w:date="2021-11-15T15:14:00Z">
              <w:r>
                <w:rPr>
                  <w:rFonts w:eastAsia="MS Mincho"/>
                  <w:sz w:val="18"/>
                </w:rPr>
                <w:t>-11.47</w:t>
              </w:r>
            </w:ins>
          </w:p>
        </w:tc>
        <w:tc>
          <w:tcPr>
            <w:tcW w:w="740" w:type="dxa"/>
            <w:noWrap/>
            <w:vAlign w:val="center"/>
          </w:tcPr>
          <w:p w:rsidR="00C87AF8" w:rsidRDefault="00C87AF8" w:rsidP="00C87AF8">
            <w:pPr>
              <w:spacing w:after="120"/>
              <w:jc w:val="center"/>
              <w:rPr>
                <w:ins w:id="5447" w:author="R4-2120772" w:date="2021-11-15T15:14:00Z"/>
                <w:rFonts w:eastAsia="MS Mincho"/>
                <w:sz w:val="18"/>
              </w:rPr>
            </w:pPr>
            <w:ins w:id="5448" w:author="R4-2120772" w:date="2021-11-15T15:14:00Z">
              <w:r>
                <w:rPr>
                  <w:rFonts w:eastAsia="MS Mincho"/>
                  <w:sz w:val="18"/>
                </w:rPr>
                <w:t>10.01</w:t>
              </w:r>
            </w:ins>
          </w:p>
        </w:tc>
        <w:tc>
          <w:tcPr>
            <w:tcW w:w="741" w:type="dxa"/>
            <w:noWrap/>
            <w:vAlign w:val="center"/>
          </w:tcPr>
          <w:p w:rsidR="00C87AF8" w:rsidRDefault="00C87AF8" w:rsidP="00C87AF8">
            <w:pPr>
              <w:spacing w:after="120"/>
              <w:jc w:val="center"/>
              <w:rPr>
                <w:ins w:id="5449" w:author="R4-2120772" w:date="2021-11-15T15:14:00Z"/>
                <w:rFonts w:eastAsia="MS Mincho"/>
                <w:sz w:val="18"/>
              </w:rPr>
            </w:pPr>
            <w:ins w:id="5450" w:author="R4-2120772" w:date="2021-11-15T15:14:00Z">
              <w:r>
                <w:rPr>
                  <w:rFonts w:eastAsia="MS Mincho"/>
                  <w:sz w:val="18"/>
                </w:rPr>
                <w:t>14.49</w:t>
              </w:r>
            </w:ins>
          </w:p>
        </w:tc>
        <w:tc>
          <w:tcPr>
            <w:tcW w:w="740" w:type="dxa"/>
            <w:noWrap/>
            <w:vAlign w:val="center"/>
          </w:tcPr>
          <w:p w:rsidR="00C87AF8" w:rsidRDefault="00C87AF8" w:rsidP="00C87AF8">
            <w:pPr>
              <w:spacing w:after="120"/>
              <w:jc w:val="center"/>
              <w:rPr>
                <w:ins w:id="5451" w:author="R4-2120772" w:date="2021-11-15T15:14:00Z"/>
                <w:rFonts w:eastAsia="MS Mincho"/>
                <w:sz w:val="18"/>
              </w:rPr>
            </w:pPr>
            <w:ins w:id="5452" w:author="R4-2120772" w:date="2021-11-15T15:14:00Z">
              <w:r>
                <w:rPr>
                  <w:rFonts w:eastAsia="MS Mincho"/>
                  <w:sz w:val="18"/>
                </w:rPr>
                <w:t>13.75</w:t>
              </w:r>
            </w:ins>
          </w:p>
        </w:tc>
        <w:tc>
          <w:tcPr>
            <w:tcW w:w="740" w:type="dxa"/>
            <w:noWrap/>
            <w:vAlign w:val="center"/>
          </w:tcPr>
          <w:p w:rsidR="00C87AF8" w:rsidRDefault="00C87AF8" w:rsidP="00C87AF8">
            <w:pPr>
              <w:spacing w:after="120"/>
              <w:jc w:val="center"/>
              <w:rPr>
                <w:ins w:id="5453" w:author="R4-2120772" w:date="2021-11-15T15:14:00Z"/>
                <w:rFonts w:eastAsia="MS Mincho"/>
                <w:sz w:val="18"/>
              </w:rPr>
            </w:pPr>
            <w:ins w:id="5454" w:author="R4-2120772" w:date="2021-11-15T15:14:00Z">
              <w:r>
                <w:rPr>
                  <w:rFonts w:eastAsia="MS Mincho"/>
                  <w:sz w:val="18"/>
                </w:rPr>
                <w:t>20.51</w:t>
              </w:r>
            </w:ins>
          </w:p>
        </w:tc>
        <w:tc>
          <w:tcPr>
            <w:tcW w:w="741" w:type="dxa"/>
            <w:noWrap/>
            <w:vAlign w:val="center"/>
          </w:tcPr>
          <w:p w:rsidR="00C87AF8" w:rsidRDefault="00C87AF8" w:rsidP="00C87AF8">
            <w:pPr>
              <w:spacing w:after="120"/>
              <w:jc w:val="center"/>
              <w:rPr>
                <w:ins w:id="5455" w:author="R4-2120772" w:date="2021-11-15T15:14:00Z"/>
                <w:rFonts w:eastAsia="MS Mincho"/>
                <w:sz w:val="18"/>
              </w:rPr>
            </w:pPr>
            <w:ins w:id="5456" w:author="R4-2120772" w:date="2021-11-15T15:14:00Z">
              <w:r>
                <w:rPr>
                  <w:rFonts w:eastAsia="MS Mincho"/>
                  <w:sz w:val="18"/>
                </w:rPr>
                <w:t>23.00</w:t>
              </w:r>
            </w:ins>
          </w:p>
        </w:tc>
      </w:tr>
      <w:tr w:rsidR="00C87AF8" w:rsidTr="0087751E">
        <w:trPr>
          <w:trHeight w:val="300"/>
          <w:jc w:val="center"/>
          <w:ins w:id="5457" w:author="R4-2120772" w:date="2021-11-15T15:14:00Z"/>
        </w:trPr>
        <w:tc>
          <w:tcPr>
            <w:tcW w:w="853" w:type="dxa"/>
            <w:vMerge/>
            <w:vAlign w:val="center"/>
          </w:tcPr>
          <w:p w:rsidR="00C87AF8" w:rsidRDefault="00C87AF8" w:rsidP="00C87AF8">
            <w:pPr>
              <w:spacing w:after="120"/>
              <w:jc w:val="center"/>
              <w:rPr>
                <w:ins w:id="5458" w:author="R4-2120772" w:date="2021-11-15T15:14:00Z"/>
                <w:rFonts w:eastAsia="MS Mincho"/>
              </w:rPr>
            </w:pPr>
          </w:p>
        </w:tc>
        <w:tc>
          <w:tcPr>
            <w:tcW w:w="780" w:type="dxa"/>
            <w:noWrap/>
            <w:vAlign w:val="center"/>
          </w:tcPr>
          <w:p w:rsidR="00C87AF8" w:rsidRDefault="00C87AF8" w:rsidP="00C87AF8">
            <w:pPr>
              <w:spacing w:after="120"/>
              <w:jc w:val="center"/>
              <w:rPr>
                <w:ins w:id="5459" w:author="R4-2120772" w:date="2021-11-15T15:14:00Z"/>
                <w:rFonts w:eastAsia="MS Mincho"/>
                <w:sz w:val="14"/>
              </w:rPr>
            </w:pPr>
            <w:ins w:id="5460" w:author="R4-2120772" w:date="2021-11-15T15:14:00Z">
              <w:r>
                <w:rPr>
                  <w:rFonts w:eastAsia="MS Mincho"/>
                  <w:sz w:val="14"/>
                </w:rPr>
                <w:t>Qualcomm</w:t>
              </w:r>
            </w:ins>
          </w:p>
        </w:tc>
        <w:tc>
          <w:tcPr>
            <w:tcW w:w="740" w:type="dxa"/>
            <w:noWrap/>
            <w:vAlign w:val="center"/>
          </w:tcPr>
          <w:p w:rsidR="00C87AF8" w:rsidRDefault="00C87AF8" w:rsidP="00C87AF8">
            <w:pPr>
              <w:spacing w:after="120"/>
              <w:jc w:val="center"/>
              <w:rPr>
                <w:ins w:id="5461" w:author="R4-2120772" w:date="2021-11-15T15:14:00Z"/>
                <w:rFonts w:eastAsia="MS Mincho"/>
                <w:sz w:val="18"/>
              </w:rPr>
            </w:pPr>
            <w:ins w:id="5462" w:author="R4-2120772" w:date="2021-11-15T15:14:00Z">
              <w:r>
                <w:rPr>
                  <w:rFonts w:eastAsia="MS Mincho"/>
                  <w:sz w:val="18"/>
                </w:rPr>
                <w:t>114.14</w:t>
              </w:r>
            </w:ins>
          </w:p>
        </w:tc>
        <w:tc>
          <w:tcPr>
            <w:tcW w:w="740" w:type="dxa"/>
            <w:noWrap/>
            <w:vAlign w:val="center"/>
          </w:tcPr>
          <w:p w:rsidR="00C87AF8" w:rsidRDefault="00C87AF8" w:rsidP="00C87AF8">
            <w:pPr>
              <w:spacing w:after="120"/>
              <w:jc w:val="center"/>
              <w:rPr>
                <w:ins w:id="5463" w:author="R4-2120772" w:date="2021-11-15T15:14:00Z"/>
                <w:rFonts w:eastAsia="MS Mincho"/>
                <w:sz w:val="18"/>
              </w:rPr>
            </w:pPr>
            <w:ins w:id="5464" w:author="R4-2120772" w:date="2021-11-15T15:14:00Z">
              <w:r>
                <w:rPr>
                  <w:rFonts w:eastAsia="MS Mincho"/>
                  <w:sz w:val="18"/>
                </w:rPr>
                <w:t>118.70</w:t>
              </w:r>
            </w:ins>
          </w:p>
        </w:tc>
        <w:tc>
          <w:tcPr>
            <w:tcW w:w="741" w:type="dxa"/>
            <w:noWrap/>
            <w:vAlign w:val="center"/>
          </w:tcPr>
          <w:p w:rsidR="00C87AF8" w:rsidRDefault="00C87AF8" w:rsidP="00C87AF8">
            <w:pPr>
              <w:spacing w:after="120"/>
              <w:jc w:val="center"/>
              <w:rPr>
                <w:ins w:id="5465" w:author="R4-2120772" w:date="2021-11-15T15:14:00Z"/>
                <w:rFonts w:eastAsia="MS Mincho"/>
                <w:sz w:val="18"/>
              </w:rPr>
            </w:pPr>
            <w:ins w:id="5466" w:author="R4-2120772" w:date="2021-11-15T15:14:00Z">
              <w:r>
                <w:rPr>
                  <w:rFonts w:eastAsia="MS Mincho"/>
                  <w:sz w:val="18"/>
                </w:rPr>
                <w:t>141.92</w:t>
              </w:r>
            </w:ins>
          </w:p>
        </w:tc>
        <w:tc>
          <w:tcPr>
            <w:tcW w:w="740" w:type="dxa"/>
            <w:noWrap/>
            <w:vAlign w:val="center"/>
          </w:tcPr>
          <w:p w:rsidR="00C87AF8" w:rsidRDefault="00C87AF8" w:rsidP="00C87AF8">
            <w:pPr>
              <w:spacing w:after="120"/>
              <w:jc w:val="center"/>
              <w:rPr>
                <w:ins w:id="5467" w:author="R4-2120772" w:date="2021-11-15T15:14:00Z"/>
                <w:rFonts w:eastAsia="MS Mincho"/>
                <w:sz w:val="18"/>
              </w:rPr>
            </w:pPr>
            <w:ins w:id="5468" w:author="R4-2120772" w:date="2021-11-15T15:14:00Z">
              <w:r>
                <w:rPr>
                  <w:rFonts w:eastAsia="MS Mincho"/>
                  <w:sz w:val="18"/>
                </w:rPr>
                <w:t>-9.93</w:t>
              </w:r>
            </w:ins>
          </w:p>
        </w:tc>
        <w:tc>
          <w:tcPr>
            <w:tcW w:w="740" w:type="dxa"/>
            <w:noWrap/>
            <w:vAlign w:val="center"/>
          </w:tcPr>
          <w:p w:rsidR="00C87AF8" w:rsidRDefault="00C87AF8" w:rsidP="00C87AF8">
            <w:pPr>
              <w:spacing w:after="120"/>
              <w:jc w:val="center"/>
              <w:rPr>
                <w:ins w:id="5469" w:author="R4-2120772" w:date="2021-11-15T15:14:00Z"/>
                <w:rFonts w:eastAsia="MS Mincho"/>
                <w:sz w:val="18"/>
              </w:rPr>
            </w:pPr>
            <w:ins w:id="5470" w:author="R4-2120772" w:date="2021-11-15T15:14:00Z">
              <w:r>
                <w:rPr>
                  <w:rFonts w:eastAsia="MS Mincho"/>
                  <w:sz w:val="18"/>
                </w:rPr>
                <w:t>10.59</w:t>
              </w:r>
            </w:ins>
          </w:p>
        </w:tc>
        <w:tc>
          <w:tcPr>
            <w:tcW w:w="741" w:type="dxa"/>
            <w:noWrap/>
            <w:vAlign w:val="center"/>
          </w:tcPr>
          <w:p w:rsidR="00C87AF8" w:rsidRDefault="00C87AF8" w:rsidP="00C87AF8">
            <w:pPr>
              <w:spacing w:after="120"/>
              <w:jc w:val="center"/>
              <w:rPr>
                <w:ins w:id="5471" w:author="R4-2120772" w:date="2021-11-15T15:14:00Z"/>
                <w:rFonts w:eastAsia="MS Mincho"/>
                <w:sz w:val="18"/>
              </w:rPr>
            </w:pPr>
            <w:ins w:id="5472" w:author="R4-2120772" w:date="2021-11-15T15:14:00Z">
              <w:r>
                <w:rPr>
                  <w:rFonts w:eastAsia="MS Mincho"/>
                  <w:sz w:val="18"/>
                </w:rPr>
                <w:t>14.85</w:t>
              </w:r>
            </w:ins>
          </w:p>
        </w:tc>
        <w:tc>
          <w:tcPr>
            <w:tcW w:w="740" w:type="dxa"/>
            <w:noWrap/>
            <w:vAlign w:val="center"/>
          </w:tcPr>
          <w:p w:rsidR="00C87AF8" w:rsidRDefault="00C87AF8" w:rsidP="00C87AF8">
            <w:pPr>
              <w:spacing w:after="120"/>
              <w:jc w:val="center"/>
              <w:rPr>
                <w:ins w:id="5473" w:author="R4-2120772" w:date="2021-11-15T15:14:00Z"/>
                <w:rFonts w:eastAsia="MS Mincho"/>
                <w:sz w:val="18"/>
              </w:rPr>
            </w:pPr>
            <w:ins w:id="5474" w:author="R4-2120772" w:date="2021-11-15T15:14:00Z">
              <w:r>
                <w:rPr>
                  <w:rFonts w:eastAsia="MS Mincho"/>
                  <w:sz w:val="18"/>
                </w:rPr>
                <w:t>15.69</w:t>
              </w:r>
            </w:ins>
          </w:p>
        </w:tc>
        <w:tc>
          <w:tcPr>
            <w:tcW w:w="740" w:type="dxa"/>
            <w:noWrap/>
            <w:vAlign w:val="center"/>
          </w:tcPr>
          <w:p w:rsidR="00C87AF8" w:rsidRDefault="00C87AF8" w:rsidP="00C87AF8">
            <w:pPr>
              <w:spacing w:after="120"/>
              <w:jc w:val="center"/>
              <w:rPr>
                <w:ins w:id="5475" w:author="R4-2120772" w:date="2021-11-15T15:14:00Z"/>
                <w:rFonts w:eastAsia="MS Mincho"/>
                <w:sz w:val="18"/>
              </w:rPr>
            </w:pPr>
            <w:ins w:id="5476" w:author="R4-2120772" w:date="2021-11-15T15:14:00Z">
              <w:r>
                <w:rPr>
                  <w:rFonts w:eastAsia="MS Mincho"/>
                  <w:sz w:val="18"/>
                </w:rPr>
                <w:t>20.25</w:t>
              </w:r>
            </w:ins>
          </w:p>
        </w:tc>
        <w:tc>
          <w:tcPr>
            <w:tcW w:w="741" w:type="dxa"/>
            <w:noWrap/>
            <w:vAlign w:val="center"/>
          </w:tcPr>
          <w:p w:rsidR="00C87AF8" w:rsidRDefault="00C87AF8" w:rsidP="00C87AF8">
            <w:pPr>
              <w:spacing w:after="120"/>
              <w:jc w:val="center"/>
              <w:rPr>
                <w:ins w:id="5477" w:author="R4-2120772" w:date="2021-11-15T15:14:00Z"/>
                <w:rFonts w:eastAsia="MS Mincho"/>
                <w:sz w:val="18"/>
              </w:rPr>
            </w:pPr>
            <w:ins w:id="5478" w:author="R4-2120772" w:date="2021-11-15T15:14:00Z">
              <w:r>
                <w:rPr>
                  <w:rFonts w:eastAsia="MS Mincho"/>
                  <w:sz w:val="18"/>
                </w:rPr>
                <w:t>23.00</w:t>
              </w:r>
            </w:ins>
          </w:p>
        </w:tc>
      </w:tr>
      <w:tr w:rsidR="00C87AF8" w:rsidTr="0087751E">
        <w:trPr>
          <w:trHeight w:val="300"/>
          <w:jc w:val="center"/>
          <w:ins w:id="5479" w:author="R4-2120772" w:date="2021-11-15T15:14:00Z"/>
        </w:trPr>
        <w:tc>
          <w:tcPr>
            <w:tcW w:w="853" w:type="dxa"/>
            <w:vMerge/>
            <w:vAlign w:val="center"/>
          </w:tcPr>
          <w:p w:rsidR="00C87AF8" w:rsidRDefault="00C87AF8" w:rsidP="00C87AF8">
            <w:pPr>
              <w:spacing w:after="120"/>
              <w:jc w:val="center"/>
              <w:rPr>
                <w:ins w:id="5480" w:author="R4-2120772" w:date="2021-11-15T15:14:00Z"/>
                <w:rFonts w:eastAsia="MS Mincho"/>
              </w:rPr>
            </w:pPr>
          </w:p>
        </w:tc>
        <w:tc>
          <w:tcPr>
            <w:tcW w:w="780" w:type="dxa"/>
            <w:noWrap/>
            <w:vAlign w:val="center"/>
          </w:tcPr>
          <w:p w:rsidR="00C87AF8" w:rsidRDefault="00C87AF8" w:rsidP="00C87AF8">
            <w:pPr>
              <w:spacing w:after="120"/>
              <w:jc w:val="center"/>
              <w:rPr>
                <w:ins w:id="5481" w:author="R4-2120772" w:date="2021-11-15T15:14:00Z"/>
                <w:rFonts w:eastAsia="MS Mincho"/>
                <w:sz w:val="14"/>
              </w:rPr>
            </w:pPr>
            <w:ins w:id="5482" w:author="R4-2120772" w:date="2021-11-15T15:14:00Z">
              <w:r>
                <w:rPr>
                  <w:rFonts w:eastAsia="MS Mincho"/>
                  <w:sz w:val="14"/>
                </w:rPr>
                <w:t>Variance</w:t>
              </w:r>
            </w:ins>
          </w:p>
        </w:tc>
        <w:tc>
          <w:tcPr>
            <w:tcW w:w="740" w:type="dxa"/>
            <w:noWrap/>
            <w:vAlign w:val="center"/>
          </w:tcPr>
          <w:p w:rsidR="00C87AF8" w:rsidRDefault="00C87AF8" w:rsidP="00C87AF8">
            <w:pPr>
              <w:spacing w:after="120"/>
              <w:jc w:val="center"/>
              <w:rPr>
                <w:ins w:id="5483" w:author="R4-2120772" w:date="2021-11-15T15:14:00Z"/>
                <w:rFonts w:eastAsia="MS Mincho"/>
                <w:sz w:val="18"/>
              </w:rPr>
            </w:pPr>
            <w:ins w:id="5484" w:author="R4-2120772" w:date="2021-11-15T15:14:00Z">
              <w:r>
                <w:rPr>
                  <w:rFonts w:eastAsia="MS Mincho"/>
                  <w:sz w:val="18"/>
                </w:rPr>
                <w:t>0.94</w:t>
              </w:r>
            </w:ins>
          </w:p>
        </w:tc>
        <w:tc>
          <w:tcPr>
            <w:tcW w:w="740" w:type="dxa"/>
            <w:noWrap/>
            <w:vAlign w:val="center"/>
          </w:tcPr>
          <w:p w:rsidR="00C87AF8" w:rsidRDefault="00C87AF8" w:rsidP="00C87AF8">
            <w:pPr>
              <w:spacing w:after="120"/>
              <w:jc w:val="center"/>
              <w:rPr>
                <w:ins w:id="5485" w:author="R4-2120772" w:date="2021-11-15T15:14:00Z"/>
                <w:rFonts w:eastAsia="MS Mincho"/>
                <w:sz w:val="18"/>
              </w:rPr>
            </w:pPr>
            <w:ins w:id="5486" w:author="R4-2120772" w:date="2021-11-15T15:14:00Z">
              <w:r>
                <w:rPr>
                  <w:rFonts w:eastAsia="MS Mincho"/>
                  <w:sz w:val="18"/>
                </w:rPr>
                <w:t>0.02</w:t>
              </w:r>
            </w:ins>
          </w:p>
        </w:tc>
        <w:tc>
          <w:tcPr>
            <w:tcW w:w="741" w:type="dxa"/>
            <w:noWrap/>
            <w:vAlign w:val="center"/>
          </w:tcPr>
          <w:p w:rsidR="00C87AF8" w:rsidRDefault="00C87AF8" w:rsidP="00C87AF8">
            <w:pPr>
              <w:spacing w:after="120"/>
              <w:jc w:val="center"/>
              <w:rPr>
                <w:ins w:id="5487" w:author="R4-2120772" w:date="2021-11-15T15:14:00Z"/>
                <w:rFonts w:eastAsia="MS Mincho"/>
                <w:sz w:val="18"/>
              </w:rPr>
            </w:pPr>
            <w:ins w:id="5488" w:author="R4-2120772" w:date="2021-11-15T15:14:00Z">
              <w:r>
                <w:rPr>
                  <w:rFonts w:eastAsia="MS Mincho"/>
                  <w:sz w:val="18"/>
                </w:rPr>
                <w:t>0.64</w:t>
              </w:r>
            </w:ins>
          </w:p>
        </w:tc>
        <w:tc>
          <w:tcPr>
            <w:tcW w:w="740" w:type="dxa"/>
            <w:noWrap/>
            <w:vAlign w:val="center"/>
          </w:tcPr>
          <w:p w:rsidR="00C87AF8" w:rsidRDefault="00C87AF8" w:rsidP="00C87AF8">
            <w:pPr>
              <w:spacing w:after="120"/>
              <w:jc w:val="center"/>
              <w:rPr>
                <w:ins w:id="5489" w:author="R4-2120772" w:date="2021-11-15T15:14:00Z"/>
                <w:rFonts w:eastAsia="MS Mincho"/>
                <w:sz w:val="18"/>
              </w:rPr>
            </w:pPr>
            <w:ins w:id="5490" w:author="R4-2120772" w:date="2021-11-15T15:14:00Z">
              <w:r>
                <w:rPr>
                  <w:rFonts w:eastAsia="MS Mincho"/>
                  <w:sz w:val="18"/>
                </w:rPr>
                <w:t>0.60</w:t>
              </w:r>
            </w:ins>
          </w:p>
        </w:tc>
        <w:tc>
          <w:tcPr>
            <w:tcW w:w="740" w:type="dxa"/>
            <w:noWrap/>
            <w:vAlign w:val="center"/>
          </w:tcPr>
          <w:p w:rsidR="00C87AF8" w:rsidRDefault="00C87AF8" w:rsidP="00C87AF8">
            <w:pPr>
              <w:spacing w:after="120"/>
              <w:jc w:val="center"/>
              <w:rPr>
                <w:ins w:id="5491" w:author="R4-2120772" w:date="2021-11-15T15:14:00Z"/>
                <w:rFonts w:eastAsia="MS Mincho"/>
                <w:sz w:val="18"/>
              </w:rPr>
            </w:pPr>
            <w:ins w:id="5492" w:author="R4-2120772" w:date="2021-11-15T15:14:00Z">
              <w:r>
                <w:rPr>
                  <w:rFonts w:eastAsia="MS Mincho"/>
                  <w:sz w:val="18"/>
                </w:rPr>
                <w:t>0.09</w:t>
              </w:r>
            </w:ins>
          </w:p>
        </w:tc>
        <w:tc>
          <w:tcPr>
            <w:tcW w:w="741" w:type="dxa"/>
            <w:noWrap/>
            <w:vAlign w:val="center"/>
          </w:tcPr>
          <w:p w:rsidR="00C87AF8" w:rsidRDefault="00C87AF8" w:rsidP="00C87AF8">
            <w:pPr>
              <w:spacing w:after="120"/>
              <w:jc w:val="center"/>
              <w:rPr>
                <w:ins w:id="5493" w:author="R4-2120772" w:date="2021-11-15T15:14:00Z"/>
                <w:rFonts w:eastAsia="MS Mincho"/>
                <w:sz w:val="18"/>
              </w:rPr>
            </w:pPr>
            <w:ins w:id="5494" w:author="R4-2120772" w:date="2021-11-15T15:14:00Z">
              <w:r>
                <w:rPr>
                  <w:rFonts w:eastAsia="MS Mincho"/>
                  <w:sz w:val="18"/>
                </w:rPr>
                <w:t>0.03</w:t>
              </w:r>
            </w:ins>
          </w:p>
        </w:tc>
        <w:tc>
          <w:tcPr>
            <w:tcW w:w="740" w:type="dxa"/>
            <w:noWrap/>
            <w:vAlign w:val="center"/>
          </w:tcPr>
          <w:p w:rsidR="00C87AF8" w:rsidRDefault="00C87AF8" w:rsidP="00C87AF8">
            <w:pPr>
              <w:spacing w:after="120"/>
              <w:jc w:val="center"/>
              <w:rPr>
                <w:ins w:id="5495" w:author="R4-2120772" w:date="2021-11-15T15:14:00Z"/>
                <w:rFonts w:eastAsia="MS Mincho"/>
                <w:sz w:val="18"/>
              </w:rPr>
            </w:pPr>
            <w:ins w:id="5496" w:author="R4-2120772" w:date="2021-11-15T15:14:00Z">
              <w:r>
                <w:rPr>
                  <w:rFonts w:eastAsia="MS Mincho"/>
                  <w:sz w:val="18"/>
                </w:rPr>
                <w:t>0.93</w:t>
              </w:r>
            </w:ins>
          </w:p>
        </w:tc>
        <w:tc>
          <w:tcPr>
            <w:tcW w:w="740" w:type="dxa"/>
            <w:noWrap/>
            <w:vAlign w:val="center"/>
          </w:tcPr>
          <w:p w:rsidR="00C87AF8" w:rsidRDefault="00C87AF8" w:rsidP="00C87AF8">
            <w:pPr>
              <w:spacing w:after="120"/>
              <w:jc w:val="center"/>
              <w:rPr>
                <w:ins w:id="5497" w:author="R4-2120772" w:date="2021-11-15T15:14:00Z"/>
                <w:rFonts w:eastAsia="MS Mincho"/>
                <w:sz w:val="18"/>
              </w:rPr>
            </w:pPr>
            <w:ins w:id="5498" w:author="R4-2120772" w:date="2021-11-15T15:14:00Z">
              <w:r>
                <w:rPr>
                  <w:rFonts w:eastAsia="MS Mincho"/>
                  <w:sz w:val="18"/>
                </w:rPr>
                <w:t>0.02</w:t>
              </w:r>
            </w:ins>
          </w:p>
        </w:tc>
        <w:tc>
          <w:tcPr>
            <w:tcW w:w="741" w:type="dxa"/>
            <w:noWrap/>
            <w:vAlign w:val="center"/>
          </w:tcPr>
          <w:p w:rsidR="00C87AF8" w:rsidRDefault="00C87AF8" w:rsidP="00C87AF8">
            <w:pPr>
              <w:spacing w:after="120"/>
              <w:jc w:val="center"/>
              <w:rPr>
                <w:ins w:id="5499" w:author="R4-2120772" w:date="2021-11-15T15:14:00Z"/>
                <w:rFonts w:eastAsia="MS Mincho"/>
                <w:sz w:val="18"/>
              </w:rPr>
            </w:pPr>
            <w:ins w:id="5500" w:author="R4-2120772" w:date="2021-11-15T15:14:00Z">
              <w:r>
                <w:rPr>
                  <w:rFonts w:eastAsia="MS Mincho"/>
                  <w:sz w:val="18"/>
                </w:rPr>
                <w:t>0.00</w:t>
              </w:r>
            </w:ins>
          </w:p>
        </w:tc>
      </w:tr>
      <w:tr w:rsidR="00C87AF8" w:rsidTr="0087751E">
        <w:trPr>
          <w:trHeight w:val="315"/>
          <w:jc w:val="center"/>
          <w:ins w:id="5501" w:author="R4-2120772" w:date="2021-11-15T15:14:00Z"/>
        </w:trPr>
        <w:tc>
          <w:tcPr>
            <w:tcW w:w="853" w:type="dxa"/>
            <w:vMerge/>
            <w:vAlign w:val="center"/>
          </w:tcPr>
          <w:p w:rsidR="00C87AF8" w:rsidRDefault="00C87AF8" w:rsidP="00C87AF8">
            <w:pPr>
              <w:spacing w:after="120"/>
              <w:jc w:val="center"/>
              <w:rPr>
                <w:ins w:id="5502" w:author="R4-2120772" w:date="2021-11-15T15:14:00Z"/>
                <w:rFonts w:eastAsia="MS Mincho"/>
              </w:rPr>
            </w:pPr>
          </w:p>
        </w:tc>
        <w:tc>
          <w:tcPr>
            <w:tcW w:w="780" w:type="dxa"/>
            <w:noWrap/>
            <w:vAlign w:val="center"/>
          </w:tcPr>
          <w:p w:rsidR="00C87AF8" w:rsidRDefault="00C87AF8" w:rsidP="00C87AF8">
            <w:pPr>
              <w:spacing w:after="120"/>
              <w:jc w:val="center"/>
              <w:rPr>
                <w:ins w:id="5503" w:author="R4-2120772" w:date="2021-11-15T15:14:00Z"/>
                <w:rFonts w:eastAsia="MS Mincho"/>
                <w:sz w:val="14"/>
              </w:rPr>
            </w:pPr>
            <w:ins w:id="5504" w:author="R4-2120772" w:date="2021-11-15T15:14:00Z">
              <w:r>
                <w:rPr>
                  <w:rFonts w:eastAsia="MS Mincho"/>
                  <w:sz w:val="14"/>
                </w:rPr>
                <w:t>Mean</w:t>
              </w:r>
            </w:ins>
          </w:p>
        </w:tc>
        <w:tc>
          <w:tcPr>
            <w:tcW w:w="740" w:type="dxa"/>
            <w:noWrap/>
            <w:vAlign w:val="center"/>
          </w:tcPr>
          <w:p w:rsidR="00C87AF8" w:rsidRDefault="00C87AF8" w:rsidP="00C87AF8">
            <w:pPr>
              <w:spacing w:after="120"/>
              <w:jc w:val="center"/>
              <w:rPr>
                <w:ins w:id="5505" w:author="R4-2120772" w:date="2021-11-15T15:14:00Z"/>
                <w:rFonts w:eastAsia="MS Mincho"/>
                <w:sz w:val="18"/>
              </w:rPr>
            </w:pPr>
            <w:ins w:id="5506" w:author="R4-2120772" w:date="2021-11-15T15:14:00Z">
              <w:r>
                <w:rPr>
                  <w:rFonts w:eastAsia="MS Mincho"/>
                  <w:sz w:val="18"/>
                </w:rPr>
                <w:t>113.17</w:t>
              </w:r>
            </w:ins>
          </w:p>
        </w:tc>
        <w:tc>
          <w:tcPr>
            <w:tcW w:w="740" w:type="dxa"/>
            <w:noWrap/>
            <w:vAlign w:val="center"/>
          </w:tcPr>
          <w:p w:rsidR="00C87AF8" w:rsidRDefault="00C87AF8" w:rsidP="00C87AF8">
            <w:pPr>
              <w:spacing w:after="120"/>
              <w:jc w:val="center"/>
              <w:rPr>
                <w:ins w:id="5507" w:author="R4-2120772" w:date="2021-11-15T15:14:00Z"/>
                <w:rFonts w:eastAsia="MS Mincho"/>
                <w:sz w:val="18"/>
              </w:rPr>
            </w:pPr>
            <w:ins w:id="5508" w:author="R4-2120772" w:date="2021-11-15T15:14:00Z">
              <w:r>
                <w:rPr>
                  <w:rFonts w:eastAsia="MS Mincho"/>
                  <w:sz w:val="18"/>
                </w:rPr>
                <w:t>118.83</w:t>
              </w:r>
            </w:ins>
          </w:p>
        </w:tc>
        <w:tc>
          <w:tcPr>
            <w:tcW w:w="741" w:type="dxa"/>
            <w:noWrap/>
            <w:vAlign w:val="center"/>
          </w:tcPr>
          <w:p w:rsidR="00C87AF8" w:rsidRDefault="00C87AF8" w:rsidP="00C87AF8">
            <w:pPr>
              <w:spacing w:after="120"/>
              <w:jc w:val="center"/>
              <w:rPr>
                <w:ins w:id="5509" w:author="R4-2120772" w:date="2021-11-15T15:14:00Z"/>
                <w:rFonts w:eastAsia="MS Mincho"/>
                <w:sz w:val="18"/>
              </w:rPr>
            </w:pPr>
            <w:ins w:id="5510" w:author="R4-2120772" w:date="2021-11-15T15:14:00Z">
              <w:r>
                <w:rPr>
                  <w:rFonts w:eastAsia="MS Mincho"/>
                  <w:sz w:val="18"/>
                </w:rPr>
                <w:t>142.72</w:t>
              </w:r>
            </w:ins>
          </w:p>
        </w:tc>
        <w:tc>
          <w:tcPr>
            <w:tcW w:w="740" w:type="dxa"/>
            <w:noWrap/>
            <w:vAlign w:val="center"/>
          </w:tcPr>
          <w:p w:rsidR="00C87AF8" w:rsidRDefault="00C87AF8" w:rsidP="00C87AF8">
            <w:pPr>
              <w:spacing w:after="120"/>
              <w:jc w:val="center"/>
              <w:rPr>
                <w:ins w:id="5511" w:author="R4-2120772" w:date="2021-11-15T15:14:00Z"/>
                <w:rFonts w:eastAsia="MS Mincho"/>
                <w:sz w:val="18"/>
              </w:rPr>
            </w:pPr>
            <w:ins w:id="5512" w:author="R4-2120772" w:date="2021-11-15T15:14:00Z">
              <w:r>
                <w:rPr>
                  <w:rFonts w:eastAsia="MS Mincho"/>
                  <w:sz w:val="18"/>
                </w:rPr>
                <w:t>-10.70</w:t>
              </w:r>
            </w:ins>
          </w:p>
        </w:tc>
        <w:tc>
          <w:tcPr>
            <w:tcW w:w="740" w:type="dxa"/>
            <w:noWrap/>
            <w:vAlign w:val="center"/>
          </w:tcPr>
          <w:p w:rsidR="00C87AF8" w:rsidRDefault="00C87AF8" w:rsidP="00C87AF8">
            <w:pPr>
              <w:spacing w:after="120"/>
              <w:jc w:val="center"/>
              <w:rPr>
                <w:ins w:id="5513" w:author="R4-2120772" w:date="2021-11-15T15:14:00Z"/>
                <w:rFonts w:eastAsia="MS Mincho"/>
                <w:sz w:val="18"/>
              </w:rPr>
            </w:pPr>
            <w:ins w:id="5514" w:author="R4-2120772" w:date="2021-11-15T15:14:00Z">
              <w:r>
                <w:rPr>
                  <w:rFonts w:eastAsia="MS Mincho"/>
                  <w:sz w:val="18"/>
                </w:rPr>
                <w:t>10.30</w:t>
              </w:r>
            </w:ins>
          </w:p>
        </w:tc>
        <w:tc>
          <w:tcPr>
            <w:tcW w:w="741" w:type="dxa"/>
            <w:noWrap/>
            <w:vAlign w:val="center"/>
          </w:tcPr>
          <w:p w:rsidR="00C87AF8" w:rsidRDefault="00C87AF8" w:rsidP="00C87AF8">
            <w:pPr>
              <w:spacing w:after="120"/>
              <w:jc w:val="center"/>
              <w:rPr>
                <w:ins w:id="5515" w:author="R4-2120772" w:date="2021-11-15T15:14:00Z"/>
                <w:rFonts w:eastAsia="MS Mincho"/>
                <w:sz w:val="18"/>
              </w:rPr>
            </w:pPr>
            <w:ins w:id="5516" w:author="R4-2120772" w:date="2021-11-15T15:14:00Z">
              <w:r>
                <w:rPr>
                  <w:rFonts w:eastAsia="MS Mincho"/>
                  <w:sz w:val="18"/>
                </w:rPr>
                <w:t>14.67</w:t>
              </w:r>
            </w:ins>
          </w:p>
        </w:tc>
        <w:tc>
          <w:tcPr>
            <w:tcW w:w="740" w:type="dxa"/>
            <w:noWrap/>
            <w:vAlign w:val="center"/>
          </w:tcPr>
          <w:p w:rsidR="00C87AF8" w:rsidRDefault="00C87AF8" w:rsidP="00C87AF8">
            <w:pPr>
              <w:spacing w:after="120"/>
              <w:jc w:val="center"/>
              <w:rPr>
                <w:ins w:id="5517" w:author="R4-2120772" w:date="2021-11-15T15:14:00Z"/>
                <w:rFonts w:eastAsia="MS Mincho"/>
                <w:sz w:val="18"/>
              </w:rPr>
            </w:pPr>
            <w:ins w:id="5518" w:author="R4-2120772" w:date="2021-11-15T15:14:00Z">
              <w:r>
                <w:rPr>
                  <w:rFonts w:eastAsia="MS Mincho"/>
                  <w:sz w:val="18"/>
                </w:rPr>
                <w:t>14.72</w:t>
              </w:r>
            </w:ins>
          </w:p>
        </w:tc>
        <w:tc>
          <w:tcPr>
            <w:tcW w:w="740" w:type="dxa"/>
            <w:noWrap/>
            <w:vAlign w:val="center"/>
          </w:tcPr>
          <w:p w:rsidR="00C87AF8" w:rsidRDefault="00C87AF8" w:rsidP="00C87AF8">
            <w:pPr>
              <w:spacing w:after="120"/>
              <w:jc w:val="center"/>
              <w:rPr>
                <w:ins w:id="5519" w:author="R4-2120772" w:date="2021-11-15T15:14:00Z"/>
                <w:rFonts w:eastAsia="MS Mincho"/>
                <w:sz w:val="18"/>
              </w:rPr>
            </w:pPr>
            <w:ins w:id="5520" w:author="R4-2120772" w:date="2021-11-15T15:14:00Z">
              <w:r>
                <w:rPr>
                  <w:rFonts w:eastAsia="MS Mincho"/>
                  <w:sz w:val="18"/>
                </w:rPr>
                <w:t>20.38</w:t>
              </w:r>
            </w:ins>
          </w:p>
        </w:tc>
        <w:tc>
          <w:tcPr>
            <w:tcW w:w="741" w:type="dxa"/>
            <w:noWrap/>
            <w:vAlign w:val="center"/>
          </w:tcPr>
          <w:p w:rsidR="00C87AF8" w:rsidRDefault="00C87AF8" w:rsidP="00C87AF8">
            <w:pPr>
              <w:spacing w:after="120"/>
              <w:jc w:val="center"/>
              <w:rPr>
                <w:ins w:id="5521" w:author="R4-2120772" w:date="2021-11-15T15:14:00Z"/>
                <w:rFonts w:eastAsia="MS Mincho"/>
                <w:sz w:val="18"/>
              </w:rPr>
            </w:pPr>
            <w:ins w:id="5522" w:author="R4-2120772" w:date="2021-11-15T15:14:00Z">
              <w:r>
                <w:rPr>
                  <w:rFonts w:eastAsia="MS Mincho"/>
                  <w:sz w:val="18"/>
                </w:rPr>
                <w:t>23.00</w:t>
              </w:r>
            </w:ins>
          </w:p>
        </w:tc>
      </w:tr>
    </w:tbl>
    <w:p w:rsidR="00C87AF8" w:rsidRDefault="00C87AF8" w:rsidP="00C87AF8">
      <w:pPr>
        <w:spacing w:after="120"/>
        <w:rPr>
          <w:ins w:id="5523" w:author="R4-2120772" w:date="2021-11-15T15:14:00Z"/>
          <w:rFonts w:eastAsia="MS Mincho"/>
        </w:rPr>
      </w:pPr>
    </w:p>
    <w:p w:rsidR="00C87AF8" w:rsidRDefault="00C87AF8" w:rsidP="00C87AF8">
      <w:pPr>
        <w:keepNext/>
        <w:keepLines/>
        <w:spacing w:after="80"/>
        <w:jc w:val="center"/>
        <w:rPr>
          <w:ins w:id="5524" w:author="R4-2120772" w:date="2021-11-15T15:14:00Z"/>
          <w:rFonts w:ascii="Arial" w:eastAsia="Calibri" w:hAnsi="Arial"/>
          <w:b/>
          <w:sz w:val="18"/>
        </w:rPr>
      </w:pPr>
      <w:ins w:id="5525" w:author="R4-2120772" w:date="2021-11-15T15:14:00Z">
        <w:r>
          <w:rPr>
            <w:rFonts w:ascii="Arial" w:eastAsia="Calibri" w:hAnsi="Arial"/>
            <w:b/>
            <w:sz w:val="18"/>
          </w:rPr>
          <w:t>T</w:t>
        </w:r>
        <w:r>
          <w:rPr>
            <w:rFonts w:ascii="Arial" w:eastAsia="Calibri" w:hAnsi="Arial" w:hint="eastAsia"/>
            <w:b/>
            <w:sz w:val="18"/>
          </w:rPr>
          <w:t xml:space="preserve">able </w:t>
        </w:r>
        <w:r>
          <w:rPr>
            <w:rFonts w:ascii="Arial" w:eastAsia="Calibri" w:hAnsi="Arial"/>
            <w:b/>
            <w:sz w:val="18"/>
          </w:rPr>
          <w:t>A.2-4 Calibration summary for NTN UL Urban cases</w:t>
        </w:r>
      </w:ins>
    </w:p>
    <w:tbl>
      <w:tblPr>
        <w:tblStyle w:val="a8"/>
        <w:tblW w:w="0" w:type="auto"/>
        <w:jc w:val="center"/>
        <w:tblLayout w:type="fixed"/>
        <w:tblLook w:val="04A0" w:firstRow="1" w:lastRow="0" w:firstColumn="1" w:lastColumn="0" w:noHBand="0" w:noVBand="1"/>
      </w:tblPr>
      <w:tblGrid>
        <w:gridCol w:w="853"/>
        <w:gridCol w:w="780"/>
        <w:gridCol w:w="740"/>
        <w:gridCol w:w="740"/>
        <w:gridCol w:w="741"/>
        <w:gridCol w:w="740"/>
        <w:gridCol w:w="740"/>
        <w:gridCol w:w="741"/>
        <w:gridCol w:w="740"/>
        <w:gridCol w:w="740"/>
        <w:gridCol w:w="741"/>
      </w:tblGrid>
      <w:tr w:rsidR="00C87AF8" w:rsidTr="0087751E">
        <w:trPr>
          <w:trHeight w:val="300"/>
          <w:jc w:val="center"/>
          <w:ins w:id="5526" w:author="R4-2120772" w:date="2021-11-15T15:14:00Z"/>
        </w:trPr>
        <w:tc>
          <w:tcPr>
            <w:tcW w:w="1633" w:type="dxa"/>
            <w:gridSpan w:val="2"/>
            <w:noWrap/>
            <w:vAlign w:val="center"/>
          </w:tcPr>
          <w:p w:rsidR="00C87AF8" w:rsidRDefault="00C87AF8" w:rsidP="00C87AF8">
            <w:pPr>
              <w:spacing w:after="120"/>
              <w:jc w:val="center"/>
              <w:rPr>
                <w:ins w:id="5527" w:author="R4-2120772" w:date="2021-11-15T15:14:00Z"/>
                <w:rFonts w:eastAsia="MS Mincho"/>
                <w:sz w:val="18"/>
              </w:rPr>
            </w:pPr>
            <w:ins w:id="5528" w:author="R4-2120772" w:date="2021-11-15T15:14:00Z">
              <w:r>
                <w:rPr>
                  <w:rFonts w:eastAsia="MS Mincho"/>
                  <w:sz w:val="18"/>
                </w:rPr>
                <w:t>Calibration metrics</w:t>
              </w:r>
            </w:ins>
          </w:p>
        </w:tc>
        <w:tc>
          <w:tcPr>
            <w:tcW w:w="2221" w:type="dxa"/>
            <w:gridSpan w:val="3"/>
            <w:vAlign w:val="center"/>
          </w:tcPr>
          <w:p w:rsidR="00C87AF8" w:rsidRDefault="00C87AF8" w:rsidP="00C87AF8">
            <w:pPr>
              <w:spacing w:after="120"/>
              <w:jc w:val="center"/>
              <w:rPr>
                <w:ins w:id="5529" w:author="R4-2120772" w:date="2021-11-15T15:14:00Z"/>
                <w:rFonts w:eastAsia="MS Mincho"/>
                <w:sz w:val="18"/>
              </w:rPr>
            </w:pPr>
            <w:ins w:id="5530" w:author="R4-2120772" w:date="2021-11-15T15:14:00Z">
              <w:r>
                <w:rPr>
                  <w:rFonts w:eastAsia="MS Mincho"/>
                  <w:sz w:val="18"/>
                </w:rPr>
                <w:t>UL Coupling Loss</w:t>
              </w:r>
            </w:ins>
          </w:p>
        </w:tc>
        <w:tc>
          <w:tcPr>
            <w:tcW w:w="2221" w:type="dxa"/>
            <w:gridSpan w:val="3"/>
            <w:vAlign w:val="center"/>
          </w:tcPr>
          <w:p w:rsidR="00C87AF8" w:rsidRDefault="00C87AF8" w:rsidP="00C87AF8">
            <w:pPr>
              <w:spacing w:after="120"/>
              <w:jc w:val="center"/>
              <w:rPr>
                <w:ins w:id="5531" w:author="R4-2120772" w:date="2021-11-15T15:14:00Z"/>
                <w:rFonts w:eastAsia="MS Mincho"/>
                <w:sz w:val="18"/>
              </w:rPr>
            </w:pPr>
            <w:ins w:id="5532" w:author="R4-2120772" w:date="2021-11-15T15:14:00Z">
              <w:r>
                <w:rPr>
                  <w:rFonts w:eastAsia="MS Mincho"/>
                  <w:sz w:val="18"/>
                </w:rPr>
                <w:t>UL Geometry SINR</w:t>
              </w:r>
            </w:ins>
          </w:p>
        </w:tc>
        <w:tc>
          <w:tcPr>
            <w:tcW w:w="2221" w:type="dxa"/>
            <w:gridSpan w:val="3"/>
            <w:vAlign w:val="center"/>
          </w:tcPr>
          <w:p w:rsidR="00C87AF8" w:rsidRDefault="00C87AF8" w:rsidP="00C87AF8">
            <w:pPr>
              <w:spacing w:after="120"/>
              <w:jc w:val="center"/>
              <w:rPr>
                <w:ins w:id="5533" w:author="R4-2120772" w:date="2021-11-15T15:14:00Z"/>
                <w:rFonts w:eastAsia="MS Mincho"/>
                <w:sz w:val="18"/>
              </w:rPr>
            </w:pPr>
            <w:ins w:id="5534" w:author="R4-2120772" w:date="2021-11-15T15:14:00Z">
              <w:r>
                <w:rPr>
                  <w:rFonts w:eastAsia="MS Mincho"/>
                  <w:sz w:val="18"/>
                </w:rPr>
                <w:t>UL UE Tx Power</w:t>
              </w:r>
            </w:ins>
          </w:p>
        </w:tc>
      </w:tr>
      <w:tr w:rsidR="00C87AF8" w:rsidTr="0087751E">
        <w:trPr>
          <w:trHeight w:val="300"/>
          <w:jc w:val="center"/>
          <w:ins w:id="5535" w:author="R4-2120772" w:date="2021-11-15T15:14:00Z"/>
        </w:trPr>
        <w:tc>
          <w:tcPr>
            <w:tcW w:w="1633" w:type="dxa"/>
            <w:gridSpan w:val="2"/>
            <w:noWrap/>
            <w:vAlign w:val="center"/>
          </w:tcPr>
          <w:p w:rsidR="00C87AF8" w:rsidRDefault="00C87AF8" w:rsidP="00C87AF8">
            <w:pPr>
              <w:spacing w:after="120"/>
              <w:jc w:val="center"/>
              <w:rPr>
                <w:ins w:id="5536" w:author="R4-2120772" w:date="2021-11-15T15:14:00Z"/>
                <w:rFonts w:eastAsia="MS Mincho"/>
                <w:sz w:val="18"/>
              </w:rPr>
            </w:pPr>
            <w:ins w:id="5537" w:author="R4-2120772" w:date="2021-11-15T15:14:00Z">
              <w:r>
                <w:rPr>
                  <w:rFonts w:eastAsia="MS Mincho"/>
                  <w:sz w:val="18"/>
                </w:rPr>
                <w:t>CDF percentile</w:t>
              </w:r>
            </w:ins>
          </w:p>
        </w:tc>
        <w:tc>
          <w:tcPr>
            <w:tcW w:w="740" w:type="dxa"/>
            <w:vAlign w:val="center"/>
          </w:tcPr>
          <w:p w:rsidR="00C87AF8" w:rsidRDefault="00C87AF8" w:rsidP="00C87AF8">
            <w:pPr>
              <w:spacing w:after="120"/>
              <w:jc w:val="center"/>
              <w:rPr>
                <w:ins w:id="5538" w:author="R4-2120772" w:date="2021-11-15T15:14:00Z"/>
                <w:rFonts w:eastAsia="MS Mincho"/>
                <w:sz w:val="18"/>
              </w:rPr>
            </w:pPr>
            <w:ins w:id="5539" w:author="R4-2120772" w:date="2021-11-15T15:14:00Z">
              <w:r>
                <w:rPr>
                  <w:rFonts w:eastAsia="MS Mincho"/>
                  <w:sz w:val="18"/>
                </w:rPr>
                <w:t>@5%</w:t>
              </w:r>
            </w:ins>
          </w:p>
        </w:tc>
        <w:tc>
          <w:tcPr>
            <w:tcW w:w="740" w:type="dxa"/>
            <w:vAlign w:val="center"/>
          </w:tcPr>
          <w:p w:rsidR="00C87AF8" w:rsidRDefault="00C87AF8" w:rsidP="00C87AF8">
            <w:pPr>
              <w:spacing w:after="120"/>
              <w:jc w:val="center"/>
              <w:rPr>
                <w:ins w:id="5540" w:author="R4-2120772" w:date="2021-11-15T15:14:00Z"/>
                <w:rFonts w:eastAsia="MS Mincho"/>
                <w:sz w:val="18"/>
              </w:rPr>
            </w:pPr>
            <w:ins w:id="5541" w:author="R4-2120772" w:date="2021-11-15T15:14:00Z">
              <w:r>
                <w:rPr>
                  <w:rFonts w:eastAsia="MS Mincho"/>
                  <w:sz w:val="18"/>
                </w:rPr>
                <w:t>@50%</w:t>
              </w:r>
            </w:ins>
          </w:p>
        </w:tc>
        <w:tc>
          <w:tcPr>
            <w:tcW w:w="741" w:type="dxa"/>
            <w:vAlign w:val="center"/>
          </w:tcPr>
          <w:p w:rsidR="00C87AF8" w:rsidRDefault="00C87AF8" w:rsidP="00C87AF8">
            <w:pPr>
              <w:spacing w:after="120"/>
              <w:jc w:val="center"/>
              <w:rPr>
                <w:ins w:id="5542" w:author="R4-2120772" w:date="2021-11-15T15:14:00Z"/>
                <w:rFonts w:eastAsia="MS Mincho"/>
                <w:sz w:val="18"/>
              </w:rPr>
            </w:pPr>
            <w:ins w:id="5543" w:author="R4-2120772" w:date="2021-11-15T15:14:00Z">
              <w:r>
                <w:rPr>
                  <w:rFonts w:eastAsia="MS Mincho"/>
                  <w:sz w:val="18"/>
                </w:rPr>
                <w:t>@95%</w:t>
              </w:r>
            </w:ins>
          </w:p>
        </w:tc>
        <w:tc>
          <w:tcPr>
            <w:tcW w:w="740" w:type="dxa"/>
            <w:vAlign w:val="center"/>
          </w:tcPr>
          <w:p w:rsidR="00C87AF8" w:rsidRDefault="00C87AF8" w:rsidP="00C87AF8">
            <w:pPr>
              <w:spacing w:after="120"/>
              <w:jc w:val="center"/>
              <w:rPr>
                <w:ins w:id="5544" w:author="R4-2120772" w:date="2021-11-15T15:14:00Z"/>
                <w:rFonts w:eastAsia="MS Mincho"/>
                <w:sz w:val="18"/>
              </w:rPr>
            </w:pPr>
            <w:ins w:id="5545" w:author="R4-2120772" w:date="2021-11-15T15:14:00Z">
              <w:r>
                <w:rPr>
                  <w:rFonts w:eastAsia="MS Mincho"/>
                  <w:sz w:val="18"/>
                </w:rPr>
                <w:t>@5%</w:t>
              </w:r>
            </w:ins>
          </w:p>
        </w:tc>
        <w:tc>
          <w:tcPr>
            <w:tcW w:w="740" w:type="dxa"/>
            <w:vAlign w:val="center"/>
          </w:tcPr>
          <w:p w:rsidR="00C87AF8" w:rsidRDefault="00C87AF8" w:rsidP="00C87AF8">
            <w:pPr>
              <w:spacing w:after="120"/>
              <w:jc w:val="center"/>
              <w:rPr>
                <w:ins w:id="5546" w:author="R4-2120772" w:date="2021-11-15T15:14:00Z"/>
                <w:rFonts w:eastAsia="MS Mincho"/>
                <w:sz w:val="18"/>
              </w:rPr>
            </w:pPr>
            <w:ins w:id="5547" w:author="R4-2120772" w:date="2021-11-15T15:14:00Z">
              <w:r>
                <w:rPr>
                  <w:rFonts w:eastAsia="MS Mincho"/>
                  <w:sz w:val="18"/>
                </w:rPr>
                <w:t>@50%</w:t>
              </w:r>
            </w:ins>
          </w:p>
        </w:tc>
        <w:tc>
          <w:tcPr>
            <w:tcW w:w="741" w:type="dxa"/>
            <w:vAlign w:val="center"/>
          </w:tcPr>
          <w:p w:rsidR="00C87AF8" w:rsidRDefault="00C87AF8" w:rsidP="00C87AF8">
            <w:pPr>
              <w:spacing w:after="120"/>
              <w:jc w:val="center"/>
              <w:rPr>
                <w:ins w:id="5548" w:author="R4-2120772" w:date="2021-11-15T15:14:00Z"/>
                <w:rFonts w:eastAsia="MS Mincho"/>
                <w:sz w:val="18"/>
              </w:rPr>
            </w:pPr>
            <w:ins w:id="5549" w:author="R4-2120772" w:date="2021-11-15T15:14:00Z">
              <w:r>
                <w:rPr>
                  <w:rFonts w:eastAsia="MS Mincho"/>
                  <w:sz w:val="18"/>
                </w:rPr>
                <w:t>@95%</w:t>
              </w:r>
            </w:ins>
          </w:p>
        </w:tc>
        <w:tc>
          <w:tcPr>
            <w:tcW w:w="740" w:type="dxa"/>
            <w:vAlign w:val="center"/>
          </w:tcPr>
          <w:p w:rsidR="00C87AF8" w:rsidRDefault="00C87AF8" w:rsidP="00C87AF8">
            <w:pPr>
              <w:spacing w:after="120"/>
              <w:jc w:val="center"/>
              <w:rPr>
                <w:ins w:id="5550" w:author="R4-2120772" w:date="2021-11-15T15:14:00Z"/>
                <w:rFonts w:eastAsia="MS Mincho"/>
                <w:sz w:val="18"/>
              </w:rPr>
            </w:pPr>
            <w:ins w:id="5551" w:author="R4-2120772" w:date="2021-11-15T15:14:00Z">
              <w:r>
                <w:rPr>
                  <w:rFonts w:eastAsia="MS Mincho"/>
                  <w:sz w:val="18"/>
                </w:rPr>
                <w:t>@5%</w:t>
              </w:r>
            </w:ins>
          </w:p>
        </w:tc>
        <w:tc>
          <w:tcPr>
            <w:tcW w:w="740" w:type="dxa"/>
            <w:vAlign w:val="center"/>
          </w:tcPr>
          <w:p w:rsidR="00C87AF8" w:rsidRDefault="00C87AF8" w:rsidP="00C87AF8">
            <w:pPr>
              <w:spacing w:after="120"/>
              <w:jc w:val="center"/>
              <w:rPr>
                <w:ins w:id="5552" w:author="R4-2120772" w:date="2021-11-15T15:14:00Z"/>
                <w:rFonts w:eastAsia="MS Mincho"/>
                <w:sz w:val="18"/>
              </w:rPr>
            </w:pPr>
            <w:ins w:id="5553" w:author="R4-2120772" w:date="2021-11-15T15:14:00Z">
              <w:r>
                <w:rPr>
                  <w:rFonts w:eastAsia="MS Mincho"/>
                  <w:sz w:val="18"/>
                </w:rPr>
                <w:t>@50%</w:t>
              </w:r>
            </w:ins>
          </w:p>
        </w:tc>
        <w:tc>
          <w:tcPr>
            <w:tcW w:w="741" w:type="dxa"/>
            <w:vAlign w:val="center"/>
          </w:tcPr>
          <w:p w:rsidR="00C87AF8" w:rsidRDefault="00C87AF8" w:rsidP="00C87AF8">
            <w:pPr>
              <w:spacing w:after="120"/>
              <w:jc w:val="center"/>
              <w:rPr>
                <w:ins w:id="5554" w:author="R4-2120772" w:date="2021-11-15T15:14:00Z"/>
                <w:rFonts w:eastAsia="MS Mincho"/>
                <w:sz w:val="18"/>
              </w:rPr>
            </w:pPr>
            <w:ins w:id="5555" w:author="R4-2120772" w:date="2021-11-15T15:14:00Z">
              <w:r>
                <w:rPr>
                  <w:rFonts w:eastAsia="MS Mincho"/>
                  <w:sz w:val="18"/>
                </w:rPr>
                <w:t>@95%</w:t>
              </w:r>
            </w:ins>
          </w:p>
        </w:tc>
      </w:tr>
      <w:tr w:rsidR="00C87AF8" w:rsidTr="0087751E">
        <w:trPr>
          <w:trHeight w:val="300"/>
          <w:jc w:val="center"/>
          <w:ins w:id="5556" w:author="R4-2120772" w:date="2021-11-15T15:14:00Z"/>
        </w:trPr>
        <w:tc>
          <w:tcPr>
            <w:tcW w:w="853" w:type="dxa"/>
            <w:vMerge w:val="restart"/>
            <w:noWrap/>
            <w:vAlign w:val="center"/>
          </w:tcPr>
          <w:p w:rsidR="00C87AF8" w:rsidRDefault="00C87AF8" w:rsidP="00C87AF8">
            <w:pPr>
              <w:spacing w:after="120"/>
              <w:jc w:val="center"/>
              <w:rPr>
                <w:ins w:id="5557" w:author="R4-2120772" w:date="2021-11-15T15:14:00Z"/>
                <w:rFonts w:eastAsia="MS Mincho"/>
              </w:rPr>
            </w:pPr>
            <w:ins w:id="5558" w:author="R4-2120772" w:date="2021-11-15T15:14:00Z">
              <w:r>
                <w:rPr>
                  <w:rFonts w:eastAsia="MS Mincho"/>
                </w:rPr>
                <w:t>LEO-600</w:t>
              </w:r>
            </w:ins>
          </w:p>
        </w:tc>
        <w:tc>
          <w:tcPr>
            <w:tcW w:w="780" w:type="dxa"/>
            <w:noWrap/>
            <w:vAlign w:val="center"/>
          </w:tcPr>
          <w:p w:rsidR="00C87AF8" w:rsidRDefault="00C87AF8" w:rsidP="00C87AF8">
            <w:pPr>
              <w:spacing w:after="120"/>
              <w:jc w:val="center"/>
              <w:rPr>
                <w:ins w:id="5559" w:author="R4-2120772" w:date="2021-11-15T15:14:00Z"/>
                <w:rFonts w:eastAsia="MS Mincho"/>
                <w:sz w:val="14"/>
              </w:rPr>
            </w:pPr>
            <w:ins w:id="5560" w:author="R4-2120772" w:date="2021-11-15T15:14:00Z">
              <w:r>
                <w:rPr>
                  <w:rFonts w:eastAsia="MS Mincho"/>
                  <w:sz w:val="14"/>
                </w:rPr>
                <w:t>Samsung</w:t>
              </w:r>
            </w:ins>
          </w:p>
        </w:tc>
        <w:tc>
          <w:tcPr>
            <w:tcW w:w="740" w:type="dxa"/>
            <w:vAlign w:val="center"/>
          </w:tcPr>
          <w:p w:rsidR="00C87AF8" w:rsidRDefault="00C87AF8" w:rsidP="00C87AF8">
            <w:pPr>
              <w:spacing w:after="120"/>
              <w:jc w:val="center"/>
              <w:rPr>
                <w:ins w:id="5561" w:author="R4-2120772" w:date="2021-11-15T15:14:00Z"/>
                <w:rFonts w:eastAsia="MS Mincho"/>
                <w:sz w:val="18"/>
              </w:rPr>
            </w:pPr>
            <w:ins w:id="5562" w:author="R4-2120772" w:date="2021-11-15T15:14:00Z">
              <w:r>
                <w:rPr>
                  <w:rFonts w:eastAsia="MS Mincho"/>
                  <w:sz w:val="18"/>
                </w:rPr>
                <w:t>118.58</w:t>
              </w:r>
            </w:ins>
          </w:p>
        </w:tc>
        <w:tc>
          <w:tcPr>
            <w:tcW w:w="740" w:type="dxa"/>
            <w:vAlign w:val="center"/>
          </w:tcPr>
          <w:p w:rsidR="00C87AF8" w:rsidRDefault="00C87AF8" w:rsidP="00C87AF8">
            <w:pPr>
              <w:spacing w:after="120"/>
              <w:jc w:val="center"/>
              <w:rPr>
                <w:ins w:id="5563" w:author="R4-2120772" w:date="2021-11-15T15:14:00Z"/>
                <w:rFonts w:eastAsia="MS Mincho"/>
                <w:sz w:val="18"/>
              </w:rPr>
            </w:pPr>
            <w:ins w:id="5564" w:author="R4-2120772" w:date="2021-11-15T15:14:00Z">
              <w:r>
                <w:rPr>
                  <w:rFonts w:eastAsia="MS Mincho"/>
                  <w:sz w:val="18"/>
                </w:rPr>
                <w:t>125.30</w:t>
              </w:r>
            </w:ins>
          </w:p>
        </w:tc>
        <w:tc>
          <w:tcPr>
            <w:tcW w:w="741" w:type="dxa"/>
            <w:vAlign w:val="center"/>
          </w:tcPr>
          <w:p w:rsidR="00C87AF8" w:rsidRDefault="00C87AF8" w:rsidP="00C87AF8">
            <w:pPr>
              <w:spacing w:after="120"/>
              <w:jc w:val="center"/>
              <w:rPr>
                <w:ins w:id="5565" w:author="R4-2120772" w:date="2021-11-15T15:14:00Z"/>
                <w:rFonts w:eastAsia="MS Mincho"/>
                <w:sz w:val="18"/>
              </w:rPr>
            </w:pPr>
            <w:ins w:id="5566" w:author="R4-2120772" w:date="2021-11-15T15:14:00Z">
              <w:r>
                <w:rPr>
                  <w:rFonts w:eastAsia="MS Mincho"/>
                  <w:sz w:val="18"/>
                </w:rPr>
                <w:t>132.31</w:t>
              </w:r>
            </w:ins>
          </w:p>
        </w:tc>
        <w:tc>
          <w:tcPr>
            <w:tcW w:w="740" w:type="dxa"/>
            <w:vAlign w:val="center"/>
          </w:tcPr>
          <w:p w:rsidR="00C87AF8" w:rsidRDefault="00C87AF8" w:rsidP="00C87AF8">
            <w:pPr>
              <w:spacing w:after="120"/>
              <w:jc w:val="center"/>
              <w:rPr>
                <w:ins w:id="5567" w:author="R4-2120772" w:date="2021-11-15T15:14:00Z"/>
                <w:rFonts w:eastAsia="MS Mincho"/>
                <w:sz w:val="18"/>
              </w:rPr>
            </w:pPr>
            <w:ins w:id="5568" w:author="R4-2120772" w:date="2021-11-15T15:14:00Z">
              <w:r>
                <w:rPr>
                  <w:rFonts w:eastAsia="MS Mincho"/>
                  <w:sz w:val="18"/>
                </w:rPr>
                <w:t>-11.38</w:t>
              </w:r>
            </w:ins>
          </w:p>
        </w:tc>
        <w:tc>
          <w:tcPr>
            <w:tcW w:w="740" w:type="dxa"/>
            <w:vAlign w:val="center"/>
          </w:tcPr>
          <w:p w:rsidR="00C87AF8" w:rsidRDefault="00C87AF8" w:rsidP="00C87AF8">
            <w:pPr>
              <w:spacing w:after="120"/>
              <w:jc w:val="center"/>
              <w:rPr>
                <w:ins w:id="5569" w:author="R4-2120772" w:date="2021-11-15T15:14:00Z"/>
                <w:rFonts w:eastAsia="MS Mincho"/>
                <w:sz w:val="18"/>
              </w:rPr>
            </w:pPr>
            <w:ins w:id="5570" w:author="R4-2120772" w:date="2021-11-15T15:14:00Z">
              <w:r>
                <w:rPr>
                  <w:rFonts w:eastAsia="MS Mincho"/>
                  <w:sz w:val="18"/>
                </w:rPr>
                <w:t>-3.64</w:t>
              </w:r>
            </w:ins>
          </w:p>
        </w:tc>
        <w:tc>
          <w:tcPr>
            <w:tcW w:w="741" w:type="dxa"/>
            <w:vAlign w:val="center"/>
          </w:tcPr>
          <w:p w:rsidR="00C87AF8" w:rsidRDefault="00C87AF8" w:rsidP="00C87AF8">
            <w:pPr>
              <w:spacing w:after="120"/>
              <w:jc w:val="center"/>
              <w:rPr>
                <w:ins w:id="5571" w:author="R4-2120772" w:date="2021-11-15T15:14:00Z"/>
                <w:rFonts w:eastAsia="MS Mincho"/>
                <w:sz w:val="18"/>
              </w:rPr>
            </w:pPr>
            <w:ins w:id="5572" w:author="R4-2120772" w:date="2021-11-15T15:14:00Z">
              <w:r>
                <w:rPr>
                  <w:rFonts w:eastAsia="MS Mincho"/>
                  <w:sz w:val="18"/>
                </w:rPr>
                <w:t>3.57</w:t>
              </w:r>
            </w:ins>
          </w:p>
        </w:tc>
        <w:tc>
          <w:tcPr>
            <w:tcW w:w="740" w:type="dxa"/>
            <w:vAlign w:val="center"/>
          </w:tcPr>
          <w:p w:rsidR="00C87AF8" w:rsidRDefault="00C87AF8" w:rsidP="00C87AF8">
            <w:pPr>
              <w:spacing w:after="120"/>
              <w:jc w:val="center"/>
              <w:rPr>
                <w:ins w:id="5573" w:author="R4-2120772" w:date="2021-11-15T15:14:00Z"/>
                <w:rFonts w:eastAsia="MS Mincho"/>
                <w:sz w:val="18"/>
              </w:rPr>
            </w:pPr>
            <w:ins w:id="5574" w:author="R4-2120772" w:date="2021-11-15T15:14:00Z">
              <w:r>
                <w:rPr>
                  <w:rFonts w:eastAsia="MS Mincho"/>
                  <w:sz w:val="18"/>
                </w:rPr>
                <w:t>23.00</w:t>
              </w:r>
            </w:ins>
          </w:p>
        </w:tc>
        <w:tc>
          <w:tcPr>
            <w:tcW w:w="740" w:type="dxa"/>
            <w:vAlign w:val="center"/>
          </w:tcPr>
          <w:p w:rsidR="00C87AF8" w:rsidRDefault="00C87AF8" w:rsidP="00C87AF8">
            <w:pPr>
              <w:spacing w:after="120"/>
              <w:jc w:val="center"/>
              <w:rPr>
                <w:ins w:id="5575" w:author="R4-2120772" w:date="2021-11-15T15:14:00Z"/>
                <w:rFonts w:eastAsia="MS Mincho"/>
                <w:sz w:val="18"/>
              </w:rPr>
            </w:pPr>
            <w:ins w:id="5576" w:author="R4-2120772" w:date="2021-11-15T15:14:00Z">
              <w:r>
                <w:rPr>
                  <w:rFonts w:eastAsia="MS Mincho"/>
                  <w:sz w:val="18"/>
                </w:rPr>
                <w:t>23.00</w:t>
              </w:r>
            </w:ins>
          </w:p>
        </w:tc>
        <w:tc>
          <w:tcPr>
            <w:tcW w:w="741" w:type="dxa"/>
            <w:vAlign w:val="center"/>
          </w:tcPr>
          <w:p w:rsidR="00C87AF8" w:rsidRDefault="00C87AF8" w:rsidP="00C87AF8">
            <w:pPr>
              <w:spacing w:after="120"/>
              <w:jc w:val="center"/>
              <w:rPr>
                <w:ins w:id="5577" w:author="R4-2120772" w:date="2021-11-15T15:14:00Z"/>
                <w:rFonts w:eastAsia="MS Mincho"/>
                <w:sz w:val="18"/>
              </w:rPr>
            </w:pPr>
            <w:ins w:id="5578" w:author="R4-2120772" w:date="2021-11-15T15:14:00Z">
              <w:r>
                <w:rPr>
                  <w:rFonts w:eastAsia="MS Mincho"/>
                  <w:sz w:val="18"/>
                </w:rPr>
                <w:t>23.00</w:t>
              </w:r>
            </w:ins>
          </w:p>
        </w:tc>
      </w:tr>
      <w:tr w:rsidR="00C87AF8" w:rsidTr="0087751E">
        <w:trPr>
          <w:trHeight w:val="300"/>
          <w:jc w:val="center"/>
          <w:ins w:id="5579" w:author="R4-2120772" w:date="2021-11-15T15:14:00Z"/>
        </w:trPr>
        <w:tc>
          <w:tcPr>
            <w:tcW w:w="853" w:type="dxa"/>
            <w:vMerge/>
            <w:vAlign w:val="center"/>
          </w:tcPr>
          <w:p w:rsidR="00C87AF8" w:rsidRDefault="00C87AF8" w:rsidP="00C87AF8">
            <w:pPr>
              <w:spacing w:after="120"/>
              <w:jc w:val="center"/>
              <w:rPr>
                <w:ins w:id="5580" w:author="R4-2120772" w:date="2021-11-15T15:14:00Z"/>
                <w:rFonts w:eastAsia="MS Mincho"/>
              </w:rPr>
            </w:pPr>
          </w:p>
        </w:tc>
        <w:tc>
          <w:tcPr>
            <w:tcW w:w="780" w:type="dxa"/>
            <w:noWrap/>
            <w:vAlign w:val="center"/>
          </w:tcPr>
          <w:p w:rsidR="00C87AF8" w:rsidRDefault="00C87AF8" w:rsidP="00C87AF8">
            <w:pPr>
              <w:spacing w:after="120"/>
              <w:jc w:val="center"/>
              <w:rPr>
                <w:ins w:id="5581" w:author="R4-2120772" w:date="2021-11-15T15:14:00Z"/>
                <w:rFonts w:eastAsia="MS Mincho"/>
                <w:sz w:val="14"/>
              </w:rPr>
            </w:pPr>
            <w:ins w:id="5582" w:author="R4-2120772" w:date="2021-11-15T15:14:00Z">
              <w:r>
                <w:rPr>
                  <w:rFonts w:eastAsia="MS Mincho"/>
                  <w:sz w:val="14"/>
                </w:rPr>
                <w:t>Qualcomm</w:t>
              </w:r>
            </w:ins>
          </w:p>
        </w:tc>
        <w:tc>
          <w:tcPr>
            <w:tcW w:w="740" w:type="dxa"/>
            <w:vAlign w:val="center"/>
          </w:tcPr>
          <w:p w:rsidR="00C87AF8" w:rsidRDefault="00C87AF8" w:rsidP="00C87AF8">
            <w:pPr>
              <w:spacing w:after="120"/>
              <w:jc w:val="center"/>
              <w:rPr>
                <w:ins w:id="5583" w:author="R4-2120772" w:date="2021-11-15T15:14:00Z"/>
                <w:rFonts w:eastAsia="MS Mincho"/>
                <w:sz w:val="18"/>
              </w:rPr>
            </w:pPr>
            <w:ins w:id="5584" w:author="R4-2120772" w:date="2021-11-15T15:14:00Z">
              <w:r>
                <w:rPr>
                  <w:rFonts w:eastAsia="MS Mincho"/>
                  <w:sz w:val="18"/>
                </w:rPr>
                <w:t>118.71</w:t>
              </w:r>
            </w:ins>
          </w:p>
        </w:tc>
        <w:tc>
          <w:tcPr>
            <w:tcW w:w="740" w:type="dxa"/>
            <w:vAlign w:val="center"/>
          </w:tcPr>
          <w:p w:rsidR="00C87AF8" w:rsidRDefault="00C87AF8" w:rsidP="00C87AF8">
            <w:pPr>
              <w:spacing w:after="120"/>
              <w:jc w:val="center"/>
              <w:rPr>
                <w:ins w:id="5585" w:author="R4-2120772" w:date="2021-11-15T15:14:00Z"/>
                <w:rFonts w:eastAsia="MS Mincho"/>
                <w:sz w:val="18"/>
              </w:rPr>
            </w:pPr>
            <w:ins w:id="5586" w:author="R4-2120772" w:date="2021-11-15T15:14:00Z">
              <w:r>
                <w:rPr>
                  <w:rFonts w:eastAsia="MS Mincho"/>
                  <w:sz w:val="18"/>
                </w:rPr>
                <w:t>125.16</w:t>
              </w:r>
            </w:ins>
          </w:p>
        </w:tc>
        <w:tc>
          <w:tcPr>
            <w:tcW w:w="741" w:type="dxa"/>
            <w:vAlign w:val="center"/>
          </w:tcPr>
          <w:p w:rsidR="00C87AF8" w:rsidRDefault="00C87AF8" w:rsidP="00C87AF8">
            <w:pPr>
              <w:spacing w:after="120"/>
              <w:jc w:val="center"/>
              <w:rPr>
                <w:ins w:id="5587" w:author="R4-2120772" w:date="2021-11-15T15:14:00Z"/>
                <w:rFonts w:eastAsia="MS Mincho"/>
                <w:sz w:val="18"/>
              </w:rPr>
            </w:pPr>
            <w:ins w:id="5588" w:author="R4-2120772" w:date="2021-11-15T15:14:00Z">
              <w:r>
                <w:rPr>
                  <w:rFonts w:eastAsia="MS Mincho"/>
                  <w:sz w:val="18"/>
                </w:rPr>
                <w:t>132.66</w:t>
              </w:r>
            </w:ins>
          </w:p>
        </w:tc>
        <w:tc>
          <w:tcPr>
            <w:tcW w:w="740" w:type="dxa"/>
            <w:vAlign w:val="center"/>
          </w:tcPr>
          <w:p w:rsidR="00C87AF8" w:rsidRDefault="00C87AF8" w:rsidP="00C87AF8">
            <w:pPr>
              <w:spacing w:after="120"/>
              <w:jc w:val="center"/>
              <w:rPr>
                <w:ins w:id="5589" w:author="R4-2120772" w:date="2021-11-15T15:14:00Z"/>
                <w:rFonts w:eastAsia="MS Mincho"/>
                <w:sz w:val="18"/>
              </w:rPr>
            </w:pPr>
            <w:ins w:id="5590" w:author="R4-2120772" w:date="2021-11-15T15:14:00Z">
              <w:r>
                <w:rPr>
                  <w:rFonts w:eastAsia="MS Mincho"/>
                  <w:sz w:val="18"/>
                </w:rPr>
                <w:t>-11.83</w:t>
              </w:r>
            </w:ins>
          </w:p>
        </w:tc>
        <w:tc>
          <w:tcPr>
            <w:tcW w:w="740" w:type="dxa"/>
            <w:vAlign w:val="center"/>
          </w:tcPr>
          <w:p w:rsidR="00C87AF8" w:rsidRDefault="00C87AF8" w:rsidP="00C87AF8">
            <w:pPr>
              <w:spacing w:after="120"/>
              <w:jc w:val="center"/>
              <w:rPr>
                <w:ins w:id="5591" w:author="R4-2120772" w:date="2021-11-15T15:14:00Z"/>
                <w:rFonts w:eastAsia="MS Mincho"/>
                <w:sz w:val="18"/>
              </w:rPr>
            </w:pPr>
            <w:ins w:id="5592" w:author="R4-2120772" w:date="2021-11-15T15:14:00Z">
              <w:r>
                <w:rPr>
                  <w:rFonts w:eastAsia="MS Mincho"/>
                  <w:sz w:val="18"/>
                </w:rPr>
                <w:t>-3.91</w:t>
              </w:r>
            </w:ins>
          </w:p>
        </w:tc>
        <w:tc>
          <w:tcPr>
            <w:tcW w:w="741" w:type="dxa"/>
            <w:vAlign w:val="center"/>
          </w:tcPr>
          <w:p w:rsidR="00C87AF8" w:rsidRDefault="00C87AF8" w:rsidP="00C87AF8">
            <w:pPr>
              <w:spacing w:after="120"/>
              <w:jc w:val="center"/>
              <w:rPr>
                <w:ins w:id="5593" w:author="R4-2120772" w:date="2021-11-15T15:14:00Z"/>
                <w:rFonts w:eastAsia="MS Mincho"/>
                <w:sz w:val="18"/>
              </w:rPr>
            </w:pPr>
            <w:ins w:id="5594" w:author="R4-2120772" w:date="2021-11-15T15:14:00Z">
              <w:r>
                <w:rPr>
                  <w:rFonts w:eastAsia="MS Mincho"/>
                  <w:sz w:val="18"/>
                </w:rPr>
                <w:t>2.64</w:t>
              </w:r>
            </w:ins>
          </w:p>
        </w:tc>
        <w:tc>
          <w:tcPr>
            <w:tcW w:w="740" w:type="dxa"/>
            <w:vAlign w:val="center"/>
          </w:tcPr>
          <w:p w:rsidR="00C87AF8" w:rsidRDefault="00C87AF8" w:rsidP="00C87AF8">
            <w:pPr>
              <w:spacing w:after="120"/>
              <w:jc w:val="center"/>
              <w:rPr>
                <w:ins w:id="5595" w:author="R4-2120772" w:date="2021-11-15T15:14:00Z"/>
                <w:rFonts w:eastAsia="MS Mincho"/>
                <w:sz w:val="18"/>
              </w:rPr>
            </w:pPr>
            <w:ins w:id="5596" w:author="R4-2120772" w:date="2021-11-15T15:14:00Z">
              <w:r>
                <w:rPr>
                  <w:rFonts w:eastAsia="MS Mincho"/>
                  <w:sz w:val="18"/>
                </w:rPr>
                <w:t>23.00</w:t>
              </w:r>
            </w:ins>
          </w:p>
        </w:tc>
        <w:tc>
          <w:tcPr>
            <w:tcW w:w="740" w:type="dxa"/>
            <w:vAlign w:val="center"/>
          </w:tcPr>
          <w:p w:rsidR="00C87AF8" w:rsidRDefault="00C87AF8" w:rsidP="00C87AF8">
            <w:pPr>
              <w:spacing w:after="120"/>
              <w:jc w:val="center"/>
              <w:rPr>
                <w:ins w:id="5597" w:author="R4-2120772" w:date="2021-11-15T15:14:00Z"/>
                <w:rFonts w:eastAsia="MS Mincho"/>
                <w:sz w:val="18"/>
              </w:rPr>
            </w:pPr>
            <w:ins w:id="5598" w:author="R4-2120772" w:date="2021-11-15T15:14:00Z">
              <w:r>
                <w:rPr>
                  <w:rFonts w:eastAsia="MS Mincho"/>
                  <w:sz w:val="18"/>
                </w:rPr>
                <w:t>23.00</w:t>
              </w:r>
            </w:ins>
          </w:p>
        </w:tc>
        <w:tc>
          <w:tcPr>
            <w:tcW w:w="741" w:type="dxa"/>
            <w:vAlign w:val="center"/>
          </w:tcPr>
          <w:p w:rsidR="00C87AF8" w:rsidRDefault="00C87AF8" w:rsidP="00C87AF8">
            <w:pPr>
              <w:spacing w:after="120"/>
              <w:jc w:val="center"/>
              <w:rPr>
                <w:ins w:id="5599" w:author="R4-2120772" w:date="2021-11-15T15:14:00Z"/>
                <w:rFonts w:eastAsia="MS Mincho"/>
                <w:sz w:val="18"/>
              </w:rPr>
            </w:pPr>
            <w:ins w:id="5600" w:author="R4-2120772" w:date="2021-11-15T15:14:00Z">
              <w:r>
                <w:rPr>
                  <w:rFonts w:eastAsia="MS Mincho"/>
                  <w:sz w:val="18"/>
                </w:rPr>
                <w:t>23.00</w:t>
              </w:r>
            </w:ins>
          </w:p>
        </w:tc>
      </w:tr>
      <w:tr w:rsidR="00C87AF8" w:rsidTr="0087751E">
        <w:trPr>
          <w:trHeight w:val="300"/>
          <w:jc w:val="center"/>
          <w:ins w:id="5601" w:author="R4-2120772" w:date="2021-11-15T15:14:00Z"/>
        </w:trPr>
        <w:tc>
          <w:tcPr>
            <w:tcW w:w="853" w:type="dxa"/>
            <w:vMerge/>
            <w:vAlign w:val="center"/>
          </w:tcPr>
          <w:p w:rsidR="00C87AF8" w:rsidRDefault="00C87AF8" w:rsidP="00C87AF8">
            <w:pPr>
              <w:spacing w:after="120"/>
              <w:jc w:val="center"/>
              <w:rPr>
                <w:ins w:id="5602" w:author="R4-2120772" w:date="2021-11-15T15:14:00Z"/>
                <w:rFonts w:eastAsia="MS Mincho"/>
              </w:rPr>
            </w:pPr>
          </w:p>
        </w:tc>
        <w:tc>
          <w:tcPr>
            <w:tcW w:w="780" w:type="dxa"/>
            <w:noWrap/>
            <w:vAlign w:val="center"/>
          </w:tcPr>
          <w:p w:rsidR="00C87AF8" w:rsidRDefault="00C87AF8" w:rsidP="00C87AF8">
            <w:pPr>
              <w:spacing w:after="120"/>
              <w:jc w:val="center"/>
              <w:rPr>
                <w:ins w:id="5603" w:author="R4-2120772" w:date="2021-11-15T15:14:00Z"/>
                <w:rFonts w:eastAsia="MS Mincho"/>
                <w:sz w:val="14"/>
              </w:rPr>
            </w:pPr>
            <w:ins w:id="5604" w:author="R4-2120772" w:date="2021-11-15T15:14:00Z">
              <w:r>
                <w:rPr>
                  <w:rFonts w:eastAsia="MS Mincho"/>
                  <w:sz w:val="14"/>
                </w:rPr>
                <w:t>CATT</w:t>
              </w:r>
            </w:ins>
          </w:p>
        </w:tc>
        <w:tc>
          <w:tcPr>
            <w:tcW w:w="740" w:type="dxa"/>
            <w:vAlign w:val="center"/>
          </w:tcPr>
          <w:p w:rsidR="00C87AF8" w:rsidRDefault="00C87AF8" w:rsidP="00C87AF8">
            <w:pPr>
              <w:spacing w:after="120"/>
              <w:jc w:val="center"/>
              <w:rPr>
                <w:ins w:id="5605" w:author="R4-2120772" w:date="2021-11-15T15:14:00Z"/>
                <w:rFonts w:eastAsia="MS Mincho"/>
                <w:sz w:val="18"/>
              </w:rPr>
            </w:pPr>
            <w:ins w:id="5606" w:author="R4-2120772" w:date="2021-11-15T15:14:00Z">
              <w:r>
                <w:rPr>
                  <w:rFonts w:eastAsia="MS Mincho"/>
                  <w:sz w:val="18"/>
                </w:rPr>
                <w:t>118.41</w:t>
              </w:r>
            </w:ins>
          </w:p>
        </w:tc>
        <w:tc>
          <w:tcPr>
            <w:tcW w:w="740" w:type="dxa"/>
            <w:vAlign w:val="center"/>
          </w:tcPr>
          <w:p w:rsidR="00C87AF8" w:rsidRDefault="00C87AF8" w:rsidP="00C87AF8">
            <w:pPr>
              <w:spacing w:after="120"/>
              <w:jc w:val="center"/>
              <w:rPr>
                <w:ins w:id="5607" w:author="R4-2120772" w:date="2021-11-15T15:14:00Z"/>
                <w:rFonts w:eastAsia="MS Mincho"/>
                <w:sz w:val="18"/>
              </w:rPr>
            </w:pPr>
            <w:ins w:id="5608" w:author="R4-2120772" w:date="2021-11-15T15:14:00Z">
              <w:r>
                <w:rPr>
                  <w:rFonts w:eastAsia="MS Mincho"/>
                  <w:sz w:val="18"/>
                </w:rPr>
                <w:t>125.45</w:t>
              </w:r>
            </w:ins>
          </w:p>
        </w:tc>
        <w:tc>
          <w:tcPr>
            <w:tcW w:w="741" w:type="dxa"/>
            <w:vAlign w:val="center"/>
          </w:tcPr>
          <w:p w:rsidR="00C87AF8" w:rsidRDefault="00C87AF8" w:rsidP="00C87AF8">
            <w:pPr>
              <w:spacing w:after="120"/>
              <w:jc w:val="center"/>
              <w:rPr>
                <w:ins w:id="5609" w:author="R4-2120772" w:date="2021-11-15T15:14:00Z"/>
                <w:rFonts w:eastAsia="MS Mincho"/>
                <w:sz w:val="18"/>
              </w:rPr>
            </w:pPr>
            <w:ins w:id="5610" w:author="R4-2120772" w:date="2021-11-15T15:14:00Z">
              <w:r>
                <w:rPr>
                  <w:rFonts w:eastAsia="MS Mincho"/>
                  <w:sz w:val="18"/>
                </w:rPr>
                <w:t>132.54</w:t>
              </w:r>
            </w:ins>
          </w:p>
        </w:tc>
        <w:tc>
          <w:tcPr>
            <w:tcW w:w="740" w:type="dxa"/>
            <w:vAlign w:val="center"/>
          </w:tcPr>
          <w:p w:rsidR="00C87AF8" w:rsidRDefault="00C87AF8" w:rsidP="00C87AF8">
            <w:pPr>
              <w:spacing w:after="120"/>
              <w:jc w:val="center"/>
              <w:rPr>
                <w:ins w:id="5611" w:author="R4-2120772" w:date="2021-11-15T15:14:00Z"/>
                <w:rFonts w:eastAsia="MS Mincho"/>
                <w:sz w:val="18"/>
              </w:rPr>
            </w:pPr>
            <w:ins w:id="5612" w:author="R4-2120772" w:date="2021-11-15T15:14:00Z">
              <w:r>
                <w:rPr>
                  <w:rFonts w:eastAsia="MS Mincho"/>
                  <w:sz w:val="18"/>
                </w:rPr>
                <w:t>-11.13</w:t>
              </w:r>
            </w:ins>
          </w:p>
        </w:tc>
        <w:tc>
          <w:tcPr>
            <w:tcW w:w="740" w:type="dxa"/>
            <w:vAlign w:val="center"/>
          </w:tcPr>
          <w:p w:rsidR="00C87AF8" w:rsidRDefault="00C87AF8" w:rsidP="00C87AF8">
            <w:pPr>
              <w:spacing w:after="120"/>
              <w:jc w:val="center"/>
              <w:rPr>
                <w:ins w:id="5613" w:author="R4-2120772" w:date="2021-11-15T15:14:00Z"/>
                <w:rFonts w:eastAsia="MS Mincho"/>
                <w:sz w:val="18"/>
              </w:rPr>
            </w:pPr>
            <w:ins w:id="5614" w:author="R4-2120772" w:date="2021-11-15T15:14:00Z">
              <w:r>
                <w:rPr>
                  <w:rFonts w:eastAsia="MS Mincho"/>
                  <w:sz w:val="18"/>
                </w:rPr>
                <w:t>-3.89</w:t>
              </w:r>
            </w:ins>
          </w:p>
        </w:tc>
        <w:tc>
          <w:tcPr>
            <w:tcW w:w="741" w:type="dxa"/>
            <w:vAlign w:val="center"/>
          </w:tcPr>
          <w:p w:rsidR="00C87AF8" w:rsidRDefault="00C87AF8" w:rsidP="00C87AF8">
            <w:pPr>
              <w:spacing w:after="120"/>
              <w:jc w:val="center"/>
              <w:rPr>
                <w:ins w:id="5615" w:author="R4-2120772" w:date="2021-11-15T15:14:00Z"/>
                <w:rFonts w:eastAsia="MS Mincho"/>
                <w:sz w:val="18"/>
              </w:rPr>
            </w:pPr>
            <w:ins w:id="5616" w:author="R4-2120772" w:date="2021-11-15T15:14:00Z">
              <w:r>
                <w:rPr>
                  <w:rFonts w:eastAsia="MS Mincho"/>
                  <w:sz w:val="18"/>
                </w:rPr>
                <w:t>2.97</w:t>
              </w:r>
            </w:ins>
          </w:p>
        </w:tc>
        <w:tc>
          <w:tcPr>
            <w:tcW w:w="740" w:type="dxa"/>
            <w:vAlign w:val="center"/>
          </w:tcPr>
          <w:p w:rsidR="00C87AF8" w:rsidRDefault="00C87AF8" w:rsidP="00C87AF8">
            <w:pPr>
              <w:spacing w:after="120"/>
              <w:jc w:val="center"/>
              <w:rPr>
                <w:ins w:id="5617" w:author="R4-2120772" w:date="2021-11-15T15:14:00Z"/>
                <w:rFonts w:eastAsia="MS Mincho"/>
                <w:sz w:val="18"/>
              </w:rPr>
            </w:pPr>
            <w:ins w:id="5618" w:author="R4-2120772" w:date="2021-11-15T15:14:00Z">
              <w:r>
                <w:rPr>
                  <w:rFonts w:eastAsia="MS Mincho"/>
                  <w:sz w:val="18"/>
                </w:rPr>
                <w:t>-</w:t>
              </w:r>
            </w:ins>
          </w:p>
        </w:tc>
        <w:tc>
          <w:tcPr>
            <w:tcW w:w="740" w:type="dxa"/>
            <w:vAlign w:val="center"/>
          </w:tcPr>
          <w:p w:rsidR="00C87AF8" w:rsidRDefault="00C87AF8" w:rsidP="00C87AF8">
            <w:pPr>
              <w:spacing w:after="120"/>
              <w:jc w:val="center"/>
              <w:rPr>
                <w:ins w:id="5619" w:author="R4-2120772" w:date="2021-11-15T15:14:00Z"/>
                <w:rFonts w:eastAsia="MS Mincho"/>
                <w:sz w:val="18"/>
              </w:rPr>
            </w:pPr>
            <w:ins w:id="5620" w:author="R4-2120772" w:date="2021-11-15T15:14:00Z">
              <w:r>
                <w:rPr>
                  <w:rFonts w:eastAsia="MS Mincho"/>
                  <w:sz w:val="18"/>
                </w:rPr>
                <w:t>-</w:t>
              </w:r>
            </w:ins>
          </w:p>
        </w:tc>
        <w:tc>
          <w:tcPr>
            <w:tcW w:w="741" w:type="dxa"/>
            <w:vAlign w:val="center"/>
          </w:tcPr>
          <w:p w:rsidR="00C87AF8" w:rsidRDefault="00C87AF8" w:rsidP="00C87AF8">
            <w:pPr>
              <w:spacing w:after="120"/>
              <w:jc w:val="center"/>
              <w:rPr>
                <w:ins w:id="5621" w:author="R4-2120772" w:date="2021-11-15T15:14:00Z"/>
                <w:rFonts w:eastAsia="MS Mincho"/>
                <w:sz w:val="18"/>
              </w:rPr>
            </w:pPr>
            <w:ins w:id="5622" w:author="R4-2120772" w:date="2021-11-15T15:14:00Z">
              <w:r>
                <w:rPr>
                  <w:rFonts w:eastAsia="MS Mincho"/>
                  <w:sz w:val="18"/>
                </w:rPr>
                <w:t>-</w:t>
              </w:r>
            </w:ins>
          </w:p>
        </w:tc>
      </w:tr>
      <w:tr w:rsidR="00C87AF8" w:rsidTr="0087751E">
        <w:trPr>
          <w:trHeight w:val="300"/>
          <w:jc w:val="center"/>
          <w:ins w:id="5623" w:author="R4-2120772" w:date="2021-11-15T15:14:00Z"/>
        </w:trPr>
        <w:tc>
          <w:tcPr>
            <w:tcW w:w="853" w:type="dxa"/>
            <w:vMerge/>
            <w:vAlign w:val="center"/>
          </w:tcPr>
          <w:p w:rsidR="00C87AF8" w:rsidRDefault="00C87AF8" w:rsidP="00C87AF8">
            <w:pPr>
              <w:spacing w:after="120"/>
              <w:jc w:val="center"/>
              <w:rPr>
                <w:ins w:id="5624" w:author="R4-2120772" w:date="2021-11-15T15:14:00Z"/>
                <w:rFonts w:eastAsia="MS Mincho"/>
              </w:rPr>
            </w:pPr>
          </w:p>
        </w:tc>
        <w:tc>
          <w:tcPr>
            <w:tcW w:w="780" w:type="dxa"/>
            <w:noWrap/>
            <w:vAlign w:val="center"/>
          </w:tcPr>
          <w:p w:rsidR="00C87AF8" w:rsidRDefault="00C87AF8" w:rsidP="00C87AF8">
            <w:pPr>
              <w:spacing w:after="120"/>
              <w:jc w:val="center"/>
              <w:rPr>
                <w:ins w:id="5625" w:author="R4-2120772" w:date="2021-11-15T15:14:00Z"/>
                <w:rFonts w:eastAsia="MS Mincho"/>
                <w:sz w:val="14"/>
              </w:rPr>
            </w:pPr>
            <w:ins w:id="5626" w:author="R4-2120772" w:date="2021-11-15T15:14:00Z">
              <w:r>
                <w:rPr>
                  <w:rFonts w:eastAsia="MS Mincho"/>
                  <w:sz w:val="14"/>
                </w:rPr>
                <w:t>THALES</w:t>
              </w:r>
            </w:ins>
          </w:p>
        </w:tc>
        <w:tc>
          <w:tcPr>
            <w:tcW w:w="740" w:type="dxa"/>
            <w:vAlign w:val="center"/>
          </w:tcPr>
          <w:p w:rsidR="00C87AF8" w:rsidRDefault="00C87AF8" w:rsidP="00C87AF8">
            <w:pPr>
              <w:spacing w:after="120"/>
              <w:jc w:val="center"/>
              <w:rPr>
                <w:ins w:id="5627" w:author="R4-2120772" w:date="2021-11-15T15:14:00Z"/>
                <w:rFonts w:eastAsia="MS Mincho"/>
                <w:sz w:val="18"/>
              </w:rPr>
            </w:pPr>
            <w:ins w:id="5628" w:author="R4-2120772" w:date="2021-11-15T15:14:00Z">
              <w:r>
                <w:rPr>
                  <w:rFonts w:eastAsia="MS Mincho"/>
                  <w:sz w:val="18"/>
                </w:rPr>
                <w:t>119.00</w:t>
              </w:r>
            </w:ins>
          </w:p>
        </w:tc>
        <w:tc>
          <w:tcPr>
            <w:tcW w:w="740" w:type="dxa"/>
            <w:vAlign w:val="center"/>
          </w:tcPr>
          <w:p w:rsidR="00C87AF8" w:rsidRDefault="00C87AF8" w:rsidP="00C87AF8">
            <w:pPr>
              <w:spacing w:after="120"/>
              <w:jc w:val="center"/>
              <w:rPr>
                <w:ins w:id="5629" w:author="R4-2120772" w:date="2021-11-15T15:14:00Z"/>
                <w:rFonts w:eastAsia="MS Mincho"/>
                <w:sz w:val="18"/>
              </w:rPr>
            </w:pPr>
            <w:ins w:id="5630" w:author="R4-2120772" w:date="2021-11-15T15:14:00Z">
              <w:r>
                <w:rPr>
                  <w:rFonts w:eastAsia="MS Mincho"/>
                  <w:sz w:val="18"/>
                </w:rPr>
                <w:t>125.67</w:t>
              </w:r>
            </w:ins>
          </w:p>
        </w:tc>
        <w:tc>
          <w:tcPr>
            <w:tcW w:w="741" w:type="dxa"/>
            <w:vAlign w:val="center"/>
          </w:tcPr>
          <w:p w:rsidR="00C87AF8" w:rsidRDefault="00C87AF8" w:rsidP="00C87AF8">
            <w:pPr>
              <w:spacing w:after="120"/>
              <w:jc w:val="center"/>
              <w:rPr>
                <w:ins w:id="5631" w:author="R4-2120772" w:date="2021-11-15T15:14:00Z"/>
                <w:rFonts w:eastAsia="MS Mincho"/>
                <w:sz w:val="18"/>
              </w:rPr>
            </w:pPr>
            <w:ins w:id="5632" w:author="R4-2120772" w:date="2021-11-15T15:14:00Z">
              <w:r>
                <w:rPr>
                  <w:rFonts w:eastAsia="MS Mincho"/>
                  <w:sz w:val="18"/>
                </w:rPr>
                <w:t>132.50</w:t>
              </w:r>
            </w:ins>
          </w:p>
        </w:tc>
        <w:tc>
          <w:tcPr>
            <w:tcW w:w="740" w:type="dxa"/>
            <w:vAlign w:val="center"/>
          </w:tcPr>
          <w:p w:rsidR="00C87AF8" w:rsidRDefault="00C87AF8" w:rsidP="00C87AF8">
            <w:pPr>
              <w:spacing w:after="120"/>
              <w:jc w:val="center"/>
              <w:rPr>
                <w:ins w:id="5633" w:author="R4-2120772" w:date="2021-11-15T15:14:00Z"/>
                <w:rFonts w:eastAsia="MS Mincho"/>
                <w:sz w:val="18"/>
              </w:rPr>
            </w:pPr>
            <w:ins w:id="5634" w:author="R4-2120772" w:date="2021-11-15T15:14:00Z">
              <w:r>
                <w:rPr>
                  <w:rFonts w:eastAsia="MS Mincho"/>
                  <w:sz w:val="18"/>
                </w:rPr>
                <w:t>-11.15</w:t>
              </w:r>
            </w:ins>
          </w:p>
        </w:tc>
        <w:tc>
          <w:tcPr>
            <w:tcW w:w="740" w:type="dxa"/>
            <w:vAlign w:val="center"/>
          </w:tcPr>
          <w:p w:rsidR="00C87AF8" w:rsidRDefault="00C87AF8" w:rsidP="00C87AF8">
            <w:pPr>
              <w:spacing w:after="120"/>
              <w:jc w:val="center"/>
              <w:rPr>
                <w:ins w:id="5635" w:author="R4-2120772" w:date="2021-11-15T15:14:00Z"/>
                <w:rFonts w:eastAsia="MS Mincho"/>
                <w:sz w:val="18"/>
              </w:rPr>
            </w:pPr>
            <w:ins w:id="5636" w:author="R4-2120772" w:date="2021-11-15T15:14:00Z">
              <w:r>
                <w:rPr>
                  <w:rFonts w:eastAsia="MS Mincho"/>
                  <w:sz w:val="18"/>
                </w:rPr>
                <w:t>-3.92</w:t>
              </w:r>
            </w:ins>
          </w:p>
        </w:tc>
        <w:tc>
          <w:tcPr>
            <w:tcW w:w="741" w:type="dxa"/>
            <w:vAlign w:val="center"/>
          </w:tcPr>
          <w:p w:rsidR="00C87AF8" w:rsidRDefault="00C87AF8" w:rsidP="00C87AF8">
            <w:pPr>
              <w:spacing w:after="120"/>
              <w:jc w:val="center"/>
              <w:rPr>
                <w:ins w:id="5637" w:author="R4-2120772" w:date="2021-11-15T15:14:00Z"/>
                <w:rFonts w:eastAsia="MS Mincho"/>
                <w:sz w:val="18"/>
              </w:rPr>
            </w:pPr>
            <w:ins w:id="5638" w:author="R4-2120772" w:date="2021-11-15T15:14:00Z">
              <w:r>
                <w:rPr>
                  <w:rFonts w:eastAsia="MS Mincho"/>
                  <w:sz w:val="18"/>
                </w:rPr>
                <w:t>2.70</w:t>
              </w:r>
            </w:ins>
          </w:p>
        </w:tc>
        <w:tc>
          <w:tcPr>
            <w:tcW w:w="740" w:type="dxa"/>
            <w:vAlign w:val="center"/>
          </w:tcPr>
          <w:p w:rsidR="00C87AF8" w:rsidRDefault="00C87AF8" w:rsidP="00C87AF8">
            <w:pPr>
              <w:spacing w:after="120"/>
              <w:jc w:val="center"/>
              <w:rPr>
                <w:ins w:id="5639" w:author="R4-2120772" w:date="2021-11-15T15:14:00Z"/>
                <w:rFonts w:eastAsia="MS Mincho"/>
                <w:sz w:val="18"/>
              </w:rPr>
            </w:pPr>
            <w:ins w:id="5640" w:author="R4-2120772" w:date="2021-11-15T15:14:00Z">
              <w:r>
                <w:rPr>
                  <w:rFonts w:eastAsia="MS Mincho"/>
                  <w:sz w:val="18"/>
                </w:rPr>
                <w:t>23.00</w:t>
              </w:r>
            </w:ins>
          </w:p>
        </w:tc>
        <w:tc>
          <w:tcPr>
            <w:tcW w:w="740" w:type="dxa"/>
            <w:vAlign w:val="center"/>
          </w:tcPr>
          <w:p w:rsidR="00C87AF8" w:rsidRDefault="00C87AF8" w:rsidP="00C87AF8">
            <w:pPr>
              <w:spacing w:after="120"/>
              <w:jc w:val="center"/>
              <w:rPr>
                <w:ins w:id="5641" w:author="R4-2120772" w:date="2021-11-15T15:14:00Z"/>
                <w:rFonts w:eastAsia="MS Mincho"/>
                <w:sz w:val="18"/>
              </w:rPr>
            </w:pPr>
            <w:ins w:id="5642" w:author="R4-2120772" w:date="2021-11-15T15:14:00Z">
              <w:r>
                <w:rPr>
                  <w:rFonts w:eastAsia="MS Mincho"/>
                  <w:sz w:val="18"/>
                </w:rPr>
                <w:t>23.00</w:t>
              </w:r>
            </w:ins>
          </w:p>
        </w:tc>
        <w:tc>
          <w:tcPr>
            <w:tcW w:w="741" w:type="dxa"/>
            <w:vAlign w:val="center"/>
          </w:tcPr>
          <w:p w:rsidR="00C87AF8" w:rsidRDefault="00C87AF8" w:rsidP="00C87AF8">
            <w:pPr>
              <w:spacing w:after="120"/>
              <w:jc w:val="center"/>
              <w:rPr>
                <w:ins w:id="5643" w:author="R4-2120772" w:date="2021-11-15T15:14:00Z"/>
                <w:rFonts w:eastAsia="MS Mincho"/>
                <w:sz w:val="18"/>
              </w:rPr>
            </w:pPr>
            <w:ins w:id="5644" w:author="R4-2120772" w:date="2021-11-15T15:14:00Z">
              <w:r>
                <w:rPr>
                  <w:rFonts w:eastAsia="MS Mincho"/>
                  <w:sz w:val="18"/>
                </w:rPr>
                <w:t>23.00</w:t>
              </w:r>
            </w:ins>
          </w:p>
        </w:tc>
      </w:tr>
      <w:tr w:rsidR="00C87AF8" w:rsidTr="0087751E">
        <w:trPr>
          <w:trHeight w:val="300"/>
          <w:jc w:val="center"/>
          <w:ins w:id="5645" w:author="R4-2120772" w:date="2021-11-15T15:14:00Z"/>
        </w:trPr>
        <w:tc>
          <w:tcPr>
            <w:tcW w:w="853" w:type="dxa"/>
            <w:vMerge/>
            <w:vAlign w:val="center"/>
          </w:tcPr>
          <w:p w:rsidR="00C87AF8" w:rsidRDefault="00C87AF8" w:rsidP="00C87AF8">
            <w:pPr>
              <w:spacing w:after="120"/>
              <w:jc w:val="center"/>
              <w:rPr>
                <w:ins w:id="5646" w:author="R4-2120772" w:date="2021-11-15T15:14:00Z"/>
                <w:rFonts w:eastAsia="MS Mincho"/>
              </w:rPr>
            </w:pPr>
          </w:p>
        </w:tc>
        <w:tc>
          <w:tcPr>
            <w:tcW w:w="780" w:type="dxa"/>
            <w:noWrap/>
            <w:vAlign w:val="center"/>
          </w:tcPr>
          <w:p w:rsidR="00C87AF8" w:rsidRDefault="00C87AF8" w:rsidP="00C87AF8">
            <w:pPr>
              <w:spacing w:after="120"/>
              <w:jc w:val="center"/>
              <w:rPr>
                <w:ins w:id="5647" w:author="R4-2120772" w:date="2021-11-15T15:14:00Z"/>
                <w:rFonts w:eastAsia="MS Mincho"/>
                <w:sz w:val="14"/>
              </w:rPr>
            </w:pPr>
            <w:ins w:id="5648" w:author="R4-2120772" w:date="2021-11-15T15:14:00Z">
              <w:r>
                <w:rPr>
                  <w:rFonts w:eastAsia="MS Mincho"/>
                  <w:sz w:val="14"/>
                </w:rPr>
                <w:t>Huawei</w:t>
              </w:r>
            </w:ins>
          </w:p>
        </w:tc>
        <w:tc>
          <w:tcPr>
            <w:tcW w:w="740" w:type="dxa"/>
            <w:noWrap/>
            <w:vAlign w:val="center"/>
          </w:tcPr>
          <w:p w:rsidR="00C87AF8" w:rsidRDefault="00C87AF8" w:rsidP="00C87AF8">
            <w:pPr>
              <w:spacing w:after="120"/>
              <w:jc w:val="center"/>
              <w:rPr>
                <w:ins w:id="5649" w:author="R4-2120772" w:date="2021-11-15T15:14:00Z"/>
                <w:rFonts w:eastAsia="MS Mincho"/>
                <w:sz w:val="18"/>
              </w:rPr>
            </w:pPr>
            <w:ins w:id="5650" w:author="R4-2120772" w:date="2021-11-15T15:14:00Z">
              <w:r>
                <w:rPr>
                  <w:rFonts w:eastAsia="MS Mincho"/>
                  <w:sz w:val="18"/>
                </w:rPr>
                <w:t>120.16</w:t>
              </w:r>
            </w:ins>
          </w:p>
        </w:tc>
        <w:tc>
          <w:tcPr>
            <w:tcW w:w="740" w:type="dxa"/>
            <w:noWrap/>
            <w:vAlign w:val="center"/>
          </w:tcPr>
          <w:p w:rsidR="00C87AF8" w:rsidRDefault="00C87AF8" w:rsidP="00C87AF8">
            <w:pPr>
              <w:spacing w:after="120"/>
              <w:jc w:val="center"/>
              <w:rPr>
                <w:ins w:id="5651" w:author="R4-2120772" w:date="2021-11-15T15:14:00Z"/>
                <w:rFonts w:eastAsia="MS Mincho"/>
                <w:sz w:val="18"/>
              </w:rPr>
            </w:pPr>
            <w:ins w:id="5652" w:author="R4-2120772" w:date="2021-11-15T15:14:00Z">
              <w:r>
                <w:rPr>
                  <w:rFonts w:eastAsia="MS Mincho"/>
                  <w:sz w:val="18"/>
                </w:rPr>
                <w:t>125.74</w:t>
              </w:r>
            </w:ins>
          </w:p>
        </w:tc>
        <w:tc>
          <w:tcPr>
            <w:tcW w:w="741" w:type="dxa"/>
            <w:noWrap/>
            <w:vAlign w:val="center"/>
          </w:tcPr>
          <w:p w:rsidR="00C87AF8" w:rsidRDefault="00C87AF8" w:rsidP="00C87AF8">
            <w:pPr>
              <w:spacing w:after="120"/>
              <w:jc w:val="center"/>
              <w:rPr>
                <w:ins w:id="5653" w:author="R4-2120772" w:date="2021-11-15T15:14:00Z"/>
                <w:rFonts w:eastAsia="MS Mincho"/>
                <w:sz w:val="18"/>
              </w:rPr>
            </w:pPr>
            <w:ins w:id="5654" w:author="R4-2120772" w:date="2021-11-15T15:14:00Z">
              <w:r>
                <w:rPr>
                  <w:rFonts w:eastAsia="MS Mincho"/>
                  <w:sz w:val="18"/>
                </w:rPr>
                <w:t>131.63</w:t>
              </w:r>
            </w:ins>
          </w:p>
        </w:tc>
        <w:tc>
          <w:tcPr>
            <w:tcW w:w="740" w:type="dxa"/>
            <w:noWrap/>
            <w:vAlign w:val="center"/>
          </w:tcPr>
          <w:p w:rsidR="00C87AF8" w:rsidRDefault="00C87AF8" w:rsidP="00C87AF8">
            <w:pPr>
              <w:spacing w:after="120"/>
              <w:jc w:val="center"/>
              <w:rPr>
                <w:ins w:id="5655" w:author="R4-2120772" w:date="2021-11-15T15:14:00Z"/>
                <w:rFonts w:eastAsia="MS Mincho"/>
                <w:sz w:val="18"/>
              </w:rPr>
            </w:pPr>
            <w:ins w:id="5656" w:author="R4-2120772" w:date="2021-11-15T15:14:00Z">
              <w:r>
                <w:rPr>
                  <w:rFonts w:eastAsia="MS Mincho"/>
                  <w:sz w:val="18"/>
                </w:rPr>
                <w:t>-11.52</w:t>
              </w:r>
            </w:ins>
          </w:p>
        </w:tc>
        <w:tc>
          <w:tcPr>
            <w:tcW w:w="740" w:type="dxa"/>
            <w:noWrap/>
            <w:vAlign w:val="center"/>
          </w:tcPr>
          <w:p w:rsidR="00C87AF8" w:rsidRDefault="00C87AF8" w:rsidP="00C87AF8">
            <w:pPr>
              <w:spacing w:after="120"/>
              <w:jc w:val="center"/>
              <w:rPr>
                <w:ins w:id="5657" w:author="R4-2120772" w:date="2021-11-15T15:14:00Z"/>
                <w:rFonts w:eastAsia="MS Mincho"/>
                <w:sz w:val="18"/>
              </w:rPr>
            </w:pPr>
            <w:ins w:id="5658" w:author="R4-2120772" w:date="2021-11-15T15:14:00Z">
              <w:r>
                <w:rPr>
                  <w:rFonts w:eastAsia="MS Mincho"/>
                  <w:sz w:val="18"/>
                </w:rPr>
                <w:t>-4.25</w:t>
              </w:r>
            </w:ins>
          </w:p>
        </w:tc>
        <w:tc>
          <w:tcPr>
            <w:tcW w:w="741" w:type="dxa"/>
            <w:noWrap/>
            <w:vAlign w:val="center"/>
          </w:tcPr>
          <w:p w:rsidR="00C87AF8" w:rsidRDefault="00C87AF8" w:rsidP="00C87AF8">
            <w:pPr>
              <w:spacing w:after="120"/>
              <w:jc w:val="center"/>
              <w:rPr>
                <w:ins w:id="5659" w:author="R4-2120772" w:date="2021-11-15T15:14:00Z"/>
                <w:rFonts w:eastAsia="MS Mincho"/>
                <w:sz w:val="18"/>
              </w:rPr>
            </w:pPr>
            <w:ins w:id="5660" w:author="R4-2120772" w:date="2021-11-15T15:14:00Z">
              <w:r>
                <w:rPr>
                  <w:rFonts w:eastAsia="MS Mincho"/>
                  <w:sz w:val="18"/>
                </w:rPr>
                <w:t>1.70</w:t>
              </w:r>
            </w:ins>
          </w:p>
        </w:tc>
        <w:tc>
          <w:tcPr>
            <w:tcW w:w="740" w:type="dxa"/>
            <w:noWrap/>
            <w:vAlign w:val="center"/>
          </w:tcPr>
          <w:p w:rsidR="00C87AF8" w:rsidRDefault="00C87AF8" w:rsidP="00C87AF8">
            <w:pPr>
              <w:spacing w:after="120"/>
              <w:jc w:val="center"/>
              <w:rPr>
                <w:ins w:id="5661" w:author="R4-2120772" w:date="2021-11-15T15:14:00Z"/>
                <w:rFonts w:eastAsia="MS Mincho"/>
                <w:sz w:val="18"/>
              </w:rPr>
            </w:pPr>
            <w:ins w:id="5662"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5663" w:author="R4-2120772" w:date="2021-11-15T15:14:00Z"/>
                <w:rFonts w:eastAsia="MS Mincho"/>
                <w:sz w:val="18"/>
              </w:rPr>
            </w:pPr>
            <w:ins w:id="5664"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5665" w:author="R4-2120772" w:date="2021-11-15T15:14:00Z"/>
                <w:rFonts w:eastAsia="MS Mincho"/>
                <w:sz w:val="18"/>
              </w:rPr>
            </w:pPr>
            <w:ins w:id="5666" w:author="R4-2120772" w:date="2021-11-15T15:14:00Z">
              <w:r>
                <w:rPr>
                  <w:rFonts w:eastAsia="MS Mincho"/>
                  <w:sz w:val="18"/>
                </w:rPr>
                <w:t>23.00</w:t>
              </w:r>
            </w:ins>
          </w:p>
        </w:tc>
      </w:tr>
      <w:tr w:rsidR="00C87AF8" w:rsidTr="0087751E">
        <w:trPr>
          <w:trHeight w:val="300"/>
          <w:jc w:val="center"/>
          <w:ins w:id="5667" w:author="R4-2120772" w:date="2021-11-15T15:14:00Z"/>
        </w:trPr>
        <w:tc>
          <w:tcPr>
            <w:tcW w:w="853" w:type="dxa"/>
            <w:vMerge/>
            <w:vAlign w:val="center"/>
          </w:tcPr>
          <w:p w:rsidR="00C87AF8" w:rsidRDefault="00C87AF8" w:rsidP="00C87AF8">
            <w:pPr>
              <w:spacing w:after="120"/>
              <w:jc w:val="center"/>
              <w:rPr>
                <w:ins w:id="5668" w:author="R4-2120772" w:date="2021-11-15T15:14:00Z"/>
                <w:rFonts w:eastAsia="MS Mincho"/>
              </w:rPr>
            </w:pPr>
          </w:p>
        </w:tc>
        <w:tc>
          <w:tcPr>
            <w:tcW w:w="780" w:type="dxa"/>
            <w:noWrap/>
            <w:vAlign w:val="center"/>
          </w:tcPr>
          <w:p w:rsidR="00C87AF8" w:rsidRDefault="00C87AF8" w:rsidP="00C87AF8">
            <w:pPr>
              <w:spacing w:after="120"/>
              <w:jc w:val="center"/>
              <w:rPr>
                <w:ins w:id="5669" w:author="R4-2120772" w:date="2021-11-15T15:14:00Z"/>
                <w:rFonts w:eastAsia="MS Mincho"/>
                <w:sz w:val="14"/>
              </w:rPr>
            </w:pPr>
            <w:ins w:id="5670" w:author="R4-2120772" w:date="2021-11-15T15:14:00Z">
              <w:r>
                <w:rPr>
                  <w:rFonts w:eastAsia="MS Mincho"/>
                  <w:sz w:val="14"/>
                </w:rPr>
                <w:t>Xiaomi</w:t>
              </w:r>
            </w:ins>
          </w:p>
        </w:tc>
        <w:tc>
          <w:tcPr>
            <w:tcW w:w="740" w:type="dxa"/>
            <w:noWrap/>
            <w:vAlign w:val="center"/>
          </w:tcPr>
          <w:p w:rsidR="00C87AF8" w:rsidRDefault="00C87AF8" w:rsidP="00C87AF8">
            <w:pPr>
              <w:spacing w:after="120"/>
              <w:jc w:val="center"/>
              <w:rPr>
                <w:ins w:id="5671" w:author="R4-2120772" w:date="2021-11-15T15:14:00Z"/>
                <w:rFonts w:eastAsia="MS Mincho"/>
                <w:sz w:val="18"/>
              </w:rPr>
            </w:pPr>
            <w:ins w:id="5672" w:author="R4-2120772" w:date="2021-11-15T15:14:00Z">
              <w:r>
                <w:rPr>
                  <w:rFonts w:eastAsia="MS Mincho"/>
                  <w:sz w:val="18"/>
                </w:rPr>
                <w:t>118.63</w:t>
              </w:r>
            </w:ins>
          </w:p>
        </w:tc>
        <w:tc>
          <w:tcPr>
            <w:tcW w:w="740" w:type="dxa"/>
            <w:noWrap/>
            <w:vAlign w:val="center"/>
          </w:tcPr>
          <w:p w:rsidR="00C87AF8" w:rsidRDefault="00C87AF8" w:rsidP="00C87AF8">
            <w:pPr>
              <w:spacing w:after="120"/>
              <w:jc w:val="center"/>
              <w:rPr>
                <w:ins w:id="5673" w:author="R4-2120772" w:date="2021-11-15T15:14:00Z"/>
                <w:rFonts w:eastAsia="MS Mincho"/>
                <w:sz w:val="18"/>
              </w:rPr>
            </w:pPr>
            <w:ins w:id="5674" w:author="R4-2120772" w:date="2021-11-15T15:14:00Z">
              <w:r>
                <w:rPr>
                  <w:rFonts w:eastAsia="MS Mincho"/>
                  <w:sz w:val="18"/>
                </w:rPr>
                <w:t>125.29</w:t>
              </w:r>
            </w:ins>
          </w:p>
        </w:tc>
        <w:tc>
          <w:tcPr>
            <w:tcW w:w="741" w:type="dxa"/>
            <w:noWrap/>
            <w:vAlign w:val="center"/>
          </w:tcPr>
          <w:p w:rsidR="00C87AF8" w:rsidRDefault="00C87AF8" w:rsidP="00C87AF8">
            <w:pPr>
              <w:spacing w:after="120"/>
              <w:jc w:val="center"/>
              <w:rPr>
                <w:ins w:id="5675" w:author="R4-2120772" w:date="2021-11-15T15:14:00Z"/>
                <w:rFonts w:eastAsia="MS Mincho"/>
                <w:sz w:val="18"/>
              </w:rPr>
            </w:pPr>
            <w:ins w:id="5676" w:author="R4-2120772" w:date="2021-11-15T15:14:00Z">
              <w:r>
                <w:rPr>
                  <w:rFonts w:eastAsia="MS Mincho"/>
                  <w:sz w:val="18"/>
                </w:rPr>
                <w:t>132.62</w:t>
              </w:r>
            </w:ins>
          </w:p>
        </w:tc>
        <w:tc>
          <w:tcPr>
            <w:tcW w:w="740" w:type="dxa"/>
            <w:noWrap/>
            <w:vAlign w:val="center"/>
          </w:tcPr>
          <w:p w:rsidR="00C87AF8" w:rsidRDefault="00C87AF8" w:rsidP="00C87AF8">
            <w:pPr>
              <w:spacing w:after="120"/>
              <w:jc w:val="center"/>
              <w:rPr>
                <w:ins w:id="5677" w:author="R4-2120772" w:date="2021-11-15T15:14:00Z"/>
                <w:rFonts w:eastAsia="MS Mincho"/>
                <w:sz w:val="18"/>
              </w:rPr>
            </w:pPr>
            <w:ins w:id="5678" w:author="R4-2120772" w:date="2021-11-15T15:14:00Z">
              <w:r>
                <w:rPr>
                  <w:rFonts w:eastAsia="MS Mincho"/>
                  <w:sz w:val="18"/>
                </w:rPr>
                <w:t>-11.20</w:t>
              </w:r>
            </w:ins>
          </w:p>
        </w:tc>
        <w:tc>
          <w:tcPr>
            <w:tcW w:w="740" w:type="dxa"/>
            <w:noWrap/>
            <w:vAlign w:val="center"/>
          </w:tcPr>
          <w:p w:rsidR="00C87AF8" w:rsidRDefault="00C87AF8" w:rsidP="00C87AF8">
            <w:pPr>
              <w:spacing w:after="120"/>
              <w:jc w:val="center"/>
              <w:rPr>
                <w:ins w:id="5679" w:author="R4-2120772" w:date="2021-11-15T15:14:00Z"/>
                <w:rFonts w:eastAsia="MS Mincho"/>
                <w:sz w:val="18"/>
              </w:rPr>
            </w:pPr>
            <w:ins w:id="5680" w:author="R4-2120772" w:date="2021-11-15T15:14:00Z">
              <w:r>
                <w:rPr>
                  <w:rFonts w:eastAsia="MS Mincho"/>
                  <w:sz w:val="18"/>
                </w:rPr>
                <w:t>-3.19</w:t>
              </w:r>
            </w:ins>
          </w:p>
        </w:tc>
        <w:tc>
          <w:tcPr>
            <w:tcW w:w="741" w:type="dxa"/>
            <w:noWrap/>
            <w:vAlign w:val="center"/>
          </w:tcPr>
          <w:p w:rsidR="00C87AF8" w:rsidRDefault="00C87AF8" w:rsidP="00C87AF8">
            <w:pPr>
              <w:spacing w:after="120"/>
              <w:jc w:val="center"/>
              <w:rPr>
                <w:ins w:id="5681" w:author="R4-2120772" w:date="2021-11-15T15:14:00Z"/>
                <w:rFonts w:eastAsia="MS Mincho"/>
                <w:sz w:val="18"/>
              </w:rPr>
            </w:pPr>
            <w:ins w:id="5682" w:author="R4-2120772" w:date="2021-11-15T15:14:00Z">
              <w:r>
                <w:rPr>
                  <w:rFonts w:eastAsia="MS Mincho"/>
                  <w:sz w:val="18"/>
                </w:rPr>
                <w:t>4.57</w:t>
              </w:r>
            </w:ins>
          </w:p>
        </w:tc>
        <w:tc>
          <w:tcPr>
            <w:tcW w:w="740" w:type="dxa"/>
            <w:noWrap/>
            <w:vAlign w:val="center"/>
          </w:tcPr>
          <w:p w:rsidR="00C87AF8" w:rsidRDefault="00C87AF8" w:rsidP="00C87AF8">
            <w:pPr>
              <w:spacing w:after="120"/>
              <w:jc w:val="center"/>
              <w:rPr>
                <w:ins w:id="5683" w:author="R4-2120772" w:date="2021-11-15T15:14:00Z"/>
                <w:rFonts w:eastAsia="MS Mincho"/>
                <w:sz w:val="18"/>
              </w:rPr>
            </w:pPr>
            <w:ins w:id="5684"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5685" w:author="R4-2120772" w:date="2021-11-15T15:14:00Z"/>
                <w:rFonts w:eastAsia="MS Mincho"/>
                <w:sz w:val="18"/>
              </w:rPr>
            </w:pPr>
            <w:ins w:id="5686"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5687" w:author="R4-2120772" w:date="2021-11-15T15:14:00Z"/>
                <w:rFonts w:eastAsia="MS Mincho"/>
                <w:sz w:val="18"/>
              </w:rPr>
            </w:pPr>
            <w:ins w:id="5688" w:author="R4-2120772" w:date="2021-11-15T15:14:00Z">
              <w:r>
                <w:rPr>
                  <w:rFonts w:eastAsia="MS Mincho"/>
                  <w:sz w:val="18"/>
                </w:rPr>
                <w:t>23.00</w:t>
              </w:r>
            </w:ins>
          </w:p>
        </w:tc>
      </w:tr>
      <w:tr w:rsidR="00C87AF8" w:rsidTr="0087751E">
        <w:trPr>
          <w:trHeight w:val="300"/>
          <w:jc w:val="center"/>
          <w:ins w:id="5689" w:author="R4-2120772" w:date="2021-11-15T15:14:00Z"/>
        </w:trPr>
        <w:tc>
          <w:tcPr>
            <w:tcW w:w="853" w:type="dxa"/>
            <w:vMerge/>
            <w:vAlign w:val="center"/>
          </w:tcPr>
          <w:p w:rsidR="00C87AF8" w:rsidRDefault="00C87AF8" w:rsidP="00C87AF8">
            <w:pPr>
              <w:spacing w:after="120"/>
              <w:jc w:val="center"/>
              <w:rPr>
                <w:ins w:id="5690" w:author="R4-2120772" w:date="2021-11-15T15:14:00Z"/>
                <w:rFonts w:eastAsia="MS Mincho"/>
              </w:rPr>
            </w:pPr>
          </w:p>
        </w:tc>
        <w:tc>
          <w:tcPr>
            <w:tcW w:w="780" w:type="dxa"/>
            <w:noWrap/>
            <w:vAlign w:val="center"/>
          </w:tcPr>
          <w:p w:rsidR="00C87AF8" w:rsidRDefault="00C87AF8" w:rsidP="00C87AF8">
            <w:pPr>
              <w:spacing w:after="120"/>
              <w:jc w:val="center"/>
              <w:rPr>
                <w:ins w:id="5691" w:author="R4-2120772" w:date="2021-11-15T15:14:00Z"/>
                <w:rFonts w:eastAsia="MS Mincho"/>
                <w:sz w:val="14"/>
              </w:rPr>
            </w:pPr>
            <w:ins w:id="5692" w:author="R4-2120772" w:date="2021-11-15T15:14:00Z">
              <w:r>
                <w:rPr>
                  <w:rFonts w:eastAsia="MS Mincho"/>
                  <w:sz w:val="14"/>
                </w:rPr>
                <w:t>ZTE</w:t>
              </w:r>
            </w:ins>
          </w:p>
        </w:tc>
        <w:tc>
          <w:tcPr>
            <w:tcW w:w="740" w:type="dxa"/>
            <w:noWrap/>
            <w:vAlign w:val="center"/>
          </w:tcPr>
          <w:p w:rsidR="00C87AF8" w:rsidRDefault="00C87AF8" w:rsidP="00C87AF8">
            <w:pPr>
              <w:spacing w:after="120"/>
              <w:jc w:val="center"/>
              <w:rPr>
                <w:ins w:id="5693" w:author="R4-2120772" w:date="2021-11-15T15:14:00Z"/>
                <w:rFonts w:eastAsia="MS Mincho"/>
                <w:sz w:val="18"/>
              </w:rPr>
            </w:pPr>
            <w:ins w:id="5694" w:author="R4-2120772" w:date="2021-11-15T15:14:00Z">
              <w:r>
                <w:rPr>
                  <w:rFonts w:eastAsia="MS Mincho"/>
                  <w:sz w:val="18"/>
                </w:rPr>
                <w:t>118.92</w:t>
              </w:r>
            </w:ins>
          </w:p>
        </w:tc>
        <w:tc>
          <w:tcPr>
            <w:tcW w:w="740" w:type="dxa"/>
            <w:noWrap/>
            <w:vAlign w:val="center"/>
          </w:tcPr>
          <w:p w:rsidR="00C87AF8" w:rsidRDefault="00C87AF8" w:rsidP="00C87AF8">
            <w:pPr>
              <w:spacing w:after="120"/>
              <w:jc w:val="center"/>
              <w:rPr>
                <w:ins w:id="5695" w:author="R4-2120772" w:date="2021-11-15T15:14:00Z"/>
                <w:rFonts w:eastAsia="MS Mincho"/>
                <w:sz w:val="18"/>
              </w:rPr>
            </w:pPr>
            <w:ins w:id="5696" w:author="R4-2120772" w:date="2021-11-15T15:14:00Z">
              <w:r>
                <w:rPr>
                  <w:rFonts w:eastAsia="MS Mincho"/>
                  <w:sz w:val="18"/>
                </w:rPr>
                <w:t>125.71</w:t>
              </w:r>
            </w:ins>
          </w:p>
        </w:tc>
        <w:tc>
          <w:tcPr>
            <w:tcW w:w="741" w:type="dxa"/>
            <w:noWrap/>
            <w:vAlign w:val="center"/>
          </w:tcPr>
          <w:p w:rsidR="00C87AF8" w:rsidRDefault="00C87AF8" w:rsidP="00C87AF8">
            <w:pPr>
              <w:spacing w:after="120"/>
              <w:jc w:val="center"/>
              <w:rPr>
                <w:ins w:id="5697" w:author="R4-2120772" w:date="2021-11-15T15:14:00Z"/>
                <w:rFonts w:eastAsia="MS Mincho"/>
                <w:sz w:val="18"/>
              </w:rPr>
            </w:pPr>
            <w:ins w:id="5698" w:author="R4-2120772" w:date="2021-11-15T15:14:00Z">
              <w:r>
                <w:rPr>
                  <w:rFonts w:eastAsia="MS Mincho"/>
                  <w:sz w:val="18"/>
                </w:rPr>
                <w:t>132.43</w:t>
              </w:r>
            </w:ins>
          </w:p>
        </w:tc>
        <w:tc>
          <w:tcPr>
            <w:tcW w:w="740" w:type="dxa"/>
            <w:noWrap/>
            <w:vAlign w:val="center"/>
          </w:tcPr>
          <w:p w:rsidR="00C87AF8" w:rsidRDefault="00C87AF8" w:rsidP="00C87AF8">
            <w:pPr>
              <w:spacing w:after="120"/>
              <w:jc w:val="center"/>
              <w:rPr>
                <w:ins w:id="5699" w:author="R4-2120772" w:date="2021-11-15T15:14:00Z"/>
                <w:rFonts w:eastAsia="MS Mincho"/>
                <w:sz w:val="18"/>
              </w:rPr>
            </w:pPr>
            <w:ins w:id="5700" w:author="R4-2120772" w:date="2021-11-15T15:14:00Z">
              <w:r>
                <w:rPr>
                  <w:rFonts w:eastAsia="MS Mincho"/>
                  <w:sz w:val="18"/>
                </w:rPr>
                <w:t>-11.19</w:t>
              </w:r>
            </w:ins>
          </w:p>
        </w:tc>
        <w:tc>
          <w:tcPr>
            <w:tcW w:w="740" w:type="dxa"/>
            <w:noWrap/>
            <w:vAlign w:val="center"/>
          </w:tcPr>
          <w:p w:rsidR="00C87AF8" w:rsidRDefault="00C87AF8" w:rsidP="00C87AF8">
            <w:pPr>
              <w:spacing w:after="120"/>
              <w:jc w:val="center"/>
              <w:rPr>
                <w:ins w:id="5701" w:author="R4-2120772" w:date="2021-11-15T15:14:00Z"/>
                <w:rFonts w:eastAsia="MS Mincho"/>
                <w:sz w:val="18"/>
              </w:rPr>
            </w:pPr>
            <w:ins w:id="5702" w:author="R4-2120772" w:date="2021-11-15T15:14:00Z">
              <w:r>
                <w:rPr>
                  <w:rFonts w:eastAsia="MS Mincho"/>
                  <w:sz w:val="18"/>
                </w:rPr>
                <w:t>-3.75</w:t>
              </w:r>
            </w:ins>
          </w:p>
        </w:tc>
        <w:tc>
          <w:tcPr>
            <w:tcW w:w="741" w:type="dxa"/>
            <w:noWrap/>
            <w:vAlign w:val="center"/>
          </w:tcPr>
          <w:p w:rsidR="00C87AF8" w:rsidRDefault="00C87AF8" w:rsidP="00C87AF8">
            <w:pPr>
              <w:spacing w:after="120"/>
              <w:jc w:val="center"/>
              <w:rPr>
                <w:ins w:id="5703" w:author="R4-2120772" w:date="2021-11-15T15:14:00Z"/>
                <w:rFonts w:eastAsia="MS Mincho"/>
                <w:sz w:val="18"/>
              </w:rPr>
            </w:pPr>
            <w:ins w:id="5704" w:author="R4-2120772" w:date="2021-11-15T15:14:00Z">
              <w:r>
                <w:rPr>
                  <w:rFonts w:eastAsia="MS Mincho"/>
                  <w:sz w:val="18"/>
                </w:rPr>
                <w:t>3.56</w:t>
              </w:r>
            </w:ins>
          </w:p>
        </w:tc>
        <w:tc>
          <w:tcPr>
            <w:tcW w:w="740" w:type="dxa"/>
            <w:noWrap/>
            <w:vAlign w:val="center"/>
          </w:tcPr>
          <w:p w:rsidR="00C87AF8" w:rsidRDefault="00C87AF8" w:rsidP="00C87AF8">
            <w:pPr>
              <w:spacing w:after="120"/>
              <w:jc w:val="center"/>
              <w:rPr>
                <w:ins w:id="5705" w:author="R4-2120772" w:date="2021-11-15T15:14:00Z"/>
                <w:rFonts w:eastAsia="MS Mincho"/>
                <w:sz w:val="18"/>
              </w:rPr>
            </w:pPr>
            <w:ins w:id="5706"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5707" w:author="R4-2120772" w:date="2021-11-15T15:14:00Z"/>
                <w:rFonts w:eastAsia="MS Mincho"/>
                <w:sz w:val="18"/>
              </w:rPr>
            </w:pPr>
            <w:ins w:id="5708"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5709" w:author="R4-2120772" w:date="2021-11-15T15:14:00Z"/>
                <w:rFonts w:eastAsia="MS Mincho"/>
                <w:sz w:val="18"/>
              </w:rPr>
            </w:pPr>
            <w:ins w:id="5710" w:author="R4-2120772" w:date="2021-11-15T15:14:00Z">
              <w:r>
                <w:rPr>
                  <w:rFonts w:eastAsia="MS Mincho"/>
                  <w:sz w:val="18"/>
                </w:rPr>
                <w:t>23.00</w:t>
              </w:r>
            </w:ins>
          </w:p>
        </w:tc>
      </w:tr>
      <w:tr w:rsidR="00C87AF8" w:rsidTr="0087751E">
        <w:trPr>
          <w:trHeight w:val="300"/>
          <w:jc w:val="center"/>
          <w:ins w:id="5711" w:author="R4-2120772" w:date="2021-11-15T15:14:00Z"/>
        </w:trPr>
        <w:tc>
          <w:tcPr>
            <w:tcW w:w="853" w:type="dxa"/>
            <w:vMerge/>
            <w:vAlign w:val="center"/>
          </w:tcPr>
          <w:p w:rsidR="00C87AF8" w:rsidRDefault="00C87AF8" w:rsidP="00C87AF8">
            <w:pPr>
              <w:spacing w:after="120"/>
              <w:jc w:val="center"/>
              <w:rPr>
                <w:ins w:id="5712" w:author="R4-2120772" w:date="2021-11-15T15:14:00Z"/>
                <w:rFonts w:eastAsia="MS Mincho"/>
              </w:rPr>
            </w:pPr>
          </w:p>
        </w:tc>
        <w:tc>
          <w:tcPr>
            <w:tcW w:w="780" w:type="dxa"/>
            <w:noWrap/>
            <w:vAlign w:val="center"/>
          </w:tcPr>
          <w:p w:rsidR="00C87AF8" w:rsidRDefault="00C87AF8" w:rsidP="00C87AF8">
            <w:pPr>
              <w:spacing w:after="120"/>
              <w:jc w:val="center"/>
              <w:rPr>
                <w:ins w:id="5713" w:author="R4-2120772" w:date="2021-11-15T15:14:00Z"/>
                <w:rFonts w:eastAsia="MS Mincho"/>
                <w:sz w:val="14"/>
              </w:rPr>
            </w:pPr>
            <w:ins w:id="5714" w:author="R4-2120772" w:date="2021-11-15T15:14:00Z">
              <w:r>
                <w:rPr>
                  <w:rFonts w:eastAsia="MS Mincho"/>
                  <w:sz w:val="14"/>
                </w:rPr>
                <w:t>Ericsson</w:t>
              </w:r>
            </w:ins>
          </w:p>
        </w:tc>
        <w:tc>
          <w:tcPr>
            <w:tcW w:w="740" w:type="dxa"/>
            <w:noWrap/>
            <w:vAlign w:val="center"/>
          </w:tcPr>
          <w:p w:rsidR="00C87AF8" w:rsidRDefault="00C87AF8" w:rsidP="00C87AF8">
            <w:pPr>
              <w:spacing w:after="120"/>
              <w:jc w:val="center"/>
              <w:rPr>
                <w:ins w:id="5715" w:author="R4-2120772" w:date="2021-11-15T15:14:00Z"/>
                <w:rFonts w:eastAsia="MS Mincho"/>
                <w:sz w:val="18"/>
              </w:rPr>
            </w:pPr>
            <w:ins w:id="5716" w:author="R4-2120772" w:date="2021-11-15T15:14:00Z">
              <w:r>
                <w:rPr>
                  <w:rFonts w:eastAsia="MS Mincho"/>
                  <w:sz w:val="18"/>
                </w:rPr>
                <w:t>-</w:t>
              </w:r>
            </w:ins>
          </w:p>
        </w:tc>
        <w:tc>
          <w:tcPr>
            <w:tcW w:w="740" w:type="dxa"/>
            <w:noWrap/>
            <w:vAlign w:val="center"/>
          </w:tcPr>
          <w:p w:rsidR="00C87AF8" w:rsidRDefault="00C87AF8" w:rsidP="00C87AF8">
            <w:pPr>
              <w:spacing w:after="120"/>
              <w:jc w:val="center"/>
              <w:rPr>
                <w:ins w:id="5717" w:author="R4-2120772" w:date="2021-11-15T15:14:00Z"/>
                <w:rFonts w:eastAsia="MS Mincho"/>
                <w:sz w:val="18"/>
              </w:rPr>
            </w:pPr>
            <w:ins w:id="5718" w:author="R4-2120772" w:date="2021-11-15T15:14:00Z">
              <w:r>
                <w:rPr>
                  <w:rFonts w:eastAsia="MS Mincho"/>
                  <w:sz w:val="18"/>
                </w:rPr>
                <w:t>-</w:t>
              </w:r>
            </w:ins>
          </w:p>
        </w:tc>
        <w:tc>
          <w:tcPr>
            <w:tcW w:w="741" w:type="dxa"/>
            <w:noWrap/>
            <w:vAlign w:val="center"/>
          </w:tcPr>
          <w:p w:rsidR="00C87AF8" w:rsidRDefault="00C87AF8" w:rsidP="00C87AF8">
            <w:pPr>
              <w:spacing w:after="120"/>
              <w:jc w:val="center"/>
              <w:rPr>
                <w:ins w:id="5719" w:author="R4-2120772" w:date="2021-11-15T15:14:00Z"/>
                <w:rFonts w:eastAsia="MS Mincho"/>
                <w:sz w:val="18"/>
              </w:rPr>
            </w:pPr>
            <w:ins w:id="5720" w:author="R4-2120772" w:date="2021-11-15T15:14:00Z">
              <w:r>
                <w:rPr>
                  <w:rFonts w:eastAsia="MS Mincho"/>
                  <w:sz w:val="18"/>
                </w:rPr>
                <w:t>-</w:t>
              </w:r>
            </w:ins>
          </w:p>
        </w:tc>
        <w:tc>
          <w:tcPr>
            <w:tcW w:w="740" w:type="dxa"/>
            <w:noWrap/>
            <w:vAlign w:val="center"/>
          </w:tcPr>
          <w:p w:rsidR="00C87AF8" w:rsidRDefault="00C87AF8" w:rsidP="00C87AF8">
            <w:pPr>
              <w:spacing w:after="120"/>
              <w:jc w:val="center"/>
              <w:rPr>
                <w:ins w:id="5721" w:author="R4-2120772" w:date="2021-11-15T15:14:00Z"/>
                <w:rFonts w:eastAsia="MS Mincho"/>
                <w:sz w:val="18"/>
              </w:rPr>
            </w:pPr>
            <w:ins w:id="5722" w:author="R4-2120772" w:date="2021-11-15T15:14:00Z">
              <w:r>
                <w:rPr>
                  <w:rFonts w:eastAsia="MS Mincho"/>
                  <w:sz w:val="18"/>
                </w:rPr>
                <w:t>-17.17</w:t>
              </w:r>
            </w:ins>
          </w:p>
        </w:tc>
        <w:tc>
          <w:tcPr>
            <w:tcW w:w="740" w:type="dxa"/>
            <w:noWrap/>
            <w:vAlign w:val="center"/>
          </w:tcPr>
          <w:p w:rsidR="00C87AF8" w:rsidRDefault="00C87AF8" w:rsidP="00C87AF8">
            <w:pPr>
              <w:spacing w:after="120"/>
              <w:jc w:val="center"/>
              <w:rPr>
                <w:ins w:id="5723" w:author="R4-2120772" w:date="2021-11-15T15:14:00Z"/>
                <w:rFonts w:eastAsia="MS Mincho"/>
                <w:sz w:val="18"/>
              </w:rPr>
            </w:pPr>
            <w:ins w:id="5724" w:author="R4-2120772" w:date="2021-11-15T15:14:00Z">
              <w:r>
                <w:rPr>
                  <w:rFonts w:eastAsia="MS Mincho"/>
                  <w:sz w:val="18"/>
                </w:rPr>
                <w:t>-8.77</w:t>
              </w:r>
            </w:ins>
          </w:p>
        </w:tc>
        <w:tc>
          <w:tcPr>
            <w:tcW w:w="741" w:type="dxa"/>
            <w:noWrap/>
            <w:vAlign w:val="center"/>
          </w:tcPr>
          <w:p w:rsidR="00C87AF8" w:rsidRDefault="00C87AF8" w:rsidP="00C87AF8">
            <w:pPr>
              <w:spacing w:after="120"/>
              <w:jc w:val="center"/>
              <w:rPr>
                <w:ins w:id="5725" w:author="R4-2120772" w:date="2021-11-15T15:14:00Z"/>
                <w:rFonts w:eastAsia="MS Mincho"/>
                <w:sz w:val="18"/>
              </w:rPr>
            </w:pPr>
            <w:ins w:id="5726" w:author="R4-2120772" w:date="2021-11-15T15:14:00Z">
              <w:r>
                <w:rPr>
                  <w:rFonts w:eastAsia="MS Mincho"/>
                  <w:sz w:val="18"/>
                </w:rPr>
                <w:t>0.15</w:t>
              </w:r>
            </w:ins>
          </w:p>
        </w:tc>
        <w:tc>
          <w:tcPr>
            <w:tcW w:w="740" w:type="dxa"/>
            <w:noWrap/>
            <w:vAlign w:val="center"/>
          </w:tcPr>
          <w:p w:rsidR="00C87AF8" w:rsidRDefault="00C87AF8" w:rsidP="00C87AF8">
            <w:pPr>
              <w:spacing w:after="120"/>
              <w:jc w:val="center"/>
              <w:rPr>
                <w:ins w:id="5727" w:author="R4-2120772" w:date="2021-11-15T15:14:00Z"/>
                <w:rFonts w:eastAsia="MS Mincho"/>
                <w:sz w:val="18"/>
              </w:rPr>
            </w:pPr>
            <w:ins w:id="5728" w:author="R4-2120772" w:date="2021-11-15T15:14:00Z">
              <w:r>
                <w:rPr>
                  <w:rFonts w:eastAsia="MS Mincho"/>
                  <w:sz w:val="18"/>
                </w:rPr>
                <w:t>-</w:t>
              </w:r>
            </w:ins>
          </w:p>
        </w:tc>
        <w:tc>
          <w:tcPr>
            <w:tcW w:w="740" w:type="dxa"/>
            <w:noWrap/>
            <w:vAlign w:val="center"/>
          </w:tcPr>
          <w:p w:rsidR="00C87AF8" w:rsidRDefault="00C87AF8" w:rsidP="00C87AF8">
            <w:pPr>
              <w:spacing w:after="120"/>
              <w:jc w:val="center"/>
              <w:rPr>
                <w:ins w:id="5729" w:author="R4-2120772" w:date="2021-11-15T15:14:00Z"/>
                <w:rFonts w:eastAsia="MS Mincho"/>
                <w:sz w:val="18"/>
              </w:rPr>
            </w:pPr>
            <w:ins w:id="5730" w:author="R4-2120772" w:date="2021-11-15T15:14:00Z">
              <w:r>
                <w:rPr>
                  <w:rFonts w:eastAsia="MS Mincho"/>
                  <w:sz w:val="18"/>
                </w:rPr>
                <w:t>-</w:t>
              </w:r>
            </w:ins>
          </w:p>
        </w:tc>
        <w:tc>
          <w:tcPr>
            <w:tcW w:w="741" w:type="dxa"/>
            <w:noWrap/>
            <w:vAlign w:val="center"/>
          </w:tcPr>
          <w:p w:rsidR="00C87AF8" w:rsidRDefault="00C87AF8" w:rsidP="00C87AF8">
            <w:pPr>
              <w:spacing w:after="120"/>
              <w:jc w:val="center"/>
              <w:rPr>
                <w:ins w:id="5731" w:author="R4-2120772" w:date="2021-11-15T15:14:00Z"/>
                <w:rFonts w:eastAsia="MS Mincho"/>
                <w:sz w:val="18"/>
              </w:rPr>
            </w:pPr>
            <w:ins w:id="5732" w:author="R4-2120772" w:date="2021-11-15T15:14:00Z">
              <w:r>
                <w:rPr>
                  <w:rFonts w:eastAsia="MS Mincho"/>
                  <w:sz w:val="18"/>
                </w:rPr>
                <w:t>-</w:t>
              </w:r>
            </w:ins>
          </w:p>
        </w:tc>
      </w:tr>
      <w:tr w:rsidR="00C87AF8" w:rsidTr="0087751E">
        <w:trPr>
          <w:trHeight w:val="315"/>
          <w:jc w:val="center"/>
          <w:ins w:id="5733" w:author="R4-2120772" w:date="2021-11-15T15:14:00Z"/>
        </w:trPr>
        <w:tc>
          <w:tcPr>
            <w:tcW w:w="853" w:type="dxa"/>
            <w:vMerge/>
            <w:vAlign w:val="center"/>
          </w:tcPr>
          <w:p w:rsidR="00C87AF8" w:rsidRDefault="00C87AF8" w:rsidP="00C87AF8">
            <w:pPr>
              <w:spacing w:after="120"/>
              <w:jc w:val="center"/>
              <w:rPr>
                <w:ins w:id="5734" w:author="R4-2120772" w:date="2021-11-15T15:14:00Z"/>
                <w:rFonts w:eastAsia="MS Mincho"/>
              </w:rPr>
            </w:pPr>
          </w:p>
        </w:tc>
        <w:tc>
          <w:tcPr>
            <w:tcW w:w="780" w:type="dxa"/>
            <w:noWrap/>
            <w:vAlign w:val="center"/>
          </w:tcPr>
          <w:p w:rsidR="00C87AF8" w:rsidRDefault="00C87AF8" w:rsidP="00C87AF8">
            <w:pPr>
              <w:spacing w:after="120"/>
              <w:jc w:val="center"/>
              <w:rPr>
                <w:ins w:id="5735" w:author="R4-2120772" w:date="2021-11-15T15:14:00Z"/>
                <w:rFonts w:eastAsia="MS Mincho"/>
                <w:sz w:val="14"/>
              </w:rPr>
            </w:pPr>
            <w:ins w:id="5736" w:author="R4-2120772" w:date="2021-11-15T15:14:00Z">
              <w:r>
                <w:rPr>
                  <w:rFonts w:eastAsia="MS Mincho"/>
                  <w:sz w:val="14"/>
                </w:rPr>
                <w:t>FhG</w:t>
              </w:r>
            </w:ins>
          </w:p>
        </w:tc>
        <w:tc>
          <w:tcPr>
            <w:tcW w:w="740" w:type="dxa"/>
            <w:noWrap/>
            <w:vAlign w:val="center"/>
          </w:tcPr>
          <w:p w:rsidR="00C87AF8" w:rsidRDefault="00C87AF8" w:rsidP="00C87AF8">
            <w:pPr>
              <w:spacing w:after="120"/>
              <w:jc w:val="center"/>
              <w:rPr>
                <w:ins w:id="5737" w:author="R4-2120772" w:date="2021-11-15T15:14:00Z"/>
                <w:rFonts w:eastAsia="MS Mincho"/>
                <w:sz w:val="18"/>
              </w:rPr>
            </w:pPr>
            <w:ins w:id="5738" w:author="R4-2120772" w:date="2021-11-15T15:14:00Z">
              <w:r>
                <w:rPr>
                  <w:rFonts w:eastAsia="MS Mincho"/>
                  <w:sz w:val="18"/>
                </w:rPr>
                <w:t>117.88</w:t>
              </w:r>
            </w:ins>
          </w:p>
        </w:tc>
        <w:tc>
          <w:tcPr>
            <w:tcW w:w="740" w:type="dxa"/>
            <w:noWrap/>
            <w:vAlign w:val="center"/>
          </w:tcPr>
          <w:p w:rsidR="00C87AF8" w:rsidRDefault="00C87AF8" w:rsidP="00C87AF8">
            <w:pPr>
              <w:spacing w:after="120"/>
              <w:jc w:val="center"/>
              <w:rPr>
                <w:ins w:id="5739" w:author="R4-2120772" w:date="2021-11-15T15:14:00Z"/>
                <w:rFonts w:eastAsia="MS Mincho"/>
                <w:sz w:val="18"/>
              </w:rPr>
            </w:pPr>
            <w:ins w:id="5740" w:author="R4-2120772" w:date="2021-11-15T15:14:00Z">
              <w:r>
                <w:rPr>
                  <w:rFonts w:eastAsia="MS Mincho"/>
                  <w:sz w:val="18"/>
                </w:rPr>
                <w:t>125.14</w:t>
              </w:r>
            </w:ins>
          </w:p>
        </w:tc>
        <w:tc>
          <w:tcPr>
            <w:tcW w:w="741" w:type="dxa"/>
            <w:noWrap/>
            <w:vAlign w:val="center"/>
          </w:tcPr>
          <w:p w:rsidR="00C87AF8" w:rsidRDefault="00C87AF8" w:rsidP="00C87AF8">
            <w:pPr>
              <w:spacing w:after="120"/>
              <w:jc w:val="center"/>
              <w:rPr>
                <w:ins w:id="5741" w:author="R4-2120772" w:date="2021-11-15T15:14:00Z"/>
                <w:rFonts w:eastAsia="MS Mincho"/>
                <w:sz w:val="18"/>
              </w:rPr>
            </w:pPr>
            <w:ins w:id="5742" w:author="R4-2120772" w:date="2021-11-15T15:14:00Z">
              <w:r>
                <w:rPr>
                  <w:rFonts w:eastAsia="MS Mincho"/>
                  <w:sz w:val="18"/>
                </w:rPr>
                <w:t>132.15</w:t>
              </w:r>
            </w:ins>
          </w:p>
        </w:tc>
        <w:tc>
          <w:tcPr>
            <w:tcW w:w="740" w:type="dxa"/>
            <w:noWrap/>
            <w:vAlign w:val="center"/>
          </w:tcPr>
          <w:p w:rsidR="00C87AF8" w:rsidRDefault="00C87AF8" w:rsidP="00C87AF8">
            <w:pPr>
              <w:spacing w:after="120"/>
              <w:jc w:val="center"/>
              <w:rPr>
                <w:ins w:id="5743" w:author="R4-2120772" w:date="2021-11-15T15:14:00Z"/>
                <w:rFonts w:eastAsia="MS Mincho"/>
                <w:sz w:val="18"/>
              </w:rPr>
            </w:pPr>
            <w:ins w:id="5744" w:author="R4-2120772" w:date="2021-11-15T15:14:00Z">
              <w:r>
                <w:rPr>
                  <w:rFonts w:eastAsia="MS Mincho"/>
                  <w:sz w:val="18"/>
                </w:rPr>
                <w:t>-11.34</w:t>
              </w:r>
            </w:ins>
          </w:p>
        </w:tc>
        <w:tc>
          <w:tcPr>
            <w:tcW w:w="740" w:type="dxa"/>
            <w:noWrap/>
            <w:vAlign w:val="center"/>
          </w:tcPr>
          <w:p w:rsidR="00C87AF8" w:rsidRDefault="00C87AF8" w:rsidP="00C87AF8">
            <w:pPr>
              <w:spacing w:after="120"/>
              <w:jc w:val="center"/>
              <w:rPr>
                <w:ins w:id="5745" w:author="R4-2120772" w:date="2021-11-15T15:14:00Z"/>
                <w:rFonts w:eastAsia="MS Mincho"/>
                <w:sz w:val="18"/>
              </w:rPr>
            </w:pPr>
            <w:ins w:id="5746" w:author="R4-2120772" w:date="2021-11-15T15:14:00Z">
              <w:r>
                <w:rPr>
                  <w:rFonts w:eastAsia="MS Mincho"/>
                  <w:sz w:val="18"/>
                </w:rPr>
                <w:t>-4.04</w:t>
              </w:r>
            </w:ins>
          </w:p>
        </w:tc>
        <w:tc>
          <w:tcPr>
            <w:tcW w:w="741" w:type="dxa"/>
            <w:noWrap/>
            <w:vAlign w:val="center"/>
          </w:tcPr>
          <w:p w:rsidR="00C87AF8" w:rsidRDefault="00C87AF8" w:rsidP="00C87AF8">
            <w:pPr>
              <w:spacing w:after="120"/>
              <w:jc w:val="center"/>
              <w:rPr>
                <w:ins w:id="5747" w:author="R4-2120772" w:date="2021-11-15T15:14:00Z"/>
                <w:rFonts w:eastAsia="MS Mincho"/>
                <w:sz w:val="18"/>
              </w:rPr>
            </w:pPr>
            <w:ins w:id="5748" w:author="R4-2120772" w:date="2021-11-15T15:14:00Z">
              <w:r>
                <w:rPr>
                  <w:rFonts w:eastAsia="MS Mincho"/>
                  <w:sz w:val="18"/>
                </w:rPr>
                <w:t>3.87</w:t>
              </w:r>
            </w:ins>
          </w:p>
        </w:tc>
        <w:tc>
          <w:tcPr>
            <w:tcW w:w="740" w:type="dxa"/>
            <w:noWrap/>
            <w:vAlign w:val="center"/>
          </w:tcPr>
          <w:p w:rsidR="00C87AF8" w:rsidRDefault="00C87AF8" w:rsidP="00C87AF8">
            <w:pPr>
              <w:spacing w:after="120"/>
              <w:jc w:val="center"/>
              <w:rPr>
                <w:ins w:id="5749" w:author="R4-2120772" w:date="2021-11-15T15:14:00Z"/>
                <w:rFonts w:eastAsia="MS Mincho"/>
                <w:sz w:val="18"/>
              </w:rPr>
            </w:pPr>
            <w:ins w:id="5750"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5751" w:author="R4-2120772" w:date="2021-11-15T15:14:00Z"/>
                <w:rFonts w:eastAsia="MS Mincho"/>
                <w:sz w:val="18"/>
              </w:rPr>
            </w:pPr>
            <w:ins w:id="5752"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5753" w:author="R4-2120772" w:date="2021-11-15T15:14:00Z"/>
                <w:rFonts w:eastAsia="MS Mincho"/>
                <w:sz w:val="18"/>
              </w:rPr>
            </w:pPr>
            <w:ins w:id="5754" w:author="R4-2120772" w:date="2021-11-15T15:14:00Z">
              <w:r>
                <w:rPr>
                  <w:rFonts w:eastAsia="MS Mincho"/>
                  <w:sz w:val="18"/>
                </w:rPr>
                <w:t>23.00</w:t>
              </w:r>
            </w:ins>
          </w:p>
        </w:tc>
      </w:tr>
      <w:tr w:rsidR="00C87AF8" w:rsidTr="0087751E">
        <w:trPr>
          <w:trHeight w:val="300"/>
          <w:jc w:val="center"/>
          <w:ins w:id="5755" w:author="R4-2120772" w:date="2021-11-15T15:14:00Z"/>
        </w:trPr>
        <w:tc>
          <w:tcPr>
            <w:tcW w:w="853" w:type="dxa"/>
            <w:vMerge/>
            <w:vAlign w:val="center"/>
          </w:tcPr>
          <w:p w:rsidR="00C87AF8" w:rsidRDefault="00C87AF8" w:rsidP="00C87AF8">
            <w:pPr>
              <w:spacing w:after="120"/>
              <w:jc w:val="center"/>
              <w:rPr>
                <w:ins w:id="5756" w:author="R4-2120772" w:date="2021-11-15T15:14:00Z"/>
                <w:rFonts w:eastAsia="MS Mincho"/>
              </w:rPr>
            </w:pPr>
          </w:p>
        </w:tc>
        <w:tc>
          <w:tcPr>
            <w:tcW w:w="780" w:type="dxa"/>
            <w:noWrap/>
            <w:vAlign w:val="center"/>
          </w:tcPr>
          <w:p w:rsidR="00C87AF8" w:rsidRDefault="00C87AF8" w:rsidP="00C87AF8">
            <w:pPr>
              <w:spacing w:after="120"/>
              <w:jc w:val="center"/>
              <w:rPr>
                <w:ins w:id="5757" w:author="R4-2120772" w:date="2021-11-15T15:14:00Z"/>
                <w:rFonts w:eastAsia="MS Mincho"/>
                <w:sz w:val="14"/>
              </w:rPr>
            </w:pPr>
            <w:ins w:id="5758" w:author="R4-2120772" w:date="2021-11-15T15:14:00Z">
              <w:r>
                <w:rPr>
                  <w:rFonts w:eastAsia="MS Mincho"/>
                  <w:sz w:val="14"/>
                </w:rPr>
                <w:t>Variance</w:t>
              </w:r>
            </w:ins>
          </w:p>
        </w:tc>
        <w:tc>
          <w:tcPr>
            <w:tcW w:w="740" w:type="dxa"/>
            <w:noWrap/>
            <w:vAlign w:val="center"/>
          </w:tcPr>
          <w:p w:rsidR="00C87AF8" w:rsidRDefault="00C87AF8" w:rsidP="00C87AF8">
            <w:pPr>
              <w:spacing w:after="120"/>
              <w:jc w:val="center"/>
              <w:rPr>
                <w:ins w:id="5759" w:author="R4-2120772" w:date="2021-11-15T15:14:00Z"/>
                <w:rFonts w:eastAsia="MS Mincho"/>
                <w:sz w:val="18"/>
              </w:rPr>
            </w:pPr>
            <w:ins w:id="5760" w:author="R4-2120772" w:date="2021-11-15T15:14:00Z">
              <w:r>
                <w:rPr>
                  <w:rFonts w:eastAsia="MS Mincho"/>
                  <w:sz w:val="18"/>
                </w:rPr>
                <w:t>0.37</w:t>
              </w:r>
            </w:ins>
          </w:p>
        </w:tc>
        <w:tc>
          <w:tcPr>
            <w:tcW w:w="740" w:type="dxa"/>
            <w:noWrap/>
            <w:vAlign w:val="center"/>
          </w:tcPr>
          <w:p w:rsidR="00C87AF8" w:rsidRDefault="00C87AF8" w:rsidP="00C87AF8">
            <w:pPr>
              <w:spacing w:after="120"/>
              <w:jc w:val="center"/>
              <w:rPr>
                <w:ins w:id="5761" w:author="R4-2120772" w:date="2021-11-15T15:14:00Z"/>
                <w:rFonts w:eastAsia="MS Mincho"/>
                <w:sz w:val="18"/>
              </w:rPr>
            </w:pPr>
            <w:ins w:id="5762" w:author="R4-2120772" w:date="2021-11-15T15:14:00Z">
              <w:r>
                <w:rPr>
                  <w:rFonts w:eastAsia="MS Mincho"/>
                  <w:sz w:val="18"/>
                </w:rPr>
                <w:t>0.05</w:t>
              </w:r>
            </w:ins>
          </w:p>
        </w:tc>
        <w:tc>
          <w:tcPr>
            <w:tcW w:w="741" w:type="dxa"/>
            <w:noWrap/>
            <w:vAlign w:val="center"/>
          </w:tcPr>
          <w:p w:rsidR="00C87AF8" w:rsidRDefault="00C87AF8" w:rsidP="00C87AF8">
            <w:pPr>
              <w:spacing w:after="120"/>
              <w:jc w:val="center"/>
              <w:rPr>
                <w:ins w:id="5763" w:author="R4-2120772" w:date="2021-11-15T15:14:00Z"/>
                <w:rFonts w:eastAsia="MS Mincho"/>
                <w:sz w:val="18"/>
              </w:rPr>
            </w:pPr>
            <w:ins w:id="5764" w:author="R4-2120772" w:date="2021-11-15T15:14:00Z">
              <w:r>
                <w:rPr>
                  <w:rFonts w:eastAsia="MS Mincho"/>
                  <w:sz w:val="18"/>
                </w:rPr>
                <w:t>0.10</w:t>
              </w:r>
            </w:ins>
          </w:p>
        </w:tc>
        <w:tc>
          <w:tcPr>
            <w:tcW w:w="740" w:type="dxa"/>
            <w:noWrap/>
            <w:vAlign w:val="center"/>
          </w:tcPr>
          <w:p w:rsidR="00C87AF8" w:rsidRDefault="00C87AF8" w:rsidP="00C87AF8">
            <w:pPr>
              <w:spacing w:after="120"/>
              <w:jc w:val="center"/>
              <w:rPr>
                <w:ins w:id="5765" w:author="R4-2120772" w:date="2021-11-15T15:14:00Z"/>
                <w:rFonts w:eastAsia="MS Mincho"/>
                <w:sz w:val="18"/>
              </w:rPr>
            </w:pPr>
            <w:ins w:id="5766" w:author="R4-2120772" w:date="2021-11-15T15:14:00Z">
              <w:r>
                <w:rPr>
                  <w:rFonts w:eastAsia="MS Mincho"/>
                  <w:sz w:val="18"/>
                </w:rPr>
                <w:t>3.40</w:t>
              </w:r>
            </w:ins>
          </w:p>
        </w:tc>
        <w:tc>
          <w:tcPr>
            <w:tcW w:w="740" w:type="dxa"/>
            <w:noWrap/>
            <w:vAlign w:val="center"/>
          </w:tcPr>
          <w:p w:rsidR="00C87AF8" w:rsidRDefault="00C87AF8" w:rsidP="00C87AF8">
            <w:pPr>
              <w:spacing w:after="120"/>
              <w:jc w:val="center"/>
              <w:rPr>
                <w:ins w:id="5767" w:author="R4-2120772" w:date="2021-11-15T15:14:00Z"/>
                <w:rFonts w:eastAsia="MS Mincho"/>
                <w:sz w:val="18"/>
              </w:rPr>
            </w:pPr>
            <w:ins w:id="5768" w:author="R4-2120772" w:date="2021-11-15T15:14:00Z">
              <w:r>
                <w:rPr>
                  <w:rFonts w:eastAsia="MS Mincho"/>
                  <w:sz w:val="18"/>
                </w:rPr>
                <w:t>2.49</w:t>
              </w:r>
            </w:ins>
          </w:p>
        </w:tc>
        <w:tc>
          <w:tcPr>
            <w:tcW w:w="741" w:type="dxa"/>
            <w:noWrap/>
            <w:vAlign w:val="center"/>
          </w:tcPr>
          <w:p w:rsidR="00C87AF8" w:rsidRDefault="00C87AF8" w:rsidP="00C87AF8">
            <w:pPr>
              <w:spacing w:after="120"/>
              <w:jc w:val="center"/>
              <w:rPr>
                <w:ins w:id="5769" w:author="R4-2120772" w:date="2021-11-15T15:14:00Z"/>
                <w:rFonts w:eastAsia="MS Mincho"/>
                <w:sz w:val="18"/>
              </w:rPr>
            </w:pPr>
            <w:ins w:id="5770" w:author="R4-2120772" w:date="2021-11-15T15:14:00Z">
              <w:r>
                <w:rPr>
                  <w:rFonts w:eastAsia="MS Mincho"/>
                  <w:sz w:val="18"/>
                </w:rPr>
                <w:t>1.52</w:t>
              </w:r>
            </w:ins>
          </w:p>
        </w:tc>
        <w:tc>
          <w:tcPr>
            <w:tcW w:w="740" w:type="dxa"/>
            <w:noWrap/>
            <w:vAlign w:val="center"/>
          </w:tcPr>
          <w:p w:rsidR="00C87AF8" w:rsidRDefault="00C87AF8" w:rsidP="00C87AF8">
            <w:pPr>
              <w:spacing w:after="120"/>
              <w:jc w:val="center"/>
              <w:rPr>
                <w:ins w:id="5771" w:author="R4-2120772" w:date="2021-11-15T15:14:00Z"/>
                <w:rFonts w:eastAsia="MS Mincho"/>
                <w:sz w:val="18"/>
              </w:rPr>
            </w:pPr>
            <w:ins w:id="5772" w:author="R4-2120772" w:date="2021-11-15T15:14:00Z">
              <w:r>
                <w:rPr>
                  <w:rFonts w:eastAsia="MS Mincho"/>
                  <w:sz w:val="18"/>
                </w:rPr>
                <w:t>0.00</w:t>
              </w:r>
            </w:ins>
          </w:p>
        </w:tc>
        <w:tc>
          <w:tcPr>
            <w:tcW w:w="740" w:type="dxa"/>
            <w:noWrap/>
            <w:vAlign w:val="center"/>
          </w:tcPr>
          <w:p w:rsidR="00C87AF8" w:rsidRDefault="00C87AF8" w:rsidP="00C87AF8">
            <w:pPr>
              <w:spacing w:after="120"/>
              <w:jc w:val="center"/>
              <w:rPr>
                <w:ins w:id="5773" w:author="R4-2120772" w:date="2021-11-15T15:14:00Z"/>
                <w:rFonts w:eastAsia="MS Mincho"/>
                <w:sz w:val="18"/>
              </w:rPr>
            </w:pPr>
            <w:ins w:id="5774" w:author="R4-2120772" w:date="2021-11-15T15:14:00Z">
              <w:r>
                <w:rPr>
                  <w:rFonts w:eastAsia="MS Mincho"/>
                  <w:sz w:val="18"/>
                </w:rPr>
                <w:t>0.00</w:t>
              </w:r>
            </w:ins>
          </w:p>
        </w:tc>
        <w:tc>
          <w:tcPr>
            <w:tcW w:w="741" w:type="dxa"/>
            <w:noWrap/>
            <w:vAlign w:val="center"/>
          </w:tcPr>
          <w:p w:rsidR="00C87AF8" w:rsidRDefault="00C87AF8" w:rsidP="00C87AF8">
            <w:pPr>
              <w:spacing w:after="120"/>
              <w:jc w:val="center"/>
              <w:rPr>
                <w:ins w:id="5775" w:author="R4-2120772" w:date="2021-11-15T15:14:00Z"/>
                <w:rFonts w:eastAsia="MS Mincho"/>
                <w:sz w:val="18"/>
              </w:rPr>
            </w:pPr>
            <w:ins w:id="5776" w:author="R4-2120772" w:date="2021-11-15T15:14:00Z">
              <w:r>
                <w:rPr>
                  <w:rFonts w:eastAsia="MS Mincho"/>
                  <w:sz w:val="18"/>
                </w:rPr>
                <w:t>0.00</w:t>
              </w:r>
            </w:ins>
          </w:p>
        </w:tc>
      </w:tr>
      <w:tr w:rsidR="00C87AF8" w:rsidTr="0087751E">
        <w:trPr>
          <w:trHeight w:val="315"/>
          <w:jc w:val="center"/>
          <w:ins w:id="5777" w:author="R4-2120772" w:date="2021-11-15T15:14:00Z"/>
        </w:trPr>
        <w:tc>
          <w:tcPr>
            <w:tcW w:w="853" w:type="dxa"/>
            <w:vMerge/>
            <w:vAlign w:val="center"/>
          </w:tcPr>
          <w:p w:rsidR="00C87AF8" w:rsidRDefault="00C87AF8" w:rsidP="00C87AF8">
            <w:pPr>
              <w:spacing w:after="120"/>
              <w:jc w:val="center"/>
              <w:rPr>
                <w:ins w:id="5778" w:author="R4-2120772" w:date="2021-11-15T15:14:00Z"/>
                <w:rFonts w:eastAsia="MS Mincho"/>
              </w:rPr>
            </w:pPr>
          </w:p>
        </w:tc>
        <w:tc>
          <w:tcPr>
            <w:tcW w:w="780" w:type="dxa"/>
            <w:noWrap/>
            <w:vAlign w:val="center"/>
          </w:tcPr>
          <w:p w:rsidR="00C87AF8" w:rsidRDefault="00C87AF8" w:rsidP="00C87AF8">
            <w:pPr>
              <w:spacing w:after="120"/>
              <w:jc w:val="center"/>
              <w:rPr>
                <w:ins w:id="5779" w:author="R4-2120772" w:date="2021-11-15T15:14:00Z"/>
                <w:rFonts w:eastAsia="MS Mincho"/>
                <w:sz w:val="14"/>
              </w:rPr>
            </w:pPr>
            <w:ins w:id="5780" w:author="R4-2120772" w:date="2021-11-15T15:14:00Z">
              <w:r>
                <w:rPr>
                  <w:rFonts w:eastAsia="MS Mincho"/>
                  <w:sz w:val="14"/>
                </w:rPr>
                <w:t>Mean</w:t>
              </w:r>
            </w:ins>
          </w:p>
        </w:tc>
        <w:tc>
          <w:tcPr>
            <w:tcW w:w="740" w:type="dxa"/>
            <w:noWrap/>
            <w:vAlign w:val="center"/>
          </w:tcPr>
          <w:p w:rsidR="00C87AF8" w:rsidRDefault="00C87AF8" w:rsidP="00C87AF8">
            <w:pPr>
              <w:spacing w:after="120"/>
              <w:jc w:val="center"/>
              <w:rPr>
                <w:ins w:id="5781" w:author="R4-2120772" w:date="2021-11-15T15:14:00Z"/>
                <w:rFonts w:eastAsia="MS Mincho"/>
                <w:sz w:val="18"/>
              </w:rPr>
            </w:pPr>
            <w:ins w:id="5782" w:author="R4-2120772" w:date="2021-11-15T15:14:00Z">
              <w:r>
                <w:rPr>
                  <w:rFonts w:eastAsia="MS Mincho"/>
                  <w:sz w:val="18"/>
                </w:rPr>
                <w:t>118.79</w:t>
              </w:r>
            </w:ins>
          </w:p>
        </w:tc>
        <w:tc>
          <w:tcPr>
            <w:tcW w:w="740" w:type="dxa"/>
            <w:noWrap/>
            <w:vAlign w:val="center"/>
          </w:tcPr>
          <w:p w:rsidR="00C87AF8" w:rsidRDefault="00C87AF8" w:rsidP="00C87AF8">
            <w:pPr>
              <w:spacing w:after="120"/>
              <w:jc w:val="center"/>
              <w:rPr>
                <w:ins w:id="5783" w:author="R4-2120772" w:date="2021-11-15T15:14:00Z"/>
                <w:rFonts w:eastAsia="MS Mincho"/>
                <w:sz w:val="18"/>
              </w:rPr>
            </w:pPr>
            <w:ins w:id="5784" w:author="R4-2120772" w:date="2021-11-15T15:14:00Z">
              <w:r>
                <w:rPr>
                  <w:rFonts w:eastAsia="MS Mincho"/>
                  <w:sz w:val="18"/>
                </w:rPr>
                <w:t>125.43</w:t>
              </w:r>
            </w:ins>
          </w:p>
        </w:tc>
        <w:tc>
          <w:tcPr>
            <w:tcW w:w="741" w:type="dxa"/>
            <w:noWrap/>
            <w:vAlign w:val="center"/>
          </w:tcPr>
          <w:p w:rsidR="00C87AF8" w:rsidRDefault="00C87AF8" w:rsidP="00C87AF8">
            <w:pPr>
              <w:spacing w:after="120"/>
              <w:jc w:val="center"/>
              <w:rPr>
                <w:ins w:id="5785" w:author="R4-2120772" w:date="2021-11-15T15:14:00Z"/>
                <w:rFonts w:eastAsia="MS Mincho"/>
                <w:sz w:val="18"/>
              </w:rPr>
            </w:pPr>
            <w:ins w:id="5786" w:author="R4-2120772" w:date="2021-11-15T15:14:00Z">
              <w:r>
                <w:rPr>
                  <w:rFonts w:eastAsia="MS Mincho"/>
                  <w:sz w:val="18"/>
                </w:rPr>
                <w:t>132.35</w:t>
              </w:r>
            </w:ins>
          </w:p>
        </w:tc>
        <w:tc>
          <w:tcPr>
            <w:tcW w:w="740" w:type="dxa"/>
            <w:noWrap/>
            <w:vAlign w:val="center"/>
          </w:tcPr>
          <w:p w:rsidR="00C87AF8" w:rsidRDefault="00C87AF8" w:rsidP="00C87AF8">
            <w:pPr>
              <w:spacing w:after="120"/>
              <w:jc w:val="center"/>
              <w:rPr>
                <w:ins w:id="5787" w:author="R4-2120772" w:date="2021-11-15T15:14:00Z"/>
                <w:rFonts w:eastAsia="MS Mincho"/>
                <w:sz w:val="18"/>
              </w:rPr>
            </w:pPr>
            <w:ins w:id="5788" w:author="R4-2120772" w:date="2021-11-15T15:14:00Z">
              <w:r>
                <w:rPr>
                  <w:rFonts w:eastAsia="MS Mincho"/>
                  <w:sz w:val="18"/>
                </w:rPr>
                <w:t>-11.99</w:t>
              </w:r>
            </w:ins>
          </w:p>
        </w:tc>
        <w:tc>
          <w:tcPr>
            <w:tcW w:w="740" w:type="dxa"/>
            <w:noWrap/>
            <w:vAlign w:val="center"/>
          </w:tcPr>
          <w:p w:rsidR="00C87AF8" w:rsidRDefault="00C87AF8" w:rsidP="00C87AF8">
            <w:pPr>
              <w:spacing w:after="120"/>
              <w:jc w:val="center"/>
              <w:rPr>
                <w:ins w:id="5789" w:author="R4-2120772" w:date="2021-11-15T15:14:00Z"/>
                <w:rFonts w:eastAsia="MS Mincho"/>
                <w:sz w:val="18"/>
              </w:rPr>
            </w:pPr>
            <w:ins w:id="5790" w:author="R4-2120772" w:date="2021-11-15T15:14:00Z">
              <w:r>
                <w:rPr>
                  <w:rFonts w:eastAsia="MS Mincho"/>
                  <w:sz w:val="18"/>
                </w:rPr>
                <w:t>-4.37</w:t>
              </w:r>
            </w:ins>
          </w:p>
        </w:tc>
        <w:tc>
          <w:tcPr>
            <w:tcW w:w="741" w:type="dxa"/>
            <w:noWrap/>
            <w:vAlign w:val="center"/>
          </w:tcPr>
          <w:p w:rsidR="00C87AF8" w:rsidRDefault="00C87AF8" w:rsidP="00C87AF8">
            <w:pPr>
              <w:spacing w:after="120"/>
              <w:jc w:val="center"/>
              <w:rPr>
                <w:ins w:id="5791" w:author="R4-2120772" w:date="2021-11-15T15:14:00Z"/>
                <w:rFonts w:eastAsia="MS Mincho"/>
                <w:sz w:val="18"/>
              </w:rPr>
            </w:pPr>
            <w:ins w:id="5792" w:author="R4-2120772" w:date="2021-11-15T15:14:00Z">
              <w:r>
                <w:rPr>
                  <w:rFonts w:eastAsia="MS Mincho"/>
                  <w:sz w:val="18"/>
                </w:rPr>
                <w:t>2.86</w:t>
              </w:r>
            </w:ins>
          </w:p>
        </w:tc>
        <w:tc>
          <w:tcPr>
            <w:tcW w:w="740" w:type="dxa"/>
            <w:noWrap/>
            <w:vAlign w:val="center"/>
          </w:tcPr>
          <w:p w:rsidR="00C87AF8" w:rsidRDefault="00C87AF8" w:rsidP="00C87AF8">
            <w:pPr>
              <w:spacing w:after="120"/>
              <w:jc w:val="center"/>
              <w:rPr>
                <w:ins w:id="5793" w:author="R4-2120772" w:date="2021-11-15T15:14:00Z"/>
                <w:rFonts w:eastAsia="MS Mincho"/>
                <w:sz w:val="18"/>
              </w:rPr>
            </w:pPr>
            <w:ins w:id="5794"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5795" w:author="R4-2120772" w:date="2021-11-15T15:14:00Z"/>
                <w:rFonts w:eastAsia="MS Mincho"/>
                <w:sz w:val="18"/>
              </w:rPr>
            </w:pPr>
            <w:ins w:id="5796"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5797" w:author="R4-2120772" w:date="2021-11-15T15:14:00Z"/>
                <w:rFonts w:eastAsia="MS Mincho"/>
                <w:sz w:val="18"/>
              </w:rPr>
            </w:pPr>
            <w:ins w:id="5798" w:author="R4-2120772" w:date="2021-11-15T15:14:00Z">
              <w:r>
                <w:rPr>
                  <w:rFonts w:eastAsia="MS Mincho"/>
                  <w:sz w:val="18"/>
                </w:rPr>
                <w:t>23.00</w:t>
              </w:r>
            </w:ins>
          </w:p>
        </w:tc>
      </w:tr>
      <w:tr w:rsidR="00C87AF8" w:rsidTr="0087751E">
        <w:trPr>
          <w:trHeight w:val="300"/>
          <w:jc w:val="center"/>
          <w:ins w:id="5799" w:author="R4-2120772" w:date="2021-11-15T15:14:00Z"/>
        </w:trPr>
        <w:tc>
          <w:tcPr>
            <w:tcW w:w="853" w:type="dxa"/>
            <w:vMerge w:val="restart"/>
            <w:noWrap/>
            <w:vAlign w:val="center"/>
          </w:tcPr>
          <w:p w:rsidR="00C87AF8" w:rsidRDefault="00C87AF8" w:rsidP="00C87AF8">
            <w:pPr>
              <w:spacing w:after="120"/>
              <w:jc w:val="center"/>
              <w:rPr>
                <w:ins w:id="5800" w:author="R4-2120772" w:date="2021-11-15T15:14:00Z"/>
                <w:rFonts w:eastAsia="MS Mincho"/>
              </w:rPr>
            </w:pPr>
            <w:ins w:id="5801" w:author="R4-2120772" w:date="2021-11-15T15:14:00Z">
              <w:r>
                <w:rPr>
                  <w:rFonts w:eastAsia="MS Mincho"/>
                </w:rPr>
                <w:t>LEO-1200</w:t>
              </w:r>
            </w:ins>
          </w:p>
        </w:tc>
        <w:tc>
          <w:tcPr>
            <w:tcW w:w="780" w:type="dxa"/>
            <w:noWrap/>
            <w:vAlign w:val="center"/>
          </w:tcPr>
          <w:p w:rsidR="00C87AF8" w:rsidRDefault="00C87AF8" w:rsidP="00C87AF8">
            <w:pPr>
              <w:spacing w:after="120"/>
              <w:jc w:val="center"/>
              <w:rPr>
                <w:ins w:id="5802" w:author="R4-2120772" w:date="2021-11-15T15:14:00Z"/>
                <w:rFonts w:eastAsia="MS Mincho"/>
                <w:sz w:val="14"/>
              </w:rPr>
            </w:pPr>
            <w:ins w:id="5803" w:author="R4-2120772" w:date="2021-11-15T15:14:00Z">
              <w:r>
                <w:rPr>
                  <w:rFonts w:eastAsia="MS Mincho"/>
                  <w:sz w:val="14"/>
                </w:rPr>
                <w:t>Samsung</w:t>
              </w:r>
            </w:ins>
          </w:p>
        </w:tc>
        <w:tc>
          <w:tcPr>
            <w:tcW w:w="740" w:type="dxa"/>
            <w:noWrap/>
            <w:vAlign w:val="center"/>
          </w:tcPr>
          <w:p w:rsidR="00C87AF8" w:rsidRDefault="00C87AF8" w:rsidP="00C87AF8">
            <w:pPr>
              <w:spacing w:after="120"/>
              <w:jc w:val="center"/>
              <w:rPr>
                <w:ins w:id="5804" w:author="R4-2120772" w:date="2021-11-15T15:14:00Z"/>
                <w:rFonts w:eastAsia="MS Mincho"/>
                <w:sz w:val="18"/>
              </w:rPr>
            </w:pPr>
            <w:ins w:id="5805" w:author="R4-2120772" w:date="2021-11-15T15:14:00Z">
              <w:r>
                <w:rPr>
                  <w:rFonts w:eastAsia="MS Mincho"/>
                  <w:sz w:val="18"/>
                </w:rPr>
                <w:t>124.60</w:t>
              </w:r>
            </w:ins>
          </w:p>
        </w:tc>
        <w:tc>
          <w:tcPr>
            <w:tcW w:w="740" w:type="dxa"/>
            <w:noWrap/>
            <w:vAlign w:val="center"/>
          </w:tcPr>
          <w:p w:rsidR="00C87AF8" w:rsidRDefault="00C87AF8" w:rsidP="00C87AF8">
            <w:pPr>
              <w:spacing w:after="120"/>
              <w:jc w:val="center"/>
              <w:rPr>
                <w:ins w:id="5806" w:author="R4-2120772" w:date="2021-11-15T15:14:00Z"/>
                <w:rFonts w:eastAsia="MS Mincho"/>
                <w:sz w:val="18"/>
              </w:rPr>
            </w:pPr>
            <w:ins w:id="5807" w:author="R4-2120772" w:date="2021-11-15T15:14:00Z">
              <w:r>
                <w:rPr>
                  <w:rFonts w:eastAsia="MS Mincho"/>
                  <w:sz w:val="18"/>
                </w:rPr>
                <w:t>131.32</w:t>
              </w:r>
            </w:ins>
          </w:p>
        </w:tc>
        <w:tc>
          <w:tcPr>
            <w:tcW w:w="741" w:type="dxa"/>
            <w:noWrap/>
            <w:vAlign w:val="center"/>
          </w:tcPr>
          <w:p w:rsidR="00C87AF8" w:rsidRDefault="00C87AF8" w:rsidP="00C87AF8">
            <w:pPr>
              <w:spacing w:after="120"/>
              <w:jc w:val="center"/>
              <w:rPr>
                <w:ins w:id="5808" w:author="R4-2120772" w:date="2021-11-15T15:14:00Z"/>
                <w:rFonts w:eastAsia="MS Mincho"/>
                <w:sz w:val="18"/>
              </w:rPr>
            </w:pPr>
            <w:ins w:id="5809" w:author="R4-2120772" w:date="2021-11-15T15:14:00Z">
              <w:r>
                <w:rPr>
                  <w:rFonts w:eastAsia="MS Mincho"/>
                  <w:sz w:val="18"/>
                </w:rPr>
                <w:t>138.32</w:t>
              </w:r>
            </w:ins>
          </w:p>
        </w:tc>
        <w:tc>
          <w:tcPr>
            <w:tcW w:w="740" w:type="dxa"/>
            <w:noWrap/>
            <w:vAlign w:val="center"/>
          </w:tcPr>
          <w:p w:rsidR="00C87AF8" w:rsidRDefault="00C87AF8" w:rsidP="00C87AF8">
            <w:pPr>
              <w:spacing w:after="120"/>
              <w:jc w:val="center"/>
              <w:rPr>
                <w:ins w:id="5810" w:author="R4-2120772" w:date="2021-11-15T15:14:00Z"/>
                <w:rFonts w:eastAsia="MS Mincho"/>
                <w:sz w:val="18"/>
              </w:rPr>
            </w:pPr>
            <w:ins w:id="5811" w:author="R4-2120772" w:date="2021-11-15T15:14:00Z">
              <w:r>
                <w:rPr>
                  <w:rFonts w:eastAsia="MS Mincho"/>
                  <w:sz w:val="18"/>
                </w:rPr>
                <w:t>-15.10</w:t>
              </w:r>
            </w:ins>
          </w:p>
        </w:tc>
        <w:tc>
          <w:tcPr>
            <w:tcW w:w="740" w:type="dxa"/>
            <w:noWrap/>
            <w:vAlign w:val="center"/>
          </w:tcPr>
          <w:p w:rsidR="00C87AF8" w:rsidRDefault="00C87AF8" w:rsidP="00C87AF8">
            <w:pPr>
              <w:spacing w:after="120"/>
              <w:jc w:val="center"/>
              <w:rPr>
                <w:ins w:id="5812" w:author="R4-2120772" w:date="2021-11-15T15:14:00Z"/>
                <w:rFonts w:eastAsia="MS Mincho"/>
                <w:sz w:val="18"/>
              </w:rPr>
            </w:pPr>
            <w:ins w:id="5813" w:author="R4-2120772" w:date="2021-11-15T15:14:00Z">
              <w:r>
                <w:rPr>
                  <w:rFonts w:eastAsia="MS Mincho"/>
                  <w:sz w:val="18"/>
                </w:rPr>
                <w:t>-7.94</w:t>
              </w:r>
            </w:ins>
          </w:p>
        </w:tc>
        <w:tc>
          <w:tcPr>
            <w:tcW w:w="741" w:type="dxa"/>
            <w:noWrap/>
            <w:vAlign w:val="center"/>
          </w:tcPr>
          <w:p w:rsidR="00C87AF8" w:rsidRDefault="00C87AF8" w:rsidP="00C87AF8">
            <w:pPr>
              <w:spacing w:after="120"/>
              <w:jc w:val="center"/>
              <w:rPr>
                <w:ins w:id="5814" w:author="R4-2120772" w:date="2021-11-15T15:14:00Z"/>
                <w:rFonts w:eastAsia="MS Mincho"/>
                <w:sz w:val="18"/>
              </w:rPr>
            </w:pPr>
            <w:ins w:id="5815" w:author="R4-2120772" w:date="2021-11-15T15:14:00Z">
              <w:r>
                <w:rPr>
                  <w:rFonts w:eastAsia="MS Mincho"/>
                  <w:sz w:val="18"/>
                </w:rPr>
                <w:t>-1.13</w:t>
              </w:r>
            </w:ins>
          </w:p>
        </w:tc>
        <w:tc>
          <w:tcPr>
            <w:tcW w:w="740" w:type="dxa"/>
            <w:noWrap/>
            <w:vAlign w:val="center"/>
          </w:tcPr>
          <w:p w:rsidR="00C87AF8" w:rsidRDefault="00C87AF8" w:rsidP="00C87AF8">
            <w:pPr>
              <w:spacing w:after="120"/>
              <w:jc w:val="center"/>
              <w:rPr>
                <w:ins w:id="5816" w:author="R4-2120772" w:date="2021-11-15T15:14:00Z"/>
                <w:rFonts w:eastAsia="MS Mincho"/>
                <w:sz w:val="18"/>
              </w:rPr>
            </w:pPr>
            <w:ins w:id="5817"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5818" w:author="R4-2120772" w:date="2021-11-15T15:14:00Z"/>
                <w:rFonts w:eastAsia="MS Mincho"/>
                <w:sz w:val="18"/>
              </w:rPr>
            </w:pPr>
            <w:ins w:id="5819"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5820" w:author="R4-2120772" w:date="2021-11-15T15:14:00Z"/>
                <w:rFonts w:eastAsia="MS Mincho"/>
                <w:sz w:val="18"/>
              </w:rPr>
            </w:pPr>
            <w:ins w:id="5821" w:author="R4-2120772" w:date="2021-11-15T15:14:00Z">
              <w:r>
                <w:rPr>
                  <w:rFonts w:eastAsia="MS Mincho"/>
                  <w:sz w:val="18"/>
                </w:rPr>
                <w:t>23.00</w:t>
              </w:r>
            </w:ins>
          </w:p>
        </w:tc>
      </w:tr>
      <w:tr w:rsidR="00C87AF8" w:rsidTr="0087751E">
        <w:trPr>
          <w:trHeight w:val="300"/>
          <w:jc w:val="center"/>
          <w:ins w:id="5822" w:author="R4-2120772" w:date="2021-11-15T15:14:00Z"/>
        </w:trPr>
        <w:tc>
          <w:tcPr>
            <w:tcW w:w="853" w:type="dxa"/>
            <w:vMerge/>
            <w:vAlign w:val="center"/>
          </w:tcPr>
          <w:p w:rsidR="00C87AF8" w:rsidRDefault="00C87AF8" w:rsidP="00C87AF8">
            <w:pPr>
              <w:spacing w:after="120"/>
              <w:jc w:val="center"/>
              <w:rPr>
                <w:ins w:id="5823" w:author="R4-2120772" w:date="2021-11-15T15:14:00Z"/>
                <w:rFonts w:eastAsia="MS Mincho"/>
              </w:rPr>
            </w:pPr>
          </w:p>
        </w:tc>
        <w:tc>
          <w:tcPr>
            <w:tcW w:w="780" w:type="dxa"/>
            <w:noWrap/>
            <w:vAlign w:val="center"/>
          </w:tcPr>
          <w:p w:rsidR="00C87AF8" w:rsidRDefault="00C87AF8" w:rsidP="00C87AF8">
            <w:pPr>
              <w:spacing w:after="120"/>
              <w:jc w:val="center"/>
              <w:rPr>
                <w:ins w:id="5824" w:author="R4-2120772" w:date="2021-11-15T15:14:00Z"/>
                <w:rFonts w:eastAsia="MS Mincho"/>
                <w:sz w:val="14"/>
              </w:rPr>
            </w:pPr>
            <w:ins w:id="5825" w:author="R4-2120772" w:date="2021-11-15T15:14:00Z">
              <w:r>
                <w:rPr>
                  <w:rFonts w:eastAsia="MS Mincho"/>
                  <w:sz w:val="14"/>
                </w:rPr>
                <w:t>Qualcomm</w:t>
              </w:r>
            </w:ins>
          </w:p>
        </w:tc>
        <w:tc>
          <w:tcPr>
            <w:tcW w:w="740" w:type="dxa"/>
            <w:noWrap/>
            <w:vAlign w:val="center"/>
          </w:tcPr>
          <w:p w:rsidR="00C87AF8" w:rsidRDefault="00C87AF8" w:rsidP="00C87AF8">
            <w:pPr>
              <w:spacing w:after="120"/>
              <w:jc w:val="center"/>
              <w:rPr>
                <w:ins w:id="5826" w:author="R4-2120772" w:date="2021-11-15T15:14:00Z"/>
                <w:rFonts w:eastAsia="MS Mincho"/>
                <w:sz w:val="18"/>
              </w:rPr>
            </w:pPr>
            <w:ins w:id="5827" w:author="R4-2120772" w:date="2021-11-15T15:14:00Z">
              <w:r>
                <w:rPr>
                  <w:rFonts w:eastAsia="MS Mincho"/>
                  <w:sz w:val="18"/>
                </w:rPr>
                <w:t>124.40</w:t>
              </w:r>
            </w:ins>
          </w:p>
        </w:tc>
        <w:tc>
          <w:tcPr>
            <w:tcW w:w="740" w:type="dxa"/>
            <w:noWrap/>
            <w:vAlign w:val="center"/>
          </w:tcPr>
          <w:p w:rsidR="00C87AF8" w:rsidRDefault="00C87AF8" w:rsidP="00C87AF8">
            <w:pPr>
              <w:spacing w:after="120"/>
              <w:jc w:val="center"/>
              <w:rPr>
                <w:ins w:id="5828" w:author="R4-2120772" w:date="2021-11-15T15:14:00Z"/>
                <w:rFonts w:eastAsia="MS Mincho"/>
                <w:sz w:val="18"/>
              </w:rPr>
            </w:pPr>
            <w:ins w:id="5829" w:author="R4-2120772" w:date="2021-11-15T15:14:00Z">
              <w:r>
                <w:rPr>
                  <w:rFonts w:eastAsia="MS Mincho"/>
                  <w:sz w:val="18"/>
                </w:rPr>
                <w:t>131.30</w:t>
              </w:r>
            </w:ins>
          </w:p>
        </w:tc>
        <w:tc>
          <w:tcPr>
            <w:tcW w:w="741" w:type="dxa"/>
            <w:noWrap/>
            <w:vAlign w:val="center"/>
          </w:tcPr>
          <w:p w:rsidR="00C87AF8" w:rsidRDefault="00C87AF8" w:rsidP="00C87AF8">
            <w:pPr>
              <w:spacing w:after="120"/>
              <w:jc w:val="center"/>
              <w:rPr>
                <w:ins w:id="5830" w:author="R4-2120772" w:date="2021-11-15T15:14:00Z"/>
                <w:rFonts w:eastAsia="MS Mincho"/>
                <w:sz w:val="18"/>
              </w:rPr>
            </w:pPr>
            <w:ins w:id="5831" w:author="R4-2120772" w:date="2021-11-15T15:14:00Z">
              <w:r>
                <w:rPr>
                  <w:rFonts w:eastAsia="MS Mincho"/>
                  <w:sz w:val="18"/>
                </w:rPr>
                <w:t>138.36</w:t>
              </w:r>
            </w:ins>
          </w:p>
        </w:tc>
        <w:tc>
          <w:tcPr>
            <w:tcW w:w="740" w:type="dxa"/>
            <w:noWrap/>
            <w:vAlign w:val="center"/>
          </w:tcPr>
          <w:p w:rsidR="00C87AF8" w:rsidRDefault="00C87AF8" w:rsidP="00C87AF8">
            <w:pPr>
              <w:spacing w:after="120"/>
              <w:jc w:val="center"/>
              <w:rPr>
                <w:ins w:id="5832" w:author="R4-2120772" w:date="2021-11-15T15:14:00Z"/>
                <w:rFonts w:eastAsia="MS Mincho"/>
                <w:sz w:val="18"/>
              </w:rPr>
            </w:pPr>
            <w:ins w:id="5833" w:author="R4-2120772" w:date="2021-11-15T15:14:00Z">
              <w:r>
                <w:rPr>
                  <w:rFonts w:eastAsia="MS Mincho"/>
                  <w:sz w:val="18"/>
                </w:rPr>
                <w:t>-15.23</w:t>
              </w:r>
            </w:ins>
          </w:p>
        </w:tc>
        <w:tc>
          <w:tcPr>
            <w:tcW w:w="740" w:type="dxa"/>
            <w:noWrap/>
            <w:vAlign w:val="center"/>
          </w:tcPr>
          <w:p w:rsidR="00C87AF8" w:rsidRDefault="00C87AF8" w:rsidP="00C87AF8">
            <w:pPr>
              <w:spacing w:after="120"/>
              <w:jc w:val="center"/>
              <w:rPr>
                <w:ins w:id="5834" w:author="R4-2120772" w:date="2021-11-15T15:14:00Z"/>
                <w:rFonts w:eastAsia="MS Mincho"/>
                <w:sz w:val="18"/>
              </w:rPr>
            </w:pPr>
            <w:ins w:id="5835" w:author="R4-2120772" w:date="2021-11-15T15:14:00Z">
              <w:r>
                <w:rPr>
                  <w:rFonts w:eastAsia="MS Mincho"/>
                  <w:sz w:val="18"/>
                </w:rPr>
                <w:t>-8.01</w:t>
              </w:r>
            </w:ins>
          </w:p>
        </w:tc>
        <w:tc>
          <w:tcPr>
            <w:tcW w:w="741" w:type="dxa"/>
            <w:noWrap/>
            <w:vAlign w:val="center"/>
          </w:tcPr>
          <w:p w:rsidR="00C87AF8" w:rsidRDefault="00C87AF8" w:rsidP="00C87AF8">
            <w:pPr>
              <w:spacing w:after="120"/>
              <w:jc w:val="center"/>
              <w:rPr>
                <w:ins w:id="5836" w:author="R4-2120772" w:date="2021-11-15T15:14:00Z"/>
                <w:rFonts w:eastAsia="MS Mincho"/>
                <w:sz w:val="18"/>
              </w:rPr>
            </w:pPr>
            <w:ins w:id="5837" w:author="R4-2120772" w:date="2021-11-15T15:14:00Z">
              <w:r>
                <w:rPr>
                  <w:rFonts w:eastAsia="MS Mincho"/>
                  <w:sz w:val="18"/>
                </w:rPr>
                <w:t>-0.95</w:t>
              </w:r>
            </w:ins>
          </w:p>
        </w:tc>
        <w:tc>
          <w:tcPr>
            <w:tcW w:w="740" w:type="dxa"/>
            <w:noWrap/>
            <w:vAlign w:val="center"/>
          </w:tcPr>
          <w:p w:rsidR="00C87AF8" w:rsidRDefault="00C87AF8" w:rsidP="00C87AF8">
            <w:pPr>
              <w:spacing w:after="120"/>
              <w:jc w:val="center"/>
              <w:rPr>
                <w:ins w:id="5838" w:author="R4-2120772" w:date="2021-11-15T15:14:00Z"/>
                <w:rFonts w:eastAsia="MS Mincho"/>
                <w:sz w:val="18"/>
              </w:rPr>
            </w:pPr>
            <w:ins w:id="5839"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5840" w:author="R4-2120772" w:date="2021-11-15T15:14:00Z"/>
                <w:rFonts w:eastAsia="MS Mincho"/>
                <w:sz w:val="18"/>
              </w:rPr>
            </w:pPr>
            <w:ins w:id="5841"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5842" w:author="R4-2120772" w:date="2021-11-15T15:14:00Z"/>
                <w:rFonts w:eastAsia="MS Mincho"/>
                <w:sz w:val="18"/>
              </w:rPr>
            </w:pPr>
            <w:ins w:id="5843" w:author="R4-2120772" w:date="2021-11-15T15:14:00Z">
              <w:r>
                <w:rPr>
                  <w:rFonts w:eastAsia="MS Mincho"/>
                  <w:sz w:val="18"/>
                </w:rPr>
                <w:t>23.00</w:t>
              </w:r>
            </w:ins>
          </w:p>
        </w:tc>
      </w:tr>
      <w:tr w:rsidR="00C87AF8" w:rsidTr="0087751E">
        <w:trPr>
          <w:trHeight w:val="300"/>
          <w:jc w:val="center"/>
          <w:ins w:id="5844" w:author="R4-2120772" w:date="2021-11-15T15:14:00Z"/>
        </w:trPr>
        <w:tc>
          <w:tcPr>
            <w:tcW w:w="853" w:type="dxa"/>
            <w:vMerge/>
            <w:vAlign w:val="center"/>
          </w:tcPr>
          <w:p w:rsidR="00C87AF8" w:rsidRDefault="00C87AF8" w:rsidP="00C87AF8">
            <w:pPr>
              <w:spacing w:after="120"/>
              <w:jc w:val="center"/>
              <w:rPr>
                <w:ins w:id="5845" w:author="R4-2120772" w:date="2021-11-15T15:14:00Z"/>
                <w:rFonts w:eastAsia="MS Mincho"/>
              </w:rPr>
            </w:pPr>
          </w:p>
        </w:tc>
        <w:tc>
          <w:tcPr>
            <w:tcW w:w="780" w:type="dxa"/>
            <w:noWrap/>
            <w:vAlign w:val="center"/>
          </w:tcPr>
          <w:p w:rsidR="00C87AF8" w:rsidRDefault="00C87AF8" w:rsidP="00C87AF8">
            <w:pPr>
              <w:spacing w:after="120"/>
              <w:jc w:val="center"/>
              <w:rPr>
                <w:ins w:id="5846" w:author="R4-2120772" w:date="2021-11-15T15:14:00Z"/>
                <w:rFonts w:eastAsia="MS Mincho"/>
                <w:sz w:val="14"/>
              </w:rPr>
            </w:pPr>
            <w:ins w:id="5847" w:author="R4-2120772" w:date="2021-11-15T15:14:00Z">
              <w:r>
                <w:rPr>
                  <w:rFonts w:eastAsia="MS Mincho"/>
                  <w:sz w:val="14"/>
                </w:rPr>
                <w:t>CATT</w:t>
              </w:r>
            </w:ins>
          </w:p>
        </w:tc>
        <w:tc>
          <w:tcPr>
            <w:tcW w:w="740" w:type="dxa"/>
            <w:noWrap/>
            <w:vAlign w:val="center"/>
          </w:tcPr>
          <w:p w:rsidR="00C87AF8" w:rsidRDefault="00C87AF8" w:rsidP="00C87AF8">
            <w:pPr>
              <w:spacing w:after="120"/>
              <w:jc w:val="center"/>
              <w:rPr>
                <w:ins w:id="5848" w:author="R4-2120772" w:date="2021-11-15T15:14:00Z"/>
                <w:rFonts w:eastAsia="MS Mincho"/>
                <w:sz w:val="18"/>
              </w:rPr>
            </w:pPr>
            <w:ins w:id="5849" w:author="R4-2120772" w:date="2021-11-15T15:14:00Z">
              <w:r>
                <w:rPr>
                  <w:rFonts w:eastAsia="MS Mincho"/>
                  <w:sz w:val="18"/>
                </w:rPr>
                <w:t>123.95</w:t>
              </w:r>
            </w:ins>
          </w:p>
        </w:tc>
        <w:tc>
          <w:tcPr>
            <w:tcW w:w="740" w:type="dxa"/>
            <w:noWrap/>
            <w:vAlign w:val="center"/>
          </w:tcPr>
          <w:p w:rsidR="00C87AF8" w:rsidRDefault="00C87AF8" w:rsidP="00C87AF8">
            <w:pPr>
              <w:spacing w:after="120"/>
              <w:jc w:val="center"/>
              <w:rPr>
                <w:ins w:id="5850" w:author="R4-2120772" w:date="2021-11-15T15:14:00Z"/>
                <w:rFonts w:eastAsia="MS Mincho"/>
                <w:sz w:val="18"/>
              </w:rPr>
            </w:pPr>
            <w:ins w:id="5851" w:author="R4-2120772" w:date="2021-11-15T15:14:00Z">
              <w:r>
                <w:rPr>
                  <w:rFonts w:eastAsia="MS Mincho"/>
                  <w:sz w:val="18"/>
                </w:rPr>
                <w:t>131.27</w:t>
              </w:r>
            </w:ins>
          </w:p>
        </w:tc>
        <w:tc>
          <w:tcPr>
            <w:tcW w:w="741" w:type="dxa"/>
            <w:noWrap/>
            <w:vAlign w:val="center"/>
          </w:tcPr>
          <w:p w:rsidR="00C87AF8" w:rsidRDefault="00C87AF8" w:rsidP="00C87AF8">
            <w:pPr>
              <w:spacing w:after="120"/>
              <w:jc w:val="center"/>
              <w:rPr>
                <w:ins w:id="5852" w:author="R4-2120772" w:date="2021-11-15T15:14:00Z"/>
                <w:rFonts w:eastAsia="MS Mincho"/>
                <w:sz w:val="18"/>
              </w:rPr>
            </w:pPr>
            <w:ins w:id="5853" w:author="R4-2120772" w:date="2021-11-15T15:14:00Z">
              <w:r>
                <w:rPr>
                  <w:rFonts w:eastAsia="MS Mincho"/>
                  <w:sz w:val="18"/>
                </w:rPr>
                <w:t>137.95</w:t>
              </w:r>
            </w:ins>
          </w:p>
        </w:tc>
        <w:tc>
          <w:tcPr>
            <w:tcW w:w="740" w:type="dxa"/>
            <w:noWrap/>
            <w:vAlign w:val="center"/>
          </w:tcPr>
          <w:p w:rsidR="00C87AF8" w:rsidRDefault="00C87AF8" w:rsidP="00C87AF8">
            <w:pPr>
              <w:spacing w:after="120"/>
              <w:jc w:val="center"/>
              <w:rPr>
                <w:ins w:id="5854" w:author="R4-2120772" w:date="2021-11-15T15:14:00Z"/>
                <w:rFonts w:eastAsia="MS Mincho"/>
                <w:sz w:val="18"/>
              </w:rPr>
            </w:pPr>
            <w:ins w:id="5855" w:author="R4-2120772" w:date="2021-11-15T15:14:00Z">
              <w:r>
                <w:rPr>
                  <w:rFonts w:eastAsia="MS Mincho"/>
                  <w:sz w:val="18"/>
                </w:rPr>
                <w:t>-13.61</w:t>
              </w:r>
            </w:ins>
          </w:p>
        </w:tc>
        <w:tc>
          <w:tcPr>
            <w:tcW w:w="740" w:type="dxa"/>
            <w:noWrap/>
            <w:vAlign w:val="center"/>
          </w:tcPr>
          <w:p w:rsidR="00C87AF8" w:rsidRDefault="00C87AF8" w:rsidP="00C87AF8">
            <w:pPr>
              <w:spacing w:after="120"/>
              <w:jc w:val="center"/>
              <w:rPr>
                <w:ins w:id="5856" w:author="R4-2120772" w:date="2021-11-15T15:14:00Z"/>
                <w:rFonts w:eastAsia="MS Mincho"/>
                <w:sz w:val="18"/>
              </w:rPr>
            </w:pPr>
            <w:ins w:id="5857" w:author="R4-2120772" w:date="2021-11-15T15:14:00Z">
              <w:r>
                <w:rPr>
                  <w:rFonts w:eastAsia="MS Mincho"/>
                  <w:sz w:val="18"/>
                </w:rPr>
                <w:t>-6.83</w:t>
              </w:r>
            </w:ins>
          </w:p>
        </w:tc>
        <w:tc>
          <w:tcPr>
            <w:tcW w:w="741" w:type="dxa"/>
            <w:noWrap/>
            <w:vAlign w:val="center"/>
          </w:tcPr>
          <w:p w:rsidR="00C87AF8" w:rsidRDefault="00C87AF8" w:rsidP="00C87AF8">
            <w:pPr>
              <w:spacing w:after="120"/>
              <w:jc w:val="center"/>
              <w:rPr>
                <w:ins w:id="5858" w:author="R4-2120772" w:date="2021-11-15T15:14:00Z"/>
                <w:rFonts w:eastAsia="MS Mincho"/>
                <w:sz w:val="18"/>
              </w:rPr>
            </w:pPr>
            <w:ins w:id="5859" w:author="R4-2120772" w:date="2021-11-15T15:14:00Z">
              <w:r>
                <w:rPr>
                  <w:rFonts w:eastAsia="MS Mincho"/>
                  <w:sz w:val="18"/>
                </w:rPr>
                <w:t>-0.26</w:t>
              </w:r>
            </w:ins>
          </w:p>
        </w:tc>
        <w:tc>
          <w:tcPr>
            <w:tcW w:w="740" w:type="dxa"/>
            <w:noWrap/>
            <w:vAlign w:val="center"/>
          </w:tcPr>
          <w:p w:rsidR="00C87AF8" w:rsidRDefault="00C87AF8" w:rsidP="00C87AF8">
            <w:pPr>
              <w:spacing w:after="120"/>
              <w:jc w:val="center"/>
              <w:rPr>
                <w:ins w:id="5860" w:author="R4-2120772" w:date="2021-11-15T15:14:00Z"/>
                <w:rFonts w:eastAsia="MS Mincho"/>
                <w:sz w:val="18"/>
              </w:rPr>
            </w:pPr>
            <w:ins w:id="5861" w:author="R4-2120772" w:date="2021-11-15T15:14:00Z">
              <w:r>
                <w:rPr>
                  <w:rFonts w:eastAsia="MS Mincho"/>
                  <w:sz w:val="18"/>
                </w:rPr>
                <w:t>-</w:t>
              </w:r>
            </w:ins>
          </w:p>
        </w:tc>
        <w:tc>
          <w:tcPr>
            <w:tcW w:w="740" w:type="dxa"/>
            <w:noWrap/>
            <w:vAlign w:val="center"/>
          </w:tcPr>
          <w:p w:rsidR="00C87AF8" w:rsidRDefault="00C87AF8" w:rsidP="00C87AF8">
            <w:pPr>
              <w:spacing w:after="120"/>
              <w:jc w:val="center"/>
              <w:rPr>
                <w:ins w:id="5862" w:author="R4-2120772" w:date="2021-11-15T15:14:00Z"/>
                <w:rFonts w:eastAsia="MS Mincho"/>
                <w:sz w:val="18"/>
              </w:rPr>
            </w:pPr>
            <w:ins w:id="5863" w:author="R4-2120772" w:date="2021-11-15T15:14:00Z">
              <w:r>
                <w:rPr>
                  <w:rFonts w:eastAsia="MS Mincho"/>
                  <w:sz w:val="18"/>
                </w:rPr>
                <w:t>-</w:t>
              </w:r>
            </w:ins>
          </w:p>
        </w:tc>
        <w:tc>
          <w:tcPr>
            <w:tcW w:w="741" w:type="dxa"/>
            <w:noWrap/>
            <w:vAlign w:val="center"/>
          </w:tcPr>
          <w:p w:rsidR="00C87AF8" w:rsidRDefault="00C87AF8" w:rsidP="00C87AF8">
            <w:pPr>
              <w:spacing w:after="120"/>
              <w:jc w:val="center"/>
              <w:rPr>
                <w:ins w:id="5864" w:author="R4-2120772" w:date="2021-11-15T15:14:00Z"/>
                <w:rFonts w:eastAsia="MS Mincho"/>
                <w:sz w:val="18"/>
              </w:rPr>
            </w:pPr>
            <w:ins w:id="5865" w:author="R4-2120772" w:date="2021-11-15T15:14:00Z">
              <w:r>
                <w:rPr>
                  <w:rFonts w:eastAsia="MS Mincho"/>
                  <w:sz w:val="18"/>
                </w:rPr>
                <w:t>-</w:t>
              </w:r>
            </w:ins>
          </w:p>
        </w:tc>
      </w:tr>
      <w:tr w:rsidR="00C87AF8" w:rsidTr="0087751E">
        <w:trPr>
          <w:trHeight w:val="300"/>
          <w:jc w:val="center"/>
          <w:ins w:id="5866" w:author="R4-2120772" w:date="2021-11-15T15:14:00Z"/>
        </w:trPr>
        <w:tc>
          <w:tcPr>
            <w:tcW w:w="853" w:type="dxa"/>
            <w:vMerge/>
            <w:vAlign w:val="center"/>
          </w:tcPr>
          <w:p w:rsidR="00C87AF8" w:rsidRDefault="00C87AF8" w:rsidP="00C87AF8">
            <w:pPr>
              <w:spacing w:after="120"/>
              <w:jc w:val="center"/>
              <w:rPr>
                <w:ins w:id="5867" w:author="R4-2120772" w:date="2021-11-15T15:14:00Z"/>
                <w:rFonts w:eastAsia="MS Mincho"/>
              </w:rPr>
            </w:pPr>
          </w:p>
        </w:tc>
        <w:tc>
          <w:tcPr>
            <w:tcW w:w="780" w:type="dxa"/>
            <w:noWrap/>
            <w:vAlign w:val="center"/>
          </w:tcPr>
          <w:p w:rsidR="00C87AF8" w:rsidRDefault="00C87AF8" w:rsidP="00C87AF8">
            <w:pPr>
              <w:spacing w:after="120"/>
              <w:jc w:val="center"/>
              <w:rPr>
                <w:ins w:id="5868" w:author="R4-2120772" w:date="2021-11-15T15:14:00Z"/>
                <w:rFonts w:eastAsia="MS Mincho"/>
                <w:sz w:val="14"/>
              </w:rPr>
            </w:pPr>
            <w:ins w:id="5869" w:author="R4-2120772" w:date="2021-11-15T15:14:00Z">
              <w:r>
                <w:rPr>
                  <w:rFonts w:eastAsia="MS Mincho"/>
                  <w:sz w:val="14"/>
                </w:rPr>
                <w:t>THALES</w:t>
              </w:r>
            </w:ins>
          </w:p>
        </w:tc>
        <w:tc>
          <w:tcPr>
            <w:tcW w:w="740" w:type="dxa"/>
            <w:noWrap/>
            <w:vAlign w:val="center"/>
          </w:tcPr>
          <w:p w:rsidR="00C87AF8" w:rsidRDefault="00C87AF8" w:rsidP="00C87AF8">
            <w:pPr>
              <w:spacing w:after="120"/>
              <w:jc w:val="center"/>
              <w:rPr>
                <w:ins w:id="5870" w:author="R4-2120772" w:date="2021-11-15T15:14:00Z"/>
                <w:rFonts w:eastAsia="MS Mincho"/>
                <w:sz w:val="18"/>
              </w:rPr>
            </w:pPr>
            <w:ins w:id="5871" w:author="R4-2120772" w:date="2021-11-15T15:14:00Z">
              <w:r>
                <w:rPr>
                  <w:rFonts w:eastAsia="MS Mincho"/>
                  <w:sz w:val="18"/>
                </w:rPr>
                <w:t>124.60</w:t>
              </w:r>
            </w:ins>
          </w:p>
        </w:tc>
        <w:tc>
          <w:tcPr>
            <w:tcW w:w="740" w:type="dxa"/>
            <w:noWrap/>
            <w:vAlign w:val="center"/>
          </w:tcPr>
          <w:p w:rsidR="00C87AF8" w:rsidRDefault="00C87AF8" w:rsidP="00C87AF8">
            <w:pPr>
              <w:spacing w:after="120"/>
              <w:jc w:val="center"/>
              <w:rPr>
                <w:ins w:id="5872" w:author="R4-2120772" w:date="2021-11-15T15:14:00Z"/>
                <w:rFonts w:eastAsia="MS Mincho"/>
                <w:sz w:val="18"/>
              </w:rPr>
            </w:pPr>
            <w:ins w:id="5873" w:author="R4-2120772" w:date="2021-11-15T15:14:00Z">
              <w:r>
                <w:rPr>
                  <w:rFonts w:eastAsia="MS Mincho"/>
                  <w:sz w:val="18"/>
                </w:rPr>
                <w:t>131.40</w:t>
              </w:r>
            </w:ins>
          </w:p>
        </w:tc>
        <w:tc>
          <w:tcPr>
            <w:tcW w:w="741" w:type="dxa"/>
            <w:noWrap/>
            <w:vAlign w:val="center"/>
          </w:tcPr>
          <w:p w:rsidR="00C87AF8" w:rsidRDefault="00C87AF8" w:rsidP="00C87AF8">
            <w:pPr>
              <w:spacing w:after="120"/>
              <w:jc w:val="center"/>
              <w:rPr>
                <w:ins w:id="5874" w:author="R4-2120772" w:date="2021-11-15T15:14:00Z"/>
                <w:rFonts w:eastAsia="MS Mincho"/>
                <w:sz w:val="18"/>
              </w:rPr>
            </w:pPr>
            <w:ins w:id="5875" w:author="R4-2120772" w:date="2021-11-15T15:14:00Z">
              <w:r>
                <w:rPr>
                  <w:rFonts w:eastAsia="MS Mincho"/>
                  <w:sz w:val="18"/>
                </w:rPr>
                <w:t>138.00</w:t>
              </w:r>
            </w:ins>
          </w:p>
        </w:tc>
        <w:tc>
          <w:tcPr>
            <w:tcW w:w="740" w:type="dxa"/>
            <w:noWrap/>
            <w:vAlign w:val="center"/>
          </w:tcPr>
          <w:p w:rsidR="00C87AF8" w:rsidRDefault="00C87AF8" w:rsidP="00C87AF8">
            <w:pPr>
              <w:spacing w:after="120"/>
              <w:jc w:val="center"/>
              <w:rPr>
                <w:ins w:id="5876" w:author="R4-2120772" w:date="2021-11-15T15:14:00Z"/>
                <w:rFonts w:eastAsia="MS Mincho"/>
                <w:sz w:val="18"/>
              </w:rPr>
            </w:pPr>
            <w:ins w:id="5877" w:author="R4-2120772" w:date="2021-11-15T15:14:00Z">
              <w:r>
                <w:rPr>
                  <w:rFonts w:eastAsia="MS Mincho"/>
                  <w:sz w:val="18"/>
                </w:rPr>
                <w:t>-14.36</w:t>
              </w:r>
            </w:ins>
          </w:p>
        </w:tc>
        <w:tc>
          <w:tcPr>
            <w:tcW w:w="740" w:type="dxa"/>
            <w:noWrap/>
            <w:vAlign w:val="center"/>
          </w:tcPr>
          <w:p w:rsidR="00C87AF8" w:rsidRDefault="00C87AF8" w:rsidP="00C87AF8">
            <w:pPr>
              <w:spacing w:after="120"/>
              <w:jc w:val="center"/>
              <w:rPr>
                <w:ins w:id="5878" w:author="R4-2120772" w:date="2021-11-15T15:14:00Z"/>
                <w:rFonts w:eastAsia="MS Mincho"/>
                <w:sz w:val="18"/>
              </w:rPr>
            </w:pPr>
            <w:ins w:id="5879" w:author="R4-2120772" w:date="2021-11-15T15:14:00Z">
              <w:r>
                <w:rPr>
                  <w:rFonts w:eastAsia="MS Mincho"/>
                  <w:sz w:val="18"/>
                </w:rPr>
                <w:t>-7.79</w:t>
              </w:r>
            </w:ins>
          </w:p>
        </w:tc>
        <w:tc>
          <w:tcPr>
            <w:tcW w:w="741" w:type="dxa"/>
            <w:noWrap/>
            <w:vAlign w:val="center"/>
          </w:tcPr>
          <w:p w:rsidR="00C87AF8" w:rsidRDefault="00C87AF8" w:rsidP="00C87AF8">
            <w:pPr>
              <w:spacing w:after="120"/>
              <w:jc w:val="center"/>
              <w:rPr>
                <w:ins w:id="5880" w:author="R4-2120772" w:date="2021-11-15T15:14:00Z"/>
                <w:rFonts w:eastAsia="MS Mincho"/>
                <w:sz w:val="18"/>
              </w:rPr>
            </w:pPr>
            <w:ins w:id="5881" w:author="R4-2120772" w:date="2021-11-15T15:14:00Z">
              <w:r>
                <w:rPr>
                  <w:rFonts w:eastAsia="MS Mincho"/>
                  <w:sz w:val="18"/>
                </w:rPr>
                <w:t>-1.27</w:t>
              </w:r>
            </w:ins>
          </w:p>
        </w:tc>
        <w:tc>
          <w:tcPr>
            <w:tcW w:w="740" w:type="dxa"/>
            <w:noWrap/>
            <w:vAlign w:val="center"/>
          </w:tcPr>
          <w:p w:rsidR="00C87AF8" w:rsidRDefault="00C87AF8" w:rsidP="00C87AF8">
            <w:pPr>
              <w:spacing w:after="120"/>
              <w:jc w:val="center"/>
              <w:rPr>
                <w:ins w:id="5882" w:author="R4-2120772" w:date="2021-11-15T15:14:00Z"/>
                <w:rFonts w:eastAsia="MS Mincho"/>
                <w:sz w:val="18"/>
              </w:rPr>
            </w:pPr>
            <w:ins w:id="5883"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5884" w:author="R4-2120772" w:date="2021-11-15T15:14:00Z"/>
                <w:rFonts w:eastAsia="MS Mincho"/>
                <w:sz w:val="18"/>
              </w:rPr>
            </w:pPr>
            <w:ins w:id="5885"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5886" w:author="R4-2120772" w:date="2021-11-15T15:14:00Z"/>
                <w:rFonts w:eastAsia="MS Mincho"/>
                <w:sz w:val="18"/>
              </w:rPr>
            </w:pPr>
            <w:ins w:id="5887" w:author="R4-2120772" w:date="2021-11-15T15:14:00Z">
              <w:r>
                <w:rPr>
                  <w:rFonts w:eastAsia="MS Mincho"/>
                  <w:sz w:val="18"/>
                </w:rPr>
                <w:t>23.00</w:t>
              </w:r>
            </w:ins>
          </w:p>
        </w:tc>
      </w:tr>
      <w:tr w:rsidR="00C87AF8" w:rsidTr="0087751E">
        <w:trPr>
          <w:trHeight w:val="300"/>
          <w:jc w:val="center"/>
          <w:ins w:id="5888" w:author="R4-2120772" w:date="2021-11-15T15:14:00Z"/>
        </w:trPr>
        <w:tc>
          <w:tcPr>
            <w:tcW w:w="853" w:type="dxa"/>
            <w:vMerge/>
            <w:vAlign w:val="center"/>
          </w:tcPr>
          <w:p w:rsidR="00C87AF8" w:rsidRDefault="00C87AF8" w:rsidP="00C87AF8">
            <w:pPr>
              <w:spacing w:after="120"/>
              <w:jc w:val="center"/>
              <w:rPr>
                <w:ins w:id="5889" w:author="R4-2120772" w:date="2021-11-15T15:14:00Z"/>
                <w:rFonts w:eastAsia="MS Mincho"/>
              </w:rPr>
            </w:pPr>
          </w:p>
        </w:tc>
        <w:tc>
          <w:tcPr>
            <w:tcW w:w="780" w:type="dxa"/>
            <w:noWrap/>
            <w:vAlign w:val="center"/>
          </w:tcPr>
          <w:p w:rsidR="00C87AF8" w:rsidRDefault="00C87AF8" w:rsidP="00C87AF8">
            <w:pPr>
              <w:spacing w:after="120"/>
              <w:jc w:val="center"/>
              <w:rPr>
                <w:ins w:id="5890" w:author="R4-2120772" w:date="2021-11-15T15:14:00Z"/>
                <w:rFonts w:eastAsia="MS Mincho"/>
                <w:sz w:val="14"/>
              </w:rPr>
            </w:pPr>
            <w:ins w:id="5891" w:author="R4-2120772" w:date="2021-11-15T15:14:00Z">
              <w:r>
                <w:rPr>
                  <w:rFonts w:eastAsia="MS Mincho"/>
                  <w:sz w:val="14"/>
                </w:rPr>
                <w:t>Huawei</w:t>
              </w:r>
            </w:ins>
          </w:p>
        </w:tc>
        <w:tc>
          <w:tcPr>
            <w:tcW w:w="740" w:type="dxa"/>
            <w:noWrap/>
            <w:vAlign w:val="center"/>
          </w:tcPr>
          <w:p w:rsidR="00C87AF8" w:rsidRDefault="00C87AF8" w:rsidP="00C87AF8">
            <w:pPr>
              <w:spacing w:after="120"/>
              <w:jc w:val="center"/>
              <w:rPr>
                <w:ins w:id="5892" w:author="R4-2120772" w:date="2021-11-15T15:14:00Z"/>
                <w:rFonts w:eastAsia="MS Mincho"/>
                <w:sz w:val="18"/>
              </w:rPr>
            </w:pPr>
            <w:ins w:id="5893" w:author="R4-2120772" w:date="2021-11-15T15:14:00Z">
              <w:r>
                <w:rPr>
                  <w:rFonts w:eastAsia="MS Mincho"/>
                  <w:sz w:val="18"/>
                </w:rPr>
                <w:t>123.64</w:t>
              </w:r>
            </w:ins>
          </w:p>
        </w:tc>
        <w:tc>
          <w:tcPr>
            <w:tcW w:w="740" w:type="dxa"/>
            <w:noWrap/>
            <w:vAlign w:val="center"/>
          </w:tcPr>
          <w:p w:rsidR="00C87AF8" w:rsidRDefault="00C87AF8" w:rsidP="00C87AF8">
            <w:pPr>
              <w:spacing w:after="120"/>
              <w:jc w:val="center"/>
              <w:rPr>
                <w:ins w:id="5894" w:author="R4-2120772" w:date="2021-11-15T15:14:00Z"/>
                <w:rFonts w:eastAsia="MS Mincho"/>
                <w:sz w:val="18"/>
              </w:rPr>
            </w:pPr>
            <w:ins w:id="5895" w:author="R4-2120772" w:date="2021-11-15T15:14:00Z">
              <w:r>
                <w:rPr>
                  <w:rFonts w:eastAsia="MS Mincho"/>
                  <w:sz w:val="18"/>
                </w:rPr>
                <w:t>131.62</w:t>
              </w:r>
            </w:ins>
          </w:p>
        </w:tc>
        <w:tc>
          <w:tcPr>
            <w:tcW w:w="741" w:type="dxa"/>
            <w:noWrap/>
            <w:vAlign w:val="center"/>
          </w:tcPr>
          <w:p w:rsidR="00C87AF8" w:rsidRDefault="00C87AF8" w:rsidP="00C87AF8">
            <w:pPr>
              <w:spacing w:after="120"/>
              <w:jc w:val="center"/>
              <w:rPr>
                <w:ins w:id="5896" w:author="R4-2120772" w:date="2021-11-15T15:14:00Z"/>
                <w:rFonts w:eastAsia="MS Mincho"/>
                <w:sz w:val="18"/>
              </w:rPr>
            </w:pPr>
            <w:ins w:id="5897" w:author="R4-2120772" w:date="2021-11-15T15:14:00Z">
              <w:r>
                <w:rPr>
                  <w:rFonts w:eastAsia="MS Mincho"/>
                  <w:sz w:val="18"/>
                </w:rPr>
                <w:t>139.59</w:t>
              </w:r>
            </w:ins>
          </w:p>
        </w:tc>
        <w:tc>
          <w:tcPr>
            <w:tcW w:w="740" w:type="dxa"/>
            <w:noWrap/>
            <w:vAlign w:val="center"/>
          </w:tcPr>
          <w:p w:rsidR="00C87AF8" w:rsidRDefault="00C87AF8" w:rsidP="00C87AF8">
            <w:pPr>
              <w:spacing w:after="120"/>
              <w:jc w:val="center"/>
              <w:rPr>
                <w:ins w:id="5898" w:author="R4-2120772" w:date="2021-11-15T15:14:00Z"/>
                <w:rFonts w:eastAsia="MS Mincho"/>
                <w:sz w:val="18"/>
              </w:rPr>
            </w:pPr>
            <w:ins w:id="5899" w:author="R4-2120772" w:date="2021-11-15T15:14:00Z">
              <w:r>
                <w:rPr>
                  <w:rFonts w:eastAsia="MS Mincho"/>
                  <w:sz w:val="18"/>
                </w:rPr>
                <w:t>-16.30</w:t>
              </w:r>
            </w:ins>
          </w:p>
        </w:tc>
        <w:tc>
          <w:tcPr>
            <w:tcW w:w="740" w:type="dxa"/>
            <w:noWrap/>
            <w:vAlign w:val="center"/>
          </w:tcPr>
          <w:p w:rsidR="00C87AF8" w:rsidRDefault="00C87AF8" w:rsidP="00C87AF8">
            <w:pPr>
              <w:spacing w:after="120"/>
              <w:jc w:val="center"/>
              <w:rPr>
                <w:ins w:id="5900" w:author="R4-2120772" w:date="2021-11-15T15:14:00Z"/>
                <w:rFonts w:eastAsia="MS Mincho"/>
                <w:sz w:val="18"/>
              </w:rPr>
            </w:pPr>
            <w:ins w:id="5901" w:author="R4-2120772" w:date="2021-11-15T15:14:00Z">
              <w:r>
                <w:rPr>
                  <w:rFonts w:eastAsia="MS Mincho"/>
                  <w:sz w:val="18"/>
                </w:rPr>
                <w:t>-7.25</w:t>
              </w:r>
            </w:ins>
          </w:p>
        </w:tc>
        <w:tc>
          <w:tcPr>
            <w:tcW w:w="741" w:type="dxa"/>
            <w:noWrap/>
            <w:vAlign w:val="center"/>
          </w:tcPr>
          <w:p w:rsidR="00C87AF8" w:rsidRDefault="00C87AF8" w:rsidP="00C87AF8">
            <w:pPr>
              <w:spacing w:after="120"/>
              <w:jc w:val="center"/>
              <w:rPr>
                <w:ins w:id="5902" w:author="R4-2120772" w:date="2021-11-15T15:14:00Z"/>
                <w:rFonts w:eastAsia="MS Mincho"/>
                <w:sz w:val="18"/>
              </w:rPr>
            </w:pPr>
            <w:ins w:id="5903" w:author="R4-2120772" w:date="2021-11-15T15:14:00Z">
              <w:r>
                <w:rPr>
                  <w:rFonts w:eastAsia="MS Mincho"/>
                  <w:sz w:val="18"/>
                </w:rPr>
                <w:t>-0.41</w:t>
              </w:r>
            </w:ins>
          </w:p>
        </w:tc>
        <w:tc>
          <w:tcPr>
            <w:tcW w:w="740" w:type="dxa"/>
            <w:noWrap/>
            <w:vAlign w:val="center"/>
          </w:tcPr>
          <w:p w:rsidR="00C87AF8" w:rsidRDefault="00C87AF8" w:rsidP="00C87AF8">
            <w:pPr>
              <w:spacing w:after="120"/>
              <w:jc w:val="center"/>
              <w:rPr>
                <w:ins w:id="5904" w:author="R4-2120772" w:date="2021-11-15T15:14:00Z"/>
                <w:rFonts w:eastAsia="MS Mincho"/>
                <w:sz w:val="18"/>
              </w:rPr>
            </w:pPr>
            <w:ins w:id="5905"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5906" w:author="R4-2120772" w:date="2021-11-15T15:14:00Z"/>
                <w:rFonts w:eastAsia="MS Mincho"/>
                <w:sz w:val="18"/>
              </w:rPr>
            </w:pPr>
            <w:ins w:id="5907"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5908" w:author="R4-2120772" w:date="2021-11-15T15:14:00Z"/>
                <w:rFonts w:eastAsia="MS Mincho"/>
                <w:sz w:val="18"/>
              </w:rPr>
            </w:pPr>
            <w:ins w:id="5909" w:author="R4-2120772" w:date="2021-11-15T15:14:00Z">
              <w:r>
                <w:rPr>
                  <w:rFonts w:eastAsia="MS Mincho"/>
                  <w:sz w:val="18"/>
                </w:rPr>
                <w:t>23.00</w:t>
              </w:r>
            </w:ins>
          </w:p>
        </w:tc>
      </w:tr>
      <w:tr w:rsidR="00C87AF8" w:rsidTr="0087751E">
        <w:trPr>
          <w:trHeight w:val="300"/>
          <w:jc w:val="center"/>
          <w:ins w:id="5910" w:author="R4-2120772" w:date="2021-11-15T15:14:00Z"/>
        </w:trPr>
        <w:tc>
          <w:tcPr>
            <w:tcW w:w="853" w:type="dxa"/>
            <w:vMerge/>
            <w:vAlign w:val="center"/>
          </w:tcPr>
          <w:p w:rsidR="00C87AF8" w:rsidRDefault="00C87AF8" w:rsidP="00C87AF8">
            <w:pPr>
              <w:spacing w:after="120"/>
              <w:jc w:val="center"/>
              <w:rPr>
                <w:ins w:id="5911" w:author="R4-2120772" w:date="2021-11-15T15:14:00Z"/>
                <w:rFonts w:eastAsia="MS Mincho"/>
              </w:rPr>
            </w:pPr>
          </w:p>
        </w:tc>
        <w:tc>
          <w:tcPr>
            <w:tcW w:w="780" w:type="dxa"/>
            <w:noWrap/>
            <w:vAlign w:val="center"/>
          </w:tcPr>
          <w:p w:rsidR="00C87AF8" w:rsidRDefault="00C87AF8" w:rsidP="00C87AF8">
            <w:pPr>
              <w:spacing w:after="120"/>
              <w:jc w:val="center"/>
              <w:rPr>
                <w:ins w:id="5912" w:author="R4-2120772" w:date="2021-11-15T15:14:00Z"/>
                <w:rFonts w:eastAsia="MS Mincho"/>
                <w:sz w:val="14"/>
              </w:rPr>
            </w:pPr>
            <w:ins w:id="5913" w:author="R4-2120772" w:date="2021-11-15T15:14:00Z">
              <w:r>
                <w:rPr>
                  <w:rFonts w:eastAsia="MS Mincho"/>
                  <w:sz w:val="14"/>
                </w:rPr>
                <w:t>Xiaomi</w:t>
              </w:r>
            </w:ins>
          </w:p>
        </w:tc>
        <w:tc>
          <w:tcPr>
            <w:tcW w:w="740" w:type="dxa"/>
            <w:noWrap/>
            <w:vAlign w:val="center"/>
          </w:tcPr>
          <w:p w:rsidR="00C87AF8" w:rsidRDefault="00C87AF8" w:rsidP="00C87AF8">
            <w:pPr>
              <w:spacing w:after="120"/>
              <w:jc w:val="center"/>
              <w:rPr>
                <w:ins w:id="5914" w:author="R4-2120772" w:date="2021-11-15T15:14:00Z"/>
                <w:rFonts w:eastAsia="MS Mincho"/>
                <w:sz w:val="18"/>
              </w:rPr>
            </w:pPr>
            <w:ins w:id="5915" w:author="R4-2120772" w:date="2021-11-15T15:14:00Z">
              <w:r>
                <w:rPr>
                  <w:rFonts w:eastAsia="MS Mincho"/>
                  <w:sz w:val="18"/>
                </w:rPr>
                <w:t>124.84</w:t>
              </w:r>
            </w:ins>
          </w:p>
        </w:tc>
        <w:tc>
          <w:tcPr>
            <w:tcW w:w="740" w:type="dxa"/>
            <w:noWrap/>
            <w:vAlign w:val="center"/>
          </w:tcPr>
          <w:p w:rsidR="00C87AF8" w:rsidRDefault="00C87AF8" w:rsidP="00C87AF8">
            <w:pPr>
              <w:spacing w:after="120"/>
              <w:jc w:val="center"/>
              <w:rPr>
                <w:ins w:id="5916" w:author="R4-2120772" w:date="2021-11-15T15:14:00Z"/>
                <w:rFonts w:eastAsia="MS Mincho"/>
                <w:sz w:val="18"/>
              </w:rPr>
            </w:pPr>
            <w:ins w:id="5917" w:author="R4-2120772" w:date="2021-11-15T15:14:00Z">
              <w:r>
                <w:rPr>
                  <w:rFonts w:eastAsia="MS Mincho"/>
                  <w:sz w:val="18"/>
                </w:rPr>
                <w:t>131.32</w:t>
              </w:r>
            </w:ins>
          </w:p>
        </w:tc>
        <w:tc>
          <w:tcPr>
            <w:tcW w:w="741" w:type="dxa"/>
            <w:noWrap/>
            <w:vAlign w:val="center"/>
          </w:tcPr>
          <w:p w:rsidR="00C87AF8" w:rsidRDefault="00C87AF8" w:rsidP="00C87AF8">
            <w:pPr>
              <w:spacing w:after="120"/>
              <w:jc w:val="center"/>
              <w:rPr>
                <w:ins w:id="5918" w:author="R4-2120772" w:date="2021-11-15T15:14:00Z"/>
                <w:rFonts w:eastAsia="MS Mincho"/>
                <w:sz w:val="18"/>
              </w:rPr>
            </w:pPr>
            <w:ins w:id="5919" w:author="R4-2120772" w:date="2021-11-15T15:14:00Z">
              <w:r>
                <w:rPr>
                  <w:rFonts w:eastAsia="MS Mincho"/>
                  <w:sz w:val="18"/>
                </w:rPr>
                <w:t>138.61</w:t>
              </w:r>
            </w:ins>
          </w:p>
        </w:tc>
        <w:tc>
          <w:tcPr>
            <w:tcW w:w="740" w:type="dxa"/>
            <w:noWrap/>
            <w:vAlign w:val="center"/>
          </w:tcPr>
          <w:p w:rsidR="00C87AF8" w:rsidRDefault="00C87AF8" w:rsidP="00C87AF8">
            <w:pPr>
              <w:spacing w:after="120"/>
              <w:jc w:val="center"/>
              <w:rPr>
                <w:ins w:id="5920" w:author="R4-2120772" w:date="2021-11-15T15:14:00Z"/>
                <w:rFonts w:eastAsia="MS Mincho"/>
                <w:sz w:val="18"/>
              </w:rPr>
            </w:pPr>
            <w:ins w:id="5921" w:author="R4-2120772" w:date="2021-11-15T15:14:00Z">
              <w:r>
                <w:rPr>
                  <w:rFonts w:eastAsia="MS Mincho"/>
                  <w:sz w:val="18"/>
                </w:rPr>
                <w:t>-13.72</w:t>
              </w:r>
            </w:ins>
          </w:p>
        </w:tc>
        <w:tc>
          <w:tcPr>
            <w:tcW w:w="740" w:type="dxa"/>
            <w:noWrap/>
            <w:vAlign w:val="center"/>
          </w:tcPr>
          <w:p w:rsidR="00C87AF8" w:rsidRDefault="00C87AF8" w:rsidP="00C87AF8">
            <w:pPr>
              <w:spacing w:after="120"/>
              <w:jc w:val="center"/>
              <w:rPr>
                <w:ins w:id="5922" w:author="R4-2120772" w:date="2021-11-15T15:14:00Z"/>
                <w:rFonts w:eastAsia="MS Mincho"/>
                <w:sz w:val="18"/>
              </w:rPr>
            </w:pPr>
            <w:ins w:id="5923" w:author="R4-2120772" w:date="2021-11-15T15:14:00Z">
              <w:r>
                <w:rPr>
                  <w:rFonts w:eastAsia="MS Mincho"/>
                  <w:sz w:val="18"/>
                </w:rPr>
                <w:t>-6.53</w:t>
              </w:r>
            </w:ins>
          </w:p>
        </w:tc>
        <w:tc>
          <w:tcPr>
            <w:tcW w:w="741" w:type="dxa"/>
            <w:noWrap/>
            <w:vAlign w:val="center"/>
          </w:tcPr>
          <w:p w:rsidR="00C87AF8" w:rsidRDefault="00C87AF8" w:rsidP="00C87AF8">
            <w:pPr>
              <w:spacing w:after="120"/>
              <w:jc w:val="center"/>
              <w:rPr>
                <w:ins w:id="5924" w:author="R4-2120772" w:date="2021-11-15T15:14:00Z"/>
                <w:rFonts w:eastAsia="MS Mincho"/>
                <w:sz w:val="18"/>
              </w:rPr>
            </w:pPr>
            <w:ins w:id="5925" w:author="R4-2120772" w:date="2021-11-15T15:14:00Z">
              <w:r>
                <w:rPr>
                  <w:rFonts w:eastAsia="MS Mincho"/>
                  <w:sz w:val="18"/>
                </w:rPr>
                <w:t>0.40</w:t>
              </w:r>
            </w:ins>
          </w:p>
        </w:tc>
        <w:tc>
          <w:tcPr>
            <w:tcW w:w="740" w:type="dxa"/>
            <w:noWrap/>
            <w:vAlign w:val="center"/>
          </w:tcPr>
          <w:p w:rsidR="00C87AF8" w:rsidRDefault="00C87AF8" w:rsidP="00C87AF8">
            <w:pPr>
              <w:spacing w:after="120"/>
              <w:jc w:val="center"/>
              <w:rPr>
                <w:ins w:id="5926" w:author="R4-2120772" w:date="2021-11-15T15:14:00Z"/>
                <w:rFonts w:eastAsia="MS Mincho"/>
                <w:sz w:val="18"/>
              </w:rPr>
            </w:pPr>
            <w:ins w:id="5927"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5928" w:author="R4-2120772" w:date="2021-11-15T15:14:00Z"/>
                <w:rFonts w:eastAsia="MS Mincho"/>
                <w:sz w:val="18"/>
              </w:rPr>
            </w:pPr>
            <w:ins w:id="5929"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5930" w:author="R4-2120772" w:date="2021-11-15T15:14:00Z"/>
                <w:rFonts w:eastAsia="MS Mincho"/>
                <w:sz w:val="18"/>
              </w:rPr>
            </w:pPr>
            <w:ins w:id="5931" w:author="R4-2120772" w:date="2021-11-15T15:14:00Z">
              <w:r>
                <w:rPr>
                  <w:rFonts w:eastAsia="MS Mincho"/>
                  <w:sz w:val="18"/>
                </w:rPr>
                <w:t>23.00</w:t>
              </w:r>
            </w:ins>
          </w:p>
        </w:tc>
      </w:tr>
      <w:tr w:rsidR="00C87AF8" w:rsidTr="0087751E">
        <w:trPr>
          <w:trHeight w:val="300"/>
          <w:jc w:val="center"/>
          <w:ins w:id="5932" w:author="R4-2120772" w:date="2021-11-15T15:14:00Z"/>
        </w:trPr>
        <w:tc>
          <w:tcPr>
            <w:tcW w:w="853" w:type="dxa"/>
            <w:vMerge/>
            <w:vAlign w:val="center"/>
          </w:tcPr>
          <w:p w:rsidR="00C87AF8" w:rsidRDefault="00C87AF8" w:rsidP="00C87AF8">
            <w:pPr>
              <w:spacing w:after="120"/>
              <w:jc w:val="center"/>
              <w:rPr>
                <w:ins w:id="5933" w:author="R4-2120772" w:date="2021-11-15T15:14:00Z"/>
                <w:rFonts w:eastAsia="MS Mincho"/>
              </w:rPr>
            </w:pPr>
          </w:p>
        </w:tc>
        <w:tc>
          <w:tcPr>
            <w:tcW w:w="780" w:type="dxa"/>
            <w:noWrap/>
            <w:vAlign w:val="center"/>
          </w:tcPr>
          <w:p w:rsidR="00C87AF8" w:rsidRDefault="00C87AF8" w:rsidP="00C87AF8">
            <w:pPr>
              <w:spacing w:after="120"/>
              <w:jc w:val="center"/>
              <w:rPr>
                <w:ins w:id="5934" w:author="R4-2120772" w:date="2021-11-15T15:14:00Z"/>
                <w:rFonts w:eastAsia="MS Mincho"/>
                <w:sz w:val="14"/>
              </w:rPr>
            </w:pPr>
            <w:ins w:id="5935" w:author="R4-2120772" w:date="2021-11-15T15:14:00Z">
              <w:r>
                <w:rPr>
                  <w:rFonts w:eastAsia="MS Mincho"/>
                  <w:sz w:val="14"/>
                </w:rPr>
                <w:t>ZTE</w:t>
              </w:r>
            </w:ins>
          </w:p>
        </w:tc>
        <w:tc>
          <w:tcPr>
            <w:tcW w:w="740" w:type="dxa"/>
            <w:noWrap/>
            <w:vAlign w:val="center"/>
          </w:tcPr>
          <w:p w:rsidR="00C87AF8" w:rsidRDefault="00C87AF8" w:rsidP="00C87AF8">
            <w:pPr>
              <w:spacing w:after="120"/>
              <w:jc w:val="center"/>
              <w:rPr>
                <w:ins w:id="5936" w:author="R4-2120772" w:date="2021-11-15T15:14:00Z"/>
                <w:rFonts w:eastAsia="MS Mincho"/>
                <w:sz w:val="18"/>
              </w:rPr>
            </w:pPr>
            <w:ins w:id="5937" w:author="R4-2120772" w:date="2021-11-15T15:14:00Z">
              <w:r>
                <w:rPr>
                  <w:rFonts w:eastAsia="MS Mincho"/>
                  <w:sz w:val="18"/>
                </w:rPr>
                <w:t>124.73</w:t>
              </w:r>
            </w:ins>
          </w:p>
        </w:tc>
        <w:tc>
          <w:tcPr>
            <w:tcW w:w="740" w:type="dxa"/>
            <w:noWrap/>
            <w:vAlign w:val="center"/>
          </w:tcPr>
          <w:p w:rsidR="00C87AF8" w:rsidRDefault="00C87AF8" w:rsidP="00C87AF8">
            <w:pPr>
              <w:spacing w:after="120"/>
              <w:jc w:val="center"/>
              <w:rPr>
                <w:ins w:id="5938" w:author="R4-2120772" w:date="2021-11-15T15:14:00Z"/>
                <w:rFonts w:eastAsia="MS Mincho"/>
                <w:sz w:val="18"/>
              </w:rPr>
            </w:pPr>
            <w:ins w:id="5939" w:author="R4-2120772" w:date="2021-11-15T15:14:00Z">
              <w:r>
                <w:rPr>
                  <w:rFonts w:eastAsia="MS Mincho"/>
                  <w:sz w:val="18"/>
                </w:rPr>
                <w:t>131.47</w:t>
              </w:r>
            </w:ins>
          </w:p>
        </w:tc>
        <w:tc>
          <w:tcPr>
            <w:tcW w:w="741" w:type="dxa"/>
            <w:noWrap/>
            <w:vAlign w:val="center"/>
          </w:tcPr>
          <w:p w:rsidR="00C87AF8" w:rsidRDefault="00C87AF8" w:rsidP="00C87AF8">
            <w:pPr>
              <w:spacing w:after="120"/>
              <w:jc w:val="center"/>
              <w:rPr>
                <w:ins w:id="5940" w:author="R4-2120772" w:date="2021-11-15T15:14:00Z"/>
                <w:rFonts w:eastAsia="MS Mincho"/>
                <w:sz w:val="18"/>
              </w:rPr>
            </w:pPr>
            <w:ins w:id="5941" w:author="R4-2120772" w:date="2021-11-15T15:14:00Z">
              <w:r>
                <w:rPr>
                  <w:rFonts w:eastAsia="MS Mincho"/>
                  <w:sz w:val="18"/>
                </w:rPr>
                <w:t>138.22</w:t>
              </w:r>
            </w:ins>
          </w:p>
        </w:tc>
        <w:tc>
          <w:tcPr>
            <w:tcW w:w="740" w:type="dxa"/>
            <w:noWrap/>
            <w:vAlign w:val="center"/>
          </w:tcPr>
          <w:p w:rsidR="00C87AF8" w:rsidRDefault="00C87AF8" w:rsidP="00C87AF8">
            <w:pPr>
              <w:spacing w:after="120"/>
              <w:jc w:val="center"/>
              <w:rPr>
                <w:ins w:id="5942" w:author="R4-2120772" w:date="2021-11-15T15:14:00Z"/>
                <w:rFonts w:eastAsia="MS Mincho"/>
                <w:sz w:val="18"/>
              </w:rPr>
            </w:pPr>
            <w:ins w:id="5943" w:author="R4-2120772" w:date="2021-11-15T15:14:00Z">
              <w:r>
                <w:rPr>
                  <w:rFonts w:eastAsia="MS Mincho"/>
                  <w:sz w:val="18"/>
                </w:rPr>
                <w:t>-14.30</w:t>
              </w:r>
            </w:ins>
          </w:p>
        </w:tc>
        <w:tc>
          <w:tcPr>
            <w:tcW w:w="740" w:type="dxa"/>
            <w:noWrap/>
            <w:vAlign w:val="center"/>
          </w:tcPr>
          <w:p w:rsidR="00C87AF8" w:rsidRDefault="00C87AF8" w:rsidP="00C87AF8">
            <w:pPr>
              <w:spacing w:after="120"/>
              <w:jc w:val="center"/>
              <w:rPr>
                <w:ins w:id="5944" w:author="R4-2120772" w:date="2021-11-15T15:14:00Z"/>
                <w:rFonts w:eastAsia="MS Mincho"/>
                <w:sz w:val="18"/>
              </w:rPr>
            </w:pPr>
            <w:ins w:id="5945" w:author="R4-2120772" w:date="2021-11-15T15:14:00Z">
              <w:r>
                <w:rPr>
                  <w:rFonts w:eastAsia="MS Mincho"/>
                  <w:sz w:val="18"/>
                </w:rPr>
                <w:t>-7.40</w:t>
              </w:r>
            </w:ins>
          </w:p>
        </w:tc>
        <w:tc>
          <w:tcPr>
            <w:tcW w:w="741" w:type="dxa"/>
            <w:noWrap/>
            <w:vAlign w:val="center"/>
          </w:tcPr>
          <w:p w:rsidR="00C87AF8" w:rsidRDefault="00C87AF8" w:rsidP="00C87AF8">
            <w:pPr>
              <w:spacing w:after="120"/>
              <w:jc w:val="center"/>
              <w:rPr>
                <w:ins w:id="5946" w:author="R4-2120772" w:date="2021-11-15T15:14:00Z"/>
                <w:rFonts w:eastAsia="MS Mincho"/>
                <w:sz w:val="18"/>
              </w:rPr>
            </w:pPr>
            <w:ins w:id="5947" w:author="R4-2120772" w:date="2021-11-15T15:14:00Z">
              <w:r>
                <w:rPr>
                  <w:rFonts w:eastAsia="MS Mincho"/>
                  <w:sz w:val="18"/>
                </w:rPr>
                <w:t>-0.51</w:t>
              </w:r>
            </w:ins>
          </w:p>
        </w:tc>
        <w:tc>
          <w:tcPr>
            <w:tcW w:w="740" w:type="dxa"/>
            <w:noWrap/>
            <w:vAlign w:val="center"/>
          </w:tcPr>
          <w:p w:rsidR="00C87AF8" w:rsidRDefault="00C87AF8" w:rsidP="00C87AF8">
            <w:pPr>
              <w:spacing w:after="120"/>
              <w:jc w:val="center"/>
              <w:rPr>
                <w:ins w:id="5948" w:author="R4-2120772" w:date="2021-11-15T15:14:00Z"/>
                <w:rFonts w:eastAsia="MS Mincho"/>
                <w:sz w:val="18"/>
              </w:rPr>
            </w:pPr>
            <w:ins w:id="5949"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5950" w:author="R4-2120772" w:date="2021-11-15T15:14:00Z"/>
                <w:rFonts w:eastAsia="MS Mincho"/>
                <w:sz w:val="18"/>
              </w:rPr>
            </w:pPr>
            <w:ins w:id="5951"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5952" w:author="R4-2120772" w:date="2021-11-15T15:14:00Z"/>
                <w:rFonts w:eastAsia="MS Mincho"/>
                <w:sz w:val="18"/>
              </w:rPr>
            </w:pPr>
            <w:ins w:id="5953" w:author="R4-2120772" w:date="2021-11-15T15:14:00Z">
              <w:r>
                <w:rPr>
                  <w:rFonts w:eastAsia="MS Mincho"/>
                  <w:sz w:val="18"/>
                </w:rPr>
                <w:t>23.00</w:t>
              </w:r>
            </w:ins>
          </w:p>
        </w:tc>
      </w:tr>
      <w:tr w:rsidR="00C87AF8" w:rsidTr="0087751E">
        <w:trPr>
          <w:trHeight w:val="300"/>
          <w:jc w:val="center"/>
          <w:ins w:id="5954" w:author="R4-2120772" w:date="2021-11-15T15:14:00Z"/>
        </w:trPr>
        <w:tc>
          <w:tcPr>
            <w:tcW w:w="853" w:type="dxa"/>
            <w:vMerge/>
            <w:vAlign w:val="center"/>
          </w:tcPr>
          <w:p w:rsidR="00C87AF8" w:rsidRDefault="00C87AF8" w:rsidP="00C87AF8">
            <w:pPr>
              <w:spacing w:after="120"/>
              <w:jc w:val="center"/>
              <w:rPr>
                <w:ins w:id="5955" w:author="R4-2120772" w:date="2021-11-15T15:14:00Z"/>
                <w:rFonts w:eastAsia="MS Mincho"/>
              </w:rPr>
            </w:pPr>
          </w:p>
        </w:tc>
        <w:tc>
          <w:tcPr>
            <w:tcW w:w="780" w:type="dxa"/>
            <w:noWrap/>
            <w:vAlign w:val="center"/>
          </w:tcPr>
          <w:p w:rsidR="00C87AF8" w:rsidRDefault="00C87AF8" w:rsidP="00C87AF8">
            <w:pPr>
              <w:spacing w:after="120"/>
              <w:jc w:val="center"/>
              <w:rPr>
                <w:ins w:id="5956" w:author="R4-2120772" w:date="2021-11-15T15:14:00Z"/>
                <w:rFonts w:eastAsia="MS Mincho"/>
                <w:sz w:val="14"/>
              </w:rPr>
            </w:pPr>
            <w:ins w:id="5957" w:author="R4-2120772" w:date="2021-11-15T15:14:00Z">
              <w:r>
                <w:rPr>
                  <w:rFonts w:eastAsia="MS Mincho"/>
                  <w:sz w:val="14"/>
                </w:rPr>
                <w:t>Ericsson</w:t>
              </w:r>
            </w:ins>
          </w:p>
        </w:tc>
        <w:tc>
          <w:tcPr>
            <w:tcW w:w="740" w:type="dxa"/>
            <w:noWrap/>
            <w:vAlign w:val="center"/>
          </w:tcPr>
          <w:p w:rsidR="00C87AF8" w:rsidRDefault="00C87AF8" w:rsidP="00C87AF8">
            <w:pPr>
              <w:spacing w:after="120"/>
              <w:jc w:val="center"/>
              <w:rPr>
                <w:ins w:id="5958" w:author="R4-2120772" w:date="2021-11-15T15:14:00Z"/>
                <w:rFonts w:eastAsia="MS Mincho"/>
                <w:sz w:val="18"/>
              </w:rPr>
            </w:pPr>
            <w:ins w:id="5959" w:author="R4-2120772" w:date="2021-11-15T15:14:00Z">
              <w:r>
                <w:rPr>
                  <w:rFonts w:eastAsia="MS Mincho"/>
                  <w:sz w:val="18"/>
                </w:rPr>
                <w:t>-</w:t>
              </w:r>
            </w:ins>
          </w:p>
        </w:tc>
        <w:tc>
          <w:tcPr>
            <w:tcW w:w="740" w:type="dxa"/>
            <w:noWrap/>
            <w:vAlign w:val="center"/>
          </w:tcPr>
          <w:p w:rsidR="00C87AF8" w:rsidRDefault="00C87AF8" w:rsidP="00C87AF8">
            <w:pPr>
              <w:spacing w:after="120"/>
              <w:jc w:val="center"/>
              <w:rPr>
                <w:ins w:id="5960" w:author="R4-2120772" w:date="2021-11-15T15:14:00Z"/>
                <w:rFonts w:eastAsia="MS Mincho"/>
                <w:sz w:val="18"/>
              </w:rPr>
            </w:pPr>
            <w:ins w:id="5961" w:author="R4-2120772" w:date="2021-11-15T15:14:00Z">
              <w:r>
                <w:rPr>
                  <w:rFonts w:eastAsia="MS Mincho"/>
                  <w:sz w:val="18"/>
                </w:rPr>
                <w:t>-</w:t>
              </w:r>
            </w:ins>
          </w:p>
        </w:tc>
        <w:tc>
          <w:tcPr>
            <w:tcW w:w="741" w:type="dxa"/>
            <w:noWrap/>
            <w:vAlign w:val="center"/>
          </w:tcPr>
          <w:p w:rsidR="00C87AF8" w:rsidRDefault="00C87AF8" w:rsidP="00C87AF8">
            <w:pPr>
              <w:spacing w:after="120"/>
              <w:jc w:val="center"/>
              <w:rPr>
                <w:ins w:id="5962" w:author="R4-2120772" w:date="2021-11-15T15:14:00Z"/>
                <w:rFonts w:eastAsia="MS Mincho"/>
                <w:sz w:val="18"/>
              </w:rPr>
            </w:pPr>
            <w:ins w:id="5963" w:author="R4-2120772" w:date="2021-11-15T15:14:00Z">
              <w:r>
                <w:rPr>
                  <w:rFonts w:eastAsia="MS Mincho"/>
                  <w:sz w:val="18"/>
                </w:rPr>
                <w:t>-</w:t>
              </w:r>
            </w:ins>
          </w:p>
        </w:tc>
        <w:tc>
          <w:tcPr>
            <w:tcW w:w="740" w:type="dxa"/>
            <w:noWrap/>
            <w:vAlign w:val="center"/>
          </w:tcPr>
          <w:p w:rsidR="00C87AF8" w:rsidRDefault="00C87AF8" w:rsidP="00C87AF8">
            <w:pPr>
              <w:spacing w:after="120"/>
              <w:jc w:val="center"/>
              <w:rPr>
                <w:ins w:id="5964" w:author="R4-2120772" w:date="2021-11-15T15:14:00Z"/>
                <w:rFonts w:eastAsia="MS Mincho"/>
                <w:sz w:val="18"/>
              </w:rPr>
            </w:pPr>
            <w:ins w:id="5965" w:author="R4-2120772" w:date="2021-11-15T15:14:00Z">
              <w:r>
                <w:rPr>
                  <w:rFonts w:eastAsia="MS Mincho"/>
                  <w:sz w:val="18"/>
                </w:rPr>
                <w:t>-21.09</w:t>
              </w:r>
            </w:ins>
          </w:p>
        </w:tc>
        <w:tc>
          <w:tcPr>
            <w:tcW w:w="740" w:type="dxa"/>
            <w:noWrap/>
            <w:vAlign w:val="center"/>
          </w:tcPr>
          <w:p w:rsidR="00C87AF8" w:rsidRDefault="00C87AF8" w:rsidP="00C87AF8">
            <w:pPr>
              <w:spacing w:after="120"/>
              <w:jc w:val="center"/>
              <w:rPr>
                <w:ins w:id="5966" w:author="R4-2120772" w:date="2021-11-15T15:14:00Z"/>
                <w:rFonts w:eastAsia="MS Mincho"/>
                <w:sz w:val="18"/>
              </w:rPr>
            </w:pPr>
            <w:ins w:id="5967" w:author="R4-2120772" w:date="2021-11-15T15:14:00Z">
              <w:r>
                <w:rPr>
                  <w:rFonts w:eastAsia="MS Mincho"/>
                  <w:sz w:val="18"/>
                </w:rPr>
                <w:t>-13.52</w:t>
              </w:r>
            </w:ins>
          </w:p>
        </w:tc>
        <w:tc>
          <w:tcPr>
            <w:tcW w:w="741" w:type="dxa"/>
            <w:noWrap/>
            <w:vAlign w:val="center"/>
          </w:tcPr>
          <w:p w:rsidR="00C87AF8" w:rsidRDefault="00C87AF8" w:rsidP="00C87AF8">
            <w:pPr>
              <w:spacing w:after="120"/>
              <w:jc w:val="center"/>
              <w:rPr>
                <w:ins w:id="5968" w:author="R4-2120772" w:date="2021-11-15T15:14:00Z"/>
                <w:rFonts w:eastAsia="MS Mincho"/>
                <w:sz w:val="18"/>
              </w:rPr>
            </w:pPr>
            <w:ins w:id="5969" w:author="R4-2120772" w:date="2021-11-15T15:14:00Z">
              <w:r>
                <w:rPr>
                  <w:rFonts w:eastAsia="MS Mincho"/>
                  <w:sz w:val="18"/>
                </w:rPr>
                <w:t>-5.47</w:t>
              </w:r>
            </w:ins>
          </w:p>
        </w:tc>
        <w:tc>
          <w:tcPr>
            <w:tcW w:w="740" w:type="dxa"/>
            <w:noWrap/>
            <w:vAlign w:val="center"/>
          </w:tcPr>
          <w:p w:rsidR="00C87AF8" w:rsidRDefault="00C87AF8" w:rsidP="00C87AF8">
            <w:pPr>
              <w:spacing w:after="120"/>
              <w:jc w:val="center"/>
              <w:rPr>
                <w:ins w:id="5970" w:author="R4-2120772" w:date="2021-11-15T15:14:00Z"/>
                <w:rFonts w:eastAsia="MS Mincho"/>
                <w:sz w:val="18"/>
              </w:rPr>
            </w:pPr>
            <w:ins w:id="5971" w:author="R4-2120772" w:date="2021-11-15T15:14:00Z">
              <w:r>
                <w:rPr>
                  <w:rFonts w:eastAsia="MS Mincho"/>
                  <w:sz w:val="18"/>
                </w:rPr>
                <w:t>-</w:t>
              </w:r>
            </w:ins>
          </w:p>
        </w:tc>
        <w:tc>
          <w:tcPr>
            <w:tcW w:w="740" w:type="dxa"/>
            <w:noWrap/>
            <w:vAlign w:val="center"/>
          </w:tcPr>
          <w:p w:rsidR="00C87AF8" w:rsidRDefault="00C87AF8" w:rsidP="00C87AF8">
            <w:pPr>
              <w:spacing w:after="120"/>
              <w:jc w:val="center"/>
              <w:rPr>
                <w:ins w:id="5972" w:author="R4-2120772" w:date="2021-11-15T15:14:00Z"/>
                <w:rFonts w:eastAsia="MS Mincho"/>
                <w:sz w:val="18"/>
              </w:rPr>
            </w:pPr>
            <w:ins w:id="5973" w:author="R4-2120772" w:date="2021-11-15T15:14:00Z">
              <w:r>
                <w:rPr>
                  <w:rFonts w:eastAsia="MS Mincho"/>
                  <w:sz w:val="18"/>
                </w:rPr>
                <w:t>-</w:t>
              </w:r>
            </w:ins>
          </w:p>
        </w:tc>
        <w:tc>
          <w:tcPr>
            <w:tcW w:w="741" w:type="dxa"/>
            <w:noWrap/>
            <w:vAlign w:val="center"/>
          </w:tcPr>
          <w:p w:rsidR="00C87AF8" w:rsidRDefault="00C87AF8" w:rsidP="00C87AF8">
            <w:pPr>
              <w:spacing w:after="120"/>
              <w:jc w:val="center"/>
              <w:rPr>
                <w:ins w:id="5974" w:author="R4-2120772" w:date="2021-11-15T15:14:00Z"/>
                <w:rFonts w:eastAsia="MS Mincho"/>
                <w:sz w:val="18"/>
              </w:rPr>
            </w:pPr>
            <w:ins w:id="5975" w:author="R4-2120772" w:date="2021-11-15T15:14:00Z">
              <w:r>
                <w:rPr>
                  <w:rFonts w:eastAsia="MS Mincho"/>
                  <w:sz w:val="18"/>
                </w:rPr>
                <w:t>-</w:t>
              </w:r>
            </w:ins>
          </w:p>
        </w:tc>
      </w:tr>
      <w:tr w:rsidR="00C87AF8" w:rsidTr="0087751E">
        <w:trPr>
          <w:trHeight w:val="315"/>
          <w:jc w:val="center"/>
          <w:ins w:id="5976" w:author="R4-2120772" w:date="2021-11-15T15:14:00Z"/>
        </w:trPr>
        <w:tc>
          <w:tcPr>
            <w:tcW w:w="853" w:type="dxa"/>
            <w:vMerge/>
            <w:vAlign w:val="center"/>
          </w:tcPr>
          <w:p w:rsidR="00C87AF8" w:rsidRDefault="00C87AF8" w:rsidP="00C87AF8">
            <w:pPr>
              <w:spacing w:after="120"/>
              <w:jc w:val="center"/>
              <w:rPr>
                <w:ins w:id="5977" w:author="R4-2120772" w:date="2021-11-15T15:14:00Z"/>
                <w:rFonts w:eastAsia="MS Mincho"/>
              </w:rPr>
            </w:pPr>
          </w:p>
        </w:tc>
        <w:tc>
          <w:tcPr>
            <w:tcW w:w="780" w:type="dxa"/>
            <w:noWrap/>
            <w:vAlign w:val="center"/>
          </w:tcPr>
          <w:p w:rsidR="00C87AF8" w:rsidRDefault="00C87AF8" w:rsidP="00C87AF8">
            <w:pPr>
              <w:spacing w:after="120"/>
              <w:jc w:val="center"/>
              <w:rPr>
                <w:ins w:id="5978" w:author="R4-2120772" w:date="2021-11-15T15:14:00Z"/>
                <w:rFonts w:eastAsia="MS Mincho"/>
                <w:sz w:val="14"/>
              </w:rPr>
            </w:pPr>
            <w:ins w:id="5979" w:author="R4-2120772" w:date="2021-11-15T15:14:00Z">
              <w:r>
                <w:rPr>
                  <w:rFonts w:eastAsia="MS Mincho"/>
                  <w:sz w:val="14"/>
                </w:rPr>
                <w:t>FhG</w:t>
              </w:r>
            </w:ins>
          </w:p>
        </w:tc>
        <w:tc>
          <w:tcPr>
            <w:tcW w:w="740" w:type="dxa"/>
            <w:noWrap/>
            <w:vAlign w:val="center"/>
          </w:tcPr>
          <w:p w:rsidR="00C87AF8" w:rsidRDefault="00C87AF8" w:rsidP="00C87AF8">
            <w:pPr>
              <w:spacing w:after="120"/>
              <w:jc w:val="center"/>
              <w:rPr>
                <w:ins w:id="5980" w:author="R4-2120772" w:date="2021-11-15T15:14:00Z"/>
                <w:rFonts w:eastAsia="MS Mincho"/>
                <w:sz w:val="18"/>
              </w:rPr>
            </w:pPr>
            <w:ins w:id="5981" w:author="R4-2120772" w:date="2021-11-15T15:14:00Z">
              <w:r>
                <w:rPr>
                  <w:rFonts w:eastAsia="MS Mincho"/>
                  <w:sz w:val="18"/>
                </w:rPr>
                <w:t>124.30</w:t>
              </w:r>
            </w:ins>
          </w:p>
        </w:tc>
        <w:tc>
          <w:tcPr>
            <w:tcW w:w="740" w:type="dxa"/>
            <w:noWrap/>
            <w:vAlign w:val="center"/>
          </w:tcPr>
          <w:p w:rsidR="00C87AF8" w:rsidRDefault="00C87AF8" w:rsidP="00C87AF8">
            <w:pPr>
              <w:spacing w:after="120"/>
              <w:jc w:val="center"/>
              <w:rPr>
                <w:ins w:id="5982" w:author="R4-2120772" w:date="2021-11-15T15:14:00Z"/>
                <w:rFonts w:eastAsia="MS Mincho"/>
                <w:sz w:val="18"/>
              </w:rPr>
            </w:pPr>
            <w:ins w:id="5983" w:author="R4-2120772" w:date="2021-11-15T15:14:00Z">
              <w:r>
                <w:rPr>
                  <w:rFonts w:eastAsia="MS Mincho"/>
                  <w:sz w:val="18"/>
                </w:rPr>
                <w:t>130.66</w:t>
              </w:r>
            </w:ins>
          </w:p>
        </w:tc>
        <w:tc>
          <w:tcPr>
            <w:tcW w:w="741" w:type="dxa"/>
            <w:noWrap/>
            <w:vAlign w:val="center"/>
          </w:tcPr>
          <w:p w:rsidR="00C87AF8" w:rsidRDefault="00C87AF8" w:rsidP="00C87AF8">
            <w:pPr>
              <w:spacing w:after="120"/>
              <w:jc w:val="center"/>
              <w:rPr>
                <w:ins w:id="5984" w:author="R4-2120772" w:date="2021-11-15T15:14:00Z"/>
                <w:rFonts w:eastAsia="MS Mincho"/>
                <w:sz w:val="18"/>
              </w:rPr>
            </w:pPr>
            <w:ins w:id="5985" w:author="R4-2120772" w:date="2021-11-15T15:14:00Z">
              <w:r>
                <w:rPr>
                  <w:rFonts w:eastAsia="MS Mincho"/>
                  <w:sz w:val="18"/>
                </w:rPr>
                <w:t>137.02</w:t>
              </w:r>
            </w:ins>
          </w:p>
        </w:tc>
        <w:tc>
          <w:tcPr>
            <w:tcW w:w="740" w:type="dxa"/>
            <w:noWrap/>
            <w:vAlign w:val="center"/>
          </w:tcPr>
          <w:p w:rsidR="00C87AF8" w:rsidRDefault="00C87AF8" w:rsidP="00C87AF8">
            <w:pPr>
              <w:spacing w:after="120"/>
              <w:jc w:val="center"/>
              <w:rPr>
                <w:ins w:id="5986" w:author="R4-2120772" w:date="2021-11-15T15:14:00Z"/>
                <w:rFonts w:eastAsia="MS Mincho"/>
                <w:sz w:val="18"/>
              </w:rPr>
            </w:pPr>
            <w:ins w:id="5987" w:author="R4-2120772" w:date="2021-11-15T15:14:00Z">
              <w:r>
                <w:rPr>
                  <w:rFonts w:eastAsia="MS Mincho"/>
                  <w:sz w:val="18"/>
                </w:rPr>
                <w:t>-14.02</w:t>
              </w:r>
            </w:ins>
          </w:p>
        </w:tc>
        <w:tc>
          <w:tcPr>
            <w:tcW w:w="740" w:type="dxa"/>
            <w:noWrap/>
            <w:vAlign w:val="center"/>
          </w:tcPr>
          <w:p w:rsidR="00C87AF8" w:rsidRDefault="00C87AF8" w:rsidP="00C87AF8">
            <w:pPr>
              <w:spacing w:after="120"/>
              <w:jc w:val="center"/>
              <w:rPr>
                <w:ins w:id="5988" w:author="R4-2120772" w:date="2021-11-15T15:14:00Z"/>
                <w:rFonts w:eastAsia="MS Mincho"/>
                <w:sz w:val="18"/>
              </w:rPr>
            </w:pPr>
            <w:ins w:id="5989" w:author="R4-2120772" w:date="2021-11-15T15:14:00Z">
              <w:r>
                <w:rPr>
                  <w:rFonts w:eastAsia="MS Mincho"/>
                  <w:sz w:val="18"/>
                </w:rPr>
                <w:t>-7.35</w:t>
              </w:r>
            </w:ins>
          </w:p>
        </w:tc>
        <w:tc>
          <w:tcPr>
            <w:tcW w:w="741" w:type="dxa"/>
            <w:noWrap/>
            <w:vAlign w:val="center"/>
          </w:tcPr>
          <w:p w:rsidR="00C87AF8" w:rsidRDefault="00C87AF8" w:rsidP="00C87AF8">
            <w:pPr>
              <w:spacing w:after="120"/>
              <w:jc w:val="center"/>
              <w:rPr>
                <w:ins w:id="5990" w:author="R4-2120772" w:date="2021-11-15T15:14:00Z"/>
                <w:rFonts w:eastAsia="MS Mincho"/>
                <w:sz w:val="18"/>
              </w:rPr>
            </w:pPr>
            <w:ins w:id="5991" w:author="R4-2120772" w:date="2021-11-15T15:14:00Z">
              <w:r>
                <w:rPr>
                  <w:rFonts w:eastAsia="MS Mincho"/>
                  <w:sz w:val="18"/>
                </w:rPr>
                <w:t>-0.89</w:t>
              </w:r>
            </w:ins>
          </w:p>
        </w:tc>
        <w:tc>
          <w:tcPr>
            <w:tcW w:w="740" w:type="dxa"/>
            <w:noWrap/>
            <w:vAlign w:val="center"/>
          </w:tcPr>
          <w:p w:rsidR="00C87AF8" w:rsidRDefault="00C87AF8" w:rsidP="00C87AF8">
            <w:pPr>
              <w:spacing w:after="120"/>
              <w:jc w:val="center"/>
              <w:rPr>
                <w:ins w:id="5992" w:author="R4-2120772" w:date="2021-11-15T15:14:00Z"/>
                <w:rFonts w:eastAsia="MS Mincho"/>
                <w:sz w:val="18"/>
              </w:rPr>
            </w:pPr>
            <w:ins w:id="5993"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5994" w:author="R4-2120772" w:date="2021-11-15T15:14:00Z"/>
                <w:rFonts w:eastAsia="MS Mincho"/>
                <w:sz w:val="18"/>
              </w:rPr>
            </w:pPr>
            <w:ins w:id="5995"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5996" w:author="R4-2120772" w:date="2021-11-15T15:14:00Z"/>
                <w:rFonts w:eastAsia="MS Mincho"/>
                <w:sz w:val="18"/>
              </w:rPr>
            </w:pPr>
            <w:ins w:id="5997" w:author="R4-2120772" w:date="2021-11-15T15:14:00Z">
              <w:r>
                <w:rPr>
                  <w:rFonts w:eastAsia="MS Mincho"/>
                  <w:sz w:val="18"/>
                </w:rPr>
                <w:t>23.00</w:t>
              </w:r>
            </w:ins>
          </w:p>
        </w:tc>
      </w:tr>
      <w:tr w:rsidR="00C87AF8" w:rsidTr="0087751E">
        <w:trPr>
          <w:trHeight w:val="300"/>
          <w:jc w:val="center"/>
          <w:ins w:id="5998" w:author="R4-2120772" w:date="2021-11-15T15:14:00Z"/>
        </w:trPr>
        <w:tc>
          <w:tcPr>
            <w:tcW w:w="853" w:type="dxa"/>
            <w:vMerge/>
            <w:vAlign w:val="center"/>
          </w:tcPr>
          <w:p w:rsidR="00C87AF8" w:rsidRDefault="00C87AF8" w:rsidP="00C87AF8">
            <w:pPr>
              <w:spacing w:after="120"/>
              <w:jc w:val="center"/>
              <w:rPr>
                <w:ins w:id="5999" w:author="R4-2120772" w:date="2021-11-15T15:14:00Z"/>
                <w:rFonts w:eastAsia="MS Mincho"/>
              </w:rPr>
            </w:pPr>
          </w:p>
        </w:tc>
        <w:tc>
          <w:tcPr>
            <w:tcW w:w="780" w:type="dxa"/>
            <w:noWrap/>
            <w:vAlign w:val="center"/>
          </w:tcPr>
          <w:p w:rsidR="00C87AF8" w:rsidRDefault="00C87AF8" w:rsidP="00C87AF8">
            <w:pPr>
              <w:spacing w:after="120"/>
              <w:jc w:val="center"/>
              <w:rPr>
                <w:ins w:id="6000" w:author="R4-2120772" w:date="2021-11-15T15:14:00Z"/>
                <w:rFonts w:eastAsia="MS Mincho"/>
                <w:sz w:val="14"/>
              </w:rPr>
            </w:pPr>
            <w:ins w:id="6001" w:author="R4-2120772" w:date="2021-11-15T15:14:00Z">
              <w:r>
                <w:rPr>
                  <w:rFonts w:eastAsia="MS Mincho"/>
                  <w:sz w:val="14"/>
                </w:rPr>
                <w:t>Variance</w:t>
              </w:r>
            </w:ins>
          </w:p>
        </w:tc>
        <w:tc>
          <w:tcPr>
            <w:tcW w:w="740" w:type="dxa"/>
            <w:noWrap/>
            <w:vAlign w:val="center"/>
          </w:tcPr>
          <w:p w:rsidR="00C87AF8" w:rsidRDefault="00C87AF8" w:rsidP="00C87AF8">
            <w:pPr>
              <w:spacing w:after="120"/>
              <w:jc w:val="center"/>
              <w:rPr>
                <w:ins w:id="6002" w:author="R4-2120772" w:date="2021-11-15T15:14:00Z"/>
                <w:rFonts w:eastAsia="MS Mincho"/>
                <w:sz w:val="18"/>
              </w:rPr>
            </w:pPr>
            <w:ins w:id="6003" w:author="R4-2120772" w:date="2021-11-15T15:14:00Z">
              <w:r>
                <w:rPr>
                  <w:rFonts w:eastAsia="MS Mincho"/>
                  <w:sz w:val="18"/>
                </w:rPr>
                <w:t>0.15</w:t>
              </w:r>
            </w:ins>
          </w:p>
        </w:tc>
        <w:tc>
          <w:tcPr>
            <w:tcW w:w="740" w:type="dxa"/>
            <w:noWrap/>
            <w:vAlign w:val="center"/>
          </w:tcPr>
          <w:p w:rsidR="00C87AF8" w:rsidRDefault="00C87AF8" w:rsidP="00C87AF8">
            <w:pPr>
              <w:spacing w:after="120"/>
              <w:jc w:val="center"/>
              <w:rPr>
                <w:ins w:id="6004" w:author="R4-2120772" w:date="2021-11-15T15:14:00Z"/>
                <w:rFonts w:eastAsia="MS Mincho"/>
                <w:sz w:val="18"/>
              </w:rPr>
            </w:pPr>
            <w:ins w:id="6005" w:author="R4-2120772" w:date="2021-11-15T15:14:00Z">
              <w:r>
                <w:rPr>
                  <w:rFonts w:eastAsia="MS Mincho"/>
                  <w:sz w:val="18"/>
                </w:rPr>
                <w:t>0.07</w:t>
              </w:r>
            </w:ins>
          </w:p>
        </w:tc>
        <w:tc>
          <w:tcPr>
            <w:tcW w:w="741" w:type="dxa"/>
            <w:noWrap/>
            <w:vAlign w:val="center"/>
          </w:tcPr>
          <w:p w:rsidR="00C87AF8" w:rsidRDefault="00C87AF8" w:rsidP="00C87AF8">
            <w:pPr>
              <w:spacing w:after="120"/>
              <w:jc w:val="center"/>
              <w:rPr>
                <w:ins w:id="6006" w:author="R4-2120772" w:date="2021-11-15T15:14:00Z"/>
                <w:rFonts w:eastAsia="MS Mincho"/>
                <w:sz w:val="18"/>
              </w:rPr>
            </w:pPr>
            <w:ins w:id="6007" w:author="R4-2120772" w:date="2021-11-15T15:14:00Z">
              <w:r>
                <w:rPr>
                  <w:rFonts w:eastAsia="MS Mincho"/>
                  <w:sz w:val="18"/>
                </w:rPr>
                <w:t>0.45</w:t>
              </w:r>
            </w:ins>
          </w:p>
        </w:tc>
        <w:tc>
          <w:tcPr>
            <w:tcW w:w="740" w:type="dxa"/>
            <w:noWrap/>
            <w:vAlign w:val="center"/>
          </w:tcPr>
          <w:p w:rsidR="00C87AF8" w:rsidRDefault="00C87AF8" w:rsidP="00C87AF8">
            <w:pPr>
              <w:spacing w:after="120"/>
              <w:jc w:val="center"/>
              <w:rPr>
                <w:ins w:id="6008" w:author="R4-2120772" w:date="2021-11-15T15:14:00Z"/>
                <w:rFonts w:eastAsia="MS Mincho"/>
                <w:sz w:val="18"/>
              </w:rPr>
            </w:pPr>
            <w:ins w:id="6009" w:author="R4-2120772" w:date="2021-11-15T15:14:00Z">
              <w:r>
                <w:rPr>
                  <w:rFonts w:eastAsia="MS Mincho"/>
                  <w:sz w:val="18"/>
                </w:rPr>
                <w:t>4.83</w:t>
              </w:r>
            </w:ins>
          </w:p>
        </w:tc>
        <w:tc>
          <w:tcPr>
            <w:tcW w:w="740" w:type="dxa"/>
            <w:noWrap/>
            <w:vAlign w:val="center"/>
          </w:tcPr>
          <w:p w:rsidR="00C87AF8" w:rsidRDefault="00C87AF8" w:rsidP="00C87AF8">
            <w:pPr>
              <w:spacing w:after="120"/>
              <w:jc w:val="center"/>
              <w:rPr>
                <w:ins w:id="6010" w:author="R4-2120772" w:date="2021-11-15T15:14:00Z"/>
                <w:rFonts w:eastAsia="MS Mincho"/>
                <w:sz w:val="18"/>
              </w:rPr>
            </w:pPr>
            <w:ins w:id="6011" w:author="R4-2120772" w:date="2021-11-15T15:14:00Z">
              <w:r>
                <w:rPr>
                  <w:rFonts w:eastAsia="MS Mincho"/>
                  <w:sz w:val="18"/>
                </w:rPr>
                <w:t>3.93</w:t>
              </w:r>
            </w:ins>
          </w:p>
        </w:tc>
        <w:tc>
          <w:tcPr>
            <w:tcW w:w="741" w:type="dxa"/>
            <w:noWrap/>
            <w:vAlign w:val="center"/>
          </w:tcPr>
          <w:p w:rsidR="00C87AF8" w:rsidRDefault="00C87AF8" w:rsidP="00C87AF8">
            <w:pPr>
              <w:spacing w:after="120"/>
              <w:jc w:val="center"/>
              <w:rPr>
                <w:ins w:id="6012" w:author="R4-2120772" w:date="2021-11-15T15:14:00Z"/>
                <w:rFonts w:eastAsia="MS Mincho"/>
                <w:sz w:val="18"/>
              </w:rPr>
            </w:pPr>
            <w:ins w:id="6013" w:author="R4-2120772" w:date="2021-11-15T15:14:00Z">
              <w:r>
                <w:rPr>
                  <w:rFonts w:eastAsia="MS Mincho"/>
                  <w:sz w:val="18"/>
                </w:rPr>
                <w:t>2.55</w:t>
              </w:r>
            </w:ins>
          </w:p>
        </w:tc>
        <w:tc>
          <w:tcPr>
            <w:tcW w:w="740" w:type="dxa"/>
            <w:noWrap/>
            <w:vAlign w:val="center"/>
          </w:tcPr>
          <w:p w:rsidR="00C87AF8" w:rsidRDefault="00C87AF8" w:rsidP="00C87AF8">
            <w:pPr>
              <w:spacing w:after="120"/>
              <w:jc w:val="center"/>
              <w:rPr>
                <w:ins w:id="6014" w:author="R4-2120772" w:date="2021-11-15T15:14:00Z"/>
                <w:rFonts w:eastAsia="MS Mincho"/>
                <w:sz w:val="18"/>
              </w:rPr>
            </w:pPr>
            <w:ins w:id="6015" w:author="R4-2120772" w:date="2021-11-15T15:14:00Z">
              <w:r>
                <w:rPr>
                  <w:rFonts w:eastAsia="MS Mincho"/>
                  <w:sz w:val="18"/>
                </w:rPr>
                <w:t>0.00</w:t>
              </w:r>
            </w:ins>
          </w:p>
        </w:tc>
        <w:tc>
          <w:tcPr>
            <w:tcW w:w="740" w:type="dxa"/>
            <w:noWrap/>
            <w:vAlign w:val="center"/>
          </w:tcPr>
          <w:p w:rsidR="00C87AF8" w:rsidRDefault="00C87AF8" w:rsidP="00C87AF8">
            <w:pPr>
              <w:spacing w:after="120"/>
              <w:jc w:val="center"/>
              <w:rPr>
                <w:ins w:id="6016" w:author="R4-2120772" w:date="2021-11-15T15:14:00Z"/>
                <w:rFonts w:eastAsia="MS Mincho"/>
                <w:sz w:val="18"/>
              </w:rPr>
            </w:pPr>
            <w:ins w:id="6017" w:author="R4-2120772" w:date="2021-11-15T15:14:00Z">
              <w:r>
                <w:rPr>
                  <w:rFonts w:eastAsia="MS Mincho"/>
                  <w:sz w:val="18"/>
                </w:rPr>
                <w:t>0.00</w:t>
              </w:r>
            </w:ins>
          </w:p>
        </w:tc>
        <w:tc>
          <w:tcPr>
            <w:tcW w:w="741" w:type="dxa"/>
            <w:noWrap/>
            <w:vAlign w:val="center"/>
          </w:tcPr>
          <w:p w:rsidR="00C87AF8" w:rsidRDefault="00C87AF8" w:rsidP="00C87AF8">
            <w:pPr>
              <w:spacing w:after="120"/>
              <w:jc w:val="center"/>
              <w:rPr>
                <w:ins w:id="6018" w:author="R4-2120772" w:date="2021-11-15T15:14:00Z"/>
                <w:rFonts w:eastAsia="MS Mincho"/>
                <w:sz w:val="18"/>
              </w:rPr>
            </w:pPr>
            <w:ins w:id="6019" w:author="R4-2120772" w:date="2021-11-15T15:14:00Z">
              <w:r>
                <w:rPr>
                  <w:rFonts w:eastAsia="MS Mincho"/>
                  <w:sz w:val="18"/>
                </w:rPr>
                <w:t>0.00</w:t>
              </w:r>
            </w:ins>
          </w:p>
        </w:tc>
      </w:tr>
      <w:tr w:rsidR="00C87AF8" w:rsidTr="0087751E">
        <w:trPr>
          <w:trHeight w:val="315"/>
          <w:jc w:val="center"/>
          <w:ins w:id="6020" w:author="R4-2120772" w:date="2021-11-15T15:14:00Z"/>
        </w:trPr>
        <w:tc>
          <w:tcPr>
            <w:tcW w:w="853" w:type="dxa"/>
            <w:vMerge/>
            <w:vAlign w:val="center"/>
          </w:tcPr>
          <w:p w:rsidR="00C87AF8" w:rsidRDefault="00C87AF8" w:rsidP="00C87AF8">
            <w:pPr>
              <w:spacing w:after="120"/>
              <w:jc w:val="center"/>
              <w:rPr>
                <w:ins w:id="6021" w:author="R4-2120772" w:date="2021-11-15T15:14:00Z"/>
                <w:rFonts w:eastAsia="MS Mincho"/>
              </w:rPr>
            </w:pPr>
          </w:p>
        </w:tc>
        <w:tc>
          <w:tcPr>
            <w:tcW w:w="780" w:type="dxa"/>
            <w:noWrap/>
            <w:vAlign w:val="center"/>
          </w:tcPr>
          <w:p w:rsidR="00C87AF8" w:rsidRDefault="00C87AF8" w:rsidP="00C87AF8">
            <w:pPr>
              <w:spacing w:after="120"/>
              <w:jc w:val="center"/>
              <w:rPr>
                <w:ins w:id="6022" w:author="R4-2120772" w:date="2021-11-15T15:14:00Z"/>
                <w:rFonts w:eastAsia="MS Mincho"/>
                <w:sz w:val="14"/>
              </w:rPr>
            </w:pPr>
            <w:ins w:id="6023" w:author="R4-2120772" w:date="2021-11-15T15:14:00Z">
              <w:r>
                <w:rPr>
                  <w:rFonts w:eastAsia="MS Mincho"/>
                  <w:sz w:val="14"/>
                </w:rPr>
                <w:t>Mean</w:t>
              </w:r>
            </w:ins>
          </w:p>
        </w:tc>
        <w:tc>
          <w:tcPr>
            <w:tcW w:w="740" w:type="dxa"/>
            <w:noWrap/>
            <w:vAlign w:val="center"/>
          </w:tcPr>
          <w:p w:rsidR="00C87AF8" w:rsidRDefault="00C87AF8" w:rsidP="00C87AF8">
            <w:pPr>
              <w:spacing w:after="120"/>
              <w:jc w:val="center"/>
              <w:rPr>
                <w:ins w:id="6024" w:author="R4-2120772" w:date="2021-11-15T15:14:00Z"/>
                <w:rFonts w:eastAsia="MS Mincho"/>
                <w:sz w:val="18"/>
              </w:rPr>
            </w:pPr>
            <w:ins w:id="6025" w:author="R4-2120772" w:date="2021-11-15T15:14:00Z">
              <w:r>
                <w:rPr>
                  <w:rFonts w:eastAsia="MS Mincho"/>
                  <w:sz w:val="18"/>
                </w:rPr>
                <w:t>124.38</w:t>
              </w:r>
            </w:ins>
          </w:p>
        </w:tc>
        <w:tc>
          <w:tcPr>
            <w:tcW w:w="740" w:type="dxa"/>
            <w:noWrap/>
            <w:vAlign w:val="center"/>
          </w:tcPr>
          <w:p w:rsidR="00C87AF8" w:rsidRDefault="00C87AF8" w:rsidP="00C87AF8">
            <w:pPr>
              <w:spacing w:after="120"/>
              <w:jc w:val="center"/>
              <w:rPr>
                <w:ins w:id="6026" w:author="R4-2120772" w:date="2021-11-15T15:14:00Z"/>
                <w:rFonts w:eastAsia="MS Mincho"/>
                <w:sz w:val="18"/>
              </w:rPr>
            </w:pPr>
            <w:ins w:id="6027" w:author="R4-2120772" w:date="2021-11-15T15:14:00Z">
              <w:r>
                <w:rPr>
                  <w:rFonts w:eastAsia="MS Mincho"/>
                  <w:sz w:val="18"/>
                </w:rPr>
                <w:t>131.30</w:t>
              </w:r>
            </w:ins>
          </w:p>
        </w:tc>
        <w:tc>
          <w:tcPr>
            <w:tcW w:w="741" w:type="dxa"/>
            <w:noWrap/>
            <w:vAlign w:val="center"/>
          </w:tcPr>
          <w:p w:rsidR="00C87AF8" w:rsidRDefault="00C87AF8" w:rsidP="00C87AF8">
            <w:pPr>
              <w:spacing w:after="120"/>
              <w:jc w:val="center"/>
              <w:rPr>
                <w:ins w:id="6028" w:author="R4-2120772" w:date="2021-11-15T15:14:00Z"/>
                <w:rFonts w:eastAsia="MS Mincho"/>
                <w:sz w:val="18"/>
              </w:rPr>
            </w:pPr>
            <w:ins w:id="6029" w:author="R4-2120772" w:date="2021-11-15T15:14:00Z">
              <w:r>
                <w:rPr>
                  <w:rFonts w:eastAsia="MS Mincho"/>
                  <w:sz w:val="18"/>
                </w:rPr>
                <w:t>138.26</w:t>
              </w:r>
            </w:ins>
          </w:p>
        </w:tc>
        <w:tc>
          <w:tcPr>
            <w:tcW w:w="740" w:type="dxa"/>
            <w:noWrap/>
            <w:vAlign w:val="center"/>
          </w:tcPr>
          <w:p w:rsidR="00C87AF8" w:rsidRDefault="00C87AF8" w:rsidP="00C87AF8">
            <w:pPr>
              <w:spacing w:after="120"/>
              <w:jc w:val="center"/>
              <w:rPr>
                <w:ins w:id="6030" w:author="R4-2120772" w:date="2021-11-15T15:14:00Z"/>
                <w:rFonts w:eastAsia="MS Mincho"/>
                <w:sz w:val="18"/>
              </w:rPr>
            </w:pPr>
            <w:ins w:id="6031" w:author="R4-2120772" w:date="2021-11-15T15:14:00Z">
              <w:r>
                <w:rPr>
                  <w:rFonts w:eastAsia="MS Mincho"/>
                  <w:sz w:val="18"/>
                </w:rPr>
                <w:t>-15.30</w:t>
              </w:r>
            </w:ins>
          </w:p>
        </w:tc>
        <w:tc>
          <w:tcPr>
            <w:tcW w:w="740" w:type="dxa"/>
            <w:noWrap/>
            <w:vAlign w:val="center"/>
          </w:tcPr>
          <w:p w:rsidR="00C87AF8" w:rsidRDefault="00C87AF8" w:rsidP="00C87AF8">
            <w:pPr>
              <w:spacing w:after="120"/>
              <w:jc w:val="center"/>
              <w:rPr>
                <w:ins w:id="6032" w:author="R4-2120772" w:date="2021-11-15T15:14:00Z"/>
                <w:rFonts w:eastAsia="MS Mincho"/>
                <w:sz w:val="18"/>
              </w:rPr>
            </w:pPr>
            <w:ins w:id="6033" w:author="R4-2120772" w:date="2021-11-15T15:14:00Z">
              <w:r>
                <w:rPr>
                  <w:rFonts w:eastAsia="MS Mincho"/>
                  <w:sz w:val="18"/>
                </w:rPr>
                <w:t>-8.07</w:t>
              </w:r>
            </w:ins>
          </w:p>
        </w:tc>
        <w:tc>
          <w:tcPr>
            <w:tcW w:w="741" w:type="dxa"/>
            <w:noWrap/>
            <w:vAlign w:val="center"/>
          </w:tcPr>
          <w:p w:rsidR="00C87AF8" w:rsidRDefault="00C87AF8" w:rsidP="00C87AF8">
            <w:pPr>
              <w:spacing w:after="120"/>
              <w:jc w:val="center"/>
              <w:rPr>
                <w:ins w:id="6034" w:author="R4-2120772" w:date="2021-11-15T15:14:00Z"/>
                <w:rFonts w:eastAsia="MS Mincho"/>
                <w:sz w:val="18"/>
              </w:rPr>
            </w:pPr>
            <w:ins w:id="6035" w:author="R4-2120772" w:date="2021-11-15T15:14:00Z">
              <w:r>
                <w:rPr>
                  <w:rFonts w:eastAsia="MS Mincho"/>
                  <w:sz w:val="18"/>
                </w:rPr>
                <w:t>-1.17</w:t>
              </w:r>
            </w:ins>
          </w:p>
        </w:tc>
        <w:tc>
          <w:tcPr>
            <w:tcW w:w="740" w:type="dxa"/>
            <w:noWrap/>
            <w:vAlign w:val="center"/>
          </w:tcPr>
          <w:p w:rsidR="00C87AF8" w:rsidRDefault="00C87AF8" w:rsidP="00C87AF8">
            <w:pPr>
              <w:spacing w:after="120"/>
              <w:jc w:val="center"/>
              <w:rPr>
                <w:ins w:id="6036" w:author="R4-2120772" w:date="2021-11-15T15:14:00Z"/>
                <w:rFonts w:eastAsia="MS Mincho"/>
                <w:sz w:val="18"/>
              </w:rPr>
            </w:pPr>
            <w:ins w:id="6037"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6038" w:author="R4-2120772" w:date="2021-11-15T15:14:00Z"/>
                <w:rFonts w:eastAsia="MS Mincho"/>
                <w:sz w:val="18"/>
              </w:rPr>
            </w:pPr>
            <w:ins w:id="6039"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6040" w:author="R4-2120772" w:date="2021-11-15T15:14:00Z"/>
                <w:rFonts w:eastAsia="MS Mincho"/>
                <w:sz w:val="18"/>
              </w:rPr>
            </w:pPr>
            <w:ins w:id="6041" w:author="R4-2120772" w:date="2021-11-15T15:14:00Z">
              <w:r>
                <w:rPr>
                  <w:rFonts w:eastAsia="MS Mincho"/>
                  <w:sz w:val="18"/>
                </w:rPr>
                <w:t>23.00</w:t>
              </w:r>
            </w:ins>
          </w:p>
        </w:tc>
      </w:tr>
      <w:tr w:rsidR="00C87AF8" w:rsidTr="0087751E">
        <w:trPr>
          <w:trHeight w:val="300"/>
          <w:jc w:val="center"/>
          <w:ins w:id="6042" w:author="R4-2120772" w:date="2021-11-15T15:14:00Z"/>
        </w:trPr>
        <w:tc>
          <w:tcPr>
            <w:tcW w:w="853" w:type="dxa"/>
            <w:vMerge w:val="restart"/>
            <w:noWrap/>
            <w:vAlign w:val="center"/>
          </w:tcPr>
          <w:p w:rsidR="00C87AF8" w:rsidRDefault="00C87AF8" w:rsidP="00C87AF8">
            <w:pPr>
              <w:spacing w:after="120"/>
              <w:jc w:val="center"/>
              <w:rPr>
                <w:ins w:id="6043" w:author="R4-2120772" w:date="2021-11-15T15:14:00Z"/>
                <w:rFonts w:eastAsia="MS Mincho"/>
              </w:rPr>
            </w:pPr>
            <w:ins w:id="6044" w:author="R4-2120772" w:date="2021-11-15T15:14:00Z">
              <w:r>
                <w:rPr>
                  <w:rFonts w:eastAsia="MS Mincho"/>
                </w:rPr>
                <w:t>GEO</w:t>
              </w:r>
            </w:ins>
          </w:p>
        </w:tc>
        <w:tc>
          <w:tcPr>
            <w:tcW w:w="780" w:type="dxa"/>
            <w:noWrap/>
            <w:vAlign w:val="center"/>
          </w:tcPr>
          <w:p w:rsidR="00C87AF8" w:rsidRDefault="00C87AF8" w:rsidP="00C87AF8">
            <w:pPr>
              <w:spacing w:after="120"/>
              <w:jc w:val="center"/>
              <w:rPr>
                <w:ins w:id="6045" w:author="R4-2120772" w:date="2021-11-15T15:14:00Z"/>
                <w:rFonts w:eastAsia="MS Mincho"/>
                <w:sz w:val="14"/>
              </w:rPr>
            </w:pPr>
            <w:ins w:id="6046" w:author="R4-2120772" w:date="2021-11-15T15:14:00Z">
              <w:r>
                <w:rPr>
                  <w:rFonts w:eastAsia="MS Mincho"/>
                  <w:sz w:val="14"/>
                </w:rPr>
                <w:t>Samsung</w:t>
              </w:r>
            </w:ins>
          </w:p>
        </w:tc>
        <w:tc>
          <w:tcPr>
            <w:tcW w:w="740" w:type="dxa"/>
            <w:noWrap/>
            <w:vAlign w:val="center"/>
          </w:tcPr>
          <w:p w:rsidR="00C87AF8" w:rsidRDefault="00C87AF8" w:rsidP="00C87AF8">
            <w:pPr>
              <w:spacing w:after="120"/>
              <w:jc w:val="center"/>
              <w:rPr>
                <w:ins w:id="6047" w:author="R4-2120772" w:date="2021-11-15T15:14:00Z"/>
                <w:rFonts w:eastAsia="MS Mincho"/>
                <w:sz w:val="18"/>
              </w:rPr>
            </w:pPr>
            <w:ins w:id="6048" w:author="R4-2120772" w:date="2021-11-15T15:14:00Z">
              <w:r>
                <w:rPr>
                  <w:rFonts w:eastAsia="MS Mincho"/>
                  <w:sz w:val="18"/>
                </w:rPr>
                <w:t>133.17</w:t>
              </w:r>
            </w:ins>
          </w:p>
        </w:tc>
        <w:tc>
          <w:tcPr>
            <w:tcW w:w="740" w:type="dxa"/>
            <w:noWrap/>
            <w:vAlign w:val="center"/>
          </w:tcPr>
          <w:p w:rsidR="00C87AF8" w:rsidRDefault="00C87AF8" w:rsidP="00C87AF8">
            <w:pPr>
              <w:spacing w:after="120"/>
              <w:jc w:val="center"/>
              <w:rPr>
                <w:ins w:id="6049" w:author="R4-2120772" w:date="2021-11-15T15:14:00Z"/>
                <w:rFonts w:eastAsia="MS Mincho"/>
                <w:sz w:val="18"/>
              </w:rPr>
            </w:pPr>
            <w:ins w:id="6050" w:author="R4-2120772" w:date="2021-11-15T15:14:00Z">
              <w:r>
                <w:rPr>
                  <w:rFonts w:eastAsia="MS Mincho"/>
                  <w:sz w:val="18"/>
                </w:rPr>
                <w:t>139.89</w:t>
              </w:r>
            </w:ins>
          </w:p>
        </w:tc>
        <w:tc>
          <w:tcPr>
            <w:tcW w:w="741" w:type="dxa"/>
            <w:noWrap/>
            <w:vAlign w:val="center"/>
          </w:tcPr>
          <w:p w:rsidR="00C87AF8" w:rsidRDefault="00C87AF8" w:rsidP="00C87AF8">
            <w:pPr>
              <w:spacing w:after="120"/>
              <w:jc w:val="center"/>
              <w:rPr>
                <w:ins w:id="6051" w:author="R4-2120772" w:date="2021-11-15T15:14:00Z"/>
                <w:rFonts w:eastAsia="MS Mincho"/>
                <w:sz w:val="18"/>
              </w:rPr>
            </w:pPr>
            <w:ins w:id="6052" w:author="R4-2120772" w:date="2021-11-15T15:14:00Z">
              <w:r>
                <w:rPr>
                  <w:rFonts w:eastAsia="MS Mincho"/>
                  <w:sz w:val="18"/>
                </w:rPr>
                <w:t>146.92</w:t>
              </w:r>
            </w:ins>
          </w:p>
        </w:tc>
        <w:tc>
          <w:tcPr>
            <w:tcW w:w="740" w:type="dxa"/>
            <w:noWrap/>
            <w:vAlign w:val="center"/>
          </w:tcPr>
          <w:p w:rsidR="00C87AF8" w:rsidRDefault="00C87AF8" w:rsidP="00C87AF8">
            <w:pPr>
              <w:spacing w:after="120"/>
              <w:jc w:val="center"/>
              <w:rPr>
                <w:ins w:id="6053" w:author="R4-2120772" w:date="2021-11-15T15:14:00Z"/>
                <w:rFonts w:eastAsia="MS Mincho"/>
                <w:sz w:val="18"/>
              </w:rPr>
            </w:pPr>
            <w:ins w:id="6054" w:author="R4-2120772" w:date="2021-11-15T15:14:00Z">
              <w:r>
                <w:rPr>
                  <w:rFonts w:eastAsia="MS Mincho"/>
                  <w:sz w:val="18"/>
                </w:rPr>
                <w:t>-25.64</w:t>
              </w:r>
            </w:ins>
          </w:p>
        </w:tc>
        <w:tc>
          <w:tcPr>
            <w:tcW w:w="740" w:type="dxa"/>
            <w:noWrap/>
            <w:vAlign w:val="center"/>
          </w:tcPr>
          <w:p w:rsidR="00C87AF8" w:rsidRDefault="00C87AF8" w:rsidP="00C87AF8">
            <w:pPr>
              <w:spacing w:after="120"/>
              <w:jc w:val="center"/>
              <w:rPr>
                <w:ins w:id="6055" w:author="R4-2120772" w:date="2021-11-15T15:14:00Z"/>
                <w:rFonts w:eastAsia="MS Mincho"/>
                <w:sz w:val="18"/>
              </w:rPr>
            </w:pPr>
            <w:ins w:id="6056" w:author="R4-2120772" w:date="2021-11-15T15:14:00Z">
              <w:r>
                <w:rPr>
                  <w:rFonts w:eastAsia="MS Mincho"/>
                  <w:sz w:val="18"/>
                </w:rPr>
                <w:t>-18.62</w:t>
              </w:r>
            </w:ins>
          </w:p>
        </w:tc>
        <w:tc>
          <w:tcPr>
            <w:tcW w:w="741" w:type="dxa"/>
            <w:noWrap/>
            <w:vAlign w:val="center"/>
          </w:tcPr>
          <w:p w:rsidR="00C87AF8" w:rsidRDefault="00C87AF8" w:rsidP="00C87AF8">
            <w:pPr>
              <w:spacing w:after="120"/>
              <w:jc w:val="center"/>
              <w:rPr>
                <w:ins w:id="6057" w:author="R4-2120772" w:date="2021-11-15T15:14:00Z"/>
                <w:rFonts w:eastAsia="MS Mincho"/>
                <w:sz w:val="18"/>
              </w:rPr>
            </w:pPr>
            <w:ins w:id="6058" w:author="R4-2120772" w:date="2021-11-15T15:14:00Z">
              <w:r>
                <w:rPr>
                  <w:rFonts w:eastAsia="MS Mincho"/>
                  <w:sz w:val="18"/>
                </w:rPr>
                <w:t>-11.90</w:t>
              </w:r>
            </w:ins>
          </w:p>
        </w:tc>
        <w:tc>
          <w:tcPr>
            <w:tcW w:w="740" w:type="dxa"/>
            <w:noWrap/>
            <w:vAlign w:val="center"/>
          </w:tcPr>
          <w:p w:rsidR="00C87AF8" w:rsidRDefault="00C87AF8" w:rsidP="00C87AF8">
            <w:pPr>
              <w:spacing w:after="120"/>
              <w:jc w:val="center"/>
              <w:rPr>
                <w:ins w:id="6059" w:author="R4-2120772" w:date="2021-11-15T15:14:00Z"/>
                <w:rFonts w:eastAsia="MS Mincho"/>
                <w:sz w:val="18"/>
              </w:rPr>
            </w:pPr>
            <w:ins w:id="6060"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6061" w:author="R4-2120772" w:date="2021-11-15T15:14:00Z"/>
                <w:rFonts w:eastAsia="MS Mincho"/>
                <w:sz w:val="18"/>
              </w:rPr>
            </w:pPr>
            <w:ins w:id="6062"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6063" w:author="R4-2120772" w:date="2021-11-15T15:14:00Z"/>
                <w:rFonts w:eastAsia="MS Mincho"/>
                <w:sz w:val="18"/>
              </w:rPr>
            </w:pPr>
            <w:ins w:id="6064" w:author="R4-2120772" w:date="2021-11-15T15:14:00Z">
              <w:r>
                <w:rPr>
                  <w:rFonts w:eastAsia="MS Mincho"/>
                  <w:sz w:val="18"/>
                </w:rPr>
                <w:t>23.00</w:t>
              </w:r>
            </w:ins>
          </w:p>
        </w:tc>
      </w:tr>
      <w:tr w:rsidR="00C87AF8" w:rsidTr="0087751E">
        <w:trPr>
          <w:trHeight w:val="300"/>
          <w:jc w:val="center"/>
          <w:ins w:id="6065" w:author="R4-2120772" w:date="2021-11-15T15:14:00Z"/>
        </w:trPr>
        <w:tc>
          <w:tcPr>
            <w:tcW w:w="853" w:type="dxa"/>
            <w:vMerge/>
            <w:vAlign w:val="center"/>
          </w:tcPr>
          <w:p w:rsidR="00C87AF8" w:rsidRDefault="00C87AF8" w:rsidP="00C87AF8">
            <w:pPr>
              <w:spacing w:after="120"/>
              <w:jc w:val="center"/>
              <w:rPr>
                <w:ins w:id="6066" w:author="R4-2120772" w:date="2021-11-15T15:14:00Z"/>
                <w:rFonts w:eastAsia="MS Mincho"/>
              </w:rPr>
            </w:pPr>
          </w:p>
        </w:tc>
        <w:tc>
          <w:tcPr>
            <w:tcW w:w="780" w:type="dxa"/>
            <w:noWrap/>
            <w:vAlign w:val="center"/>
          </w:tcPr>
          <w:p w:rsidR="00C87AF8" w:rsidRDefault="00C87AF8" w:rsidP="00C87AF8">
            <w:pPr>
              <w:spacing w:after="120"/>
              <w:jc w:val="center"/>
              <w:rPr>
                <w:ins w:id="6067" w:author="R4-2120772" w:date="2021-11-15T15:14:00Z"/>
                <w:rFonts w:eastAsia="MS Mincho"/>
                <w:sz w:val="14"/>
              </w:rPr>
            </w:pPr>
            <w:ins w:id="6068" w:author="R4-2120772" w:date="2021-11-15T15:14:00Z">
              <w:r>
                <w:rPr>
                  <w:rFonts w:eastAsia="MS Mincho"/>
                  <w:sz w:val="14"/>
                </w:rPr>
                <w:t>Qualcomm</w:t>
              </w:r>
            </w:ins>
          </w:p>
        </w:tc>
        <w:tc>
          <w:tcPr>
            <w:tcW w:w="740" w:type="dxa"/>
            <w:noWrap/>
            <w:vAlign w:val="center"/>
          </w:tcPr>
          <w:p w:rsidR="00C87AF8" w:rsidRDefault="00C87AF8" w:rsidP="00C87AF8">
            <w:pPr>
              <w:spacing w:after="120"/>
              <w:jc w:val="center"/>
              <w:rPr>
                <w:ins w:id="6069" w:author="R4-2120772" w:date="2021-11-15T15:14:00Z"/>
                <w:rFonts w:eastAsia="MS Mincho"/>
                <w:sz w:val="18"/>
              </w:rPr>
            </w:pPr>
            <w:ins w:id="6070" w:author="R4-2120772" w:date="2021-11-15T15:14:00Z">
              <w:r>
                <w:rPr>
                  <w:rFonts w:eastAsia="MS Mincho"/>
                  <w:sz w:val="18"/>
                </w:rPr>
                <w:t>132.96</w:t>
              </w:r>
            </w:ins>
          </w:p>
        </w:tc>
        <w:tc>
          <w:tcPr>
            <w:tcW w:w="740" w:type="dxa"/>
            <w:noWrap/>
            <w:vAlign w:val="center"/>
          </w:tcPr>
          <w:p w:rsidR="00C87AF8" w:rsidRDefault="00C87AF8" w:rsidP="00C87AF8">
            <w:pPr>
              <w:spacing w:after="120"/>
              <w:jc w:val="center"/>
              <w:rPr>
                <w:ins w:id="6071" w:author="R4-2120772" w:date="2021-11-15T15:14:00Z"/>
                <w:rFonts w:eastAsia="MS Mincho"/>
                <w:sz w:val="18"/>
              </w:rPr>
            </w:pPr>
            <w:ins w:id="6072" w:author="R4-2120772" w:date="2021-11-15T15:14:00Z">
              <w:r>
                <w:rPr>
                  <w:rFonts w:eastAsia="MS Mincho"/>
                  <w:sz w:val="18"/>
                </w:rPr>
                <w:t>139.86</w:t>
              </w:r>
            </w:ins>
          </w:p>
        </w:tc>
        <w:tc>
          <w:tcPr>
            <w:tcW w:w="741" w:type="dxa"/>
            <w:noWrap/>
            <w:vAlign w:val="center"/>
          </w:tcPr>
          <w:p w:rsidR="00C87AF8" w:rsidRDefault="00C87AF8" w:rsidP="00C87AF8">
            <w:pPr>
              <w:spacing w:after="120"/>
              <w:jc w:val="center"/>
              <w:rPr>
                <w:ins w:id="6073" w:author="R4-2120772" w:date="2021-11-15T15:14:00Z"/>
                <w:rFonts w:eastAsia="MS Mincho"/>
                <w:sz w:val="18"/>
              </w:rPr>
            </w:pPr>
            <w:ins w:id="6074" w:author="R4-2120772" w:date="2021-11-15T15:14:00Z">
              <w:r>
                <w:rPr>
                  <w:rFonts w:eastAsia="MS Mincho"/>
                  <w:sz w:val="18"/>
                </w:rPr>
                <w:t>146.90</w:t>
              </w:r>
            </w:ins>
          </w:p>
        </w:tc>
        <w:tc>
          <w:tcPr>
            <w:tcW w:w="740" w:type="dxa"/>
            <w:noWrap/>
            <w:vAlign w:val="center"/>
          </w:tcPr>
          <w:p w:rsidR="00C87AF8" w:rsidRDefault="00C87AF8" w:rsidP="00C87AF8">
            <w:pPr>
              <w:spacing w:after="120"/>
              <w:jc w:val="center"/>
              <w:rPr>
                <w:ins w:id="6075" w:author="R4-2120772" w:date="2021-11-15T15:14:00Z"/>
                <w:rFonts w:eastAsia="MS Mincho"/>
                <w:sz w:val="18"/>
              </w:rPr>
            </w:pPr>
            <w:ins w:id="6076" w:author="R4-2120772" w:date="2021-11-15T15:14:00Z">
              <w:r>
                <w:rPr>
                  <w:rFonts w:eastAsia="MS Mincho"/>
                  <w:sz w:val="18"/>
                </w:rPr>
                <w:t>-25.69</w:t>
              </w:r>
            </w:ins>
          </w:p>
        </w:tc>
        <w:tc>
          <w:tcPr>
            <w:tcW w:w="740" w:type="dxa"/>
            <w:noWrap/>
            <w:vAlign w:val="center"/>
          </w:tcPr>
          <w:p w:rsidR="00C87AF8" w:rsidRDefault="00C87AF8" w:rsidP="00C87AF8">
            <w:pPr>
              <w:spacing w:after="120"/>
              <w:jc w:val="center"/>
              <w:rPr>
                <w:ins w:id="6077" w:author="R4-2120772" w:date="2021-11-15T15:14:00Z"/>
                <w:rFonts w:eastAsia="MS Mincho"/>
                <w:sz w:val="18"/>
              </w:rPr>
            </w:pPr>
            <w:ins w:id="6078" w:author="R4-2120772" w:date="2021-11-15T15:14:00Z">
              <w:r>
                <w:rPr>
                  <w:rFonts w:eastAsia="MS Mincho"/>
                  <w:sz w:val="18"/>
                </w:rPr>
                <w:t>-18.61</w:t>
              </w:r>
            </w:ins>
          </w:p>
        </w:tc>
        <w:tc>
          <w:tcPr>
            <w:tcW w:w="741" w:type="dxa"/>
            <w:noWrap/>
            <w:vAlign w:val="center"/>
          </w:tcPr>
          <w:p w:rsidR="00C87AF8" w:rsidRDefault="00C87AF8" w:rsidP="00C87AF8">
            <w:pPr>
              <w:spacing w:after="120"/>
              <w:jc w:val="center"/>
              <w:rPr>
                <w:ins w:id="6079" w:author="R4-2120772" w:date="2021-11-15T15:14:00Z"/>
                <w:rFonts w:eastAsia="MS Mincho"/>
                <w:sz w:val="18"/>
              </w:rPr>
            </w:pPr>
            <w:ins w:id="6080" w:author="R4-2120772" w:date="2021-11-15T15:14:00Z">
              <w:r>
                <w:rPr>
                  <w:rFonts w:eastAsia="MS Mincho"/>
                  <w:sz w:val="18"/>
                </w:rPr>
                <w:t>-11.73</w:t>
              </w:r>
            </w:ins>
          </w:p>
        </w:tc>
        <w:tc>
          <w:tcPr>
            <w:tcW w:w="740" w:type="dxa"/>
            <w:noWrap/>
            <w:vAlign w:val="center"/>
          </w:tcPr>
          <w:p w:rsidR="00C87AF8" w:rsidRDefault="00C87AF8" w:rsidP="00C87AF8">
            <w:pPr>
              <w:spacing w:after="120"/>
              <w:jc w:val="center"/>
              <w:rPr>
                <w:ins w:id="6081" w:author="R4-2120772" w:date="2021-11-15T15:14:00Z"/>
                <w:rFonts w:eastAsia="MS Mincho"/>
                <w:sz w:val="18"/>
              </w:rPr>
            </w:pPr>
            <w:ins w:id="6082"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6083" w:author="R4-2120772" w:date="2021-11-15T15:14:00Z"/>
                <w:rFonts w:eastAsia="MS Mincho"/>
                <w:sz w:val="18"/>
              </w:rPr>
            </w:pPr>
            <w:ins w:id="6084"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6085" w:author="R4-2120772" w:date="2021-11-15T15:14:00Z"/>
                <w:rFonts w:eastAsia="MS Mincho"/>
                <w:sz w:val="18"/>
              </w:rPr>
            </w:pPr>
            <w:ins w:id="6086" w:author="R4-2120772" w:date="2021-11-15T15:14:00Z">
              <w:r>
                <w:rPr>
                  <w:rFonts w:eastAsia="MS Mincho"/>
                  <w:sz w:val="18"/>
                </w:rPr>
                <w:t>23.00</w:t>
              </w:r>
            </w:ins>
          </w:p>
        </w:tc>
      </w:tr>
      <w:tr w:rsidR="00C87AF8" w:rsidTr="0087751E">
        <w:trPr>
          <w:trHeight w:val="300"/>
          <w:jc w:val="center"/>
          <w:ins w:id="6087" w:author="R4-2120772" w:date="2021-11-15T15:14:00Z"/>
        </w:trPr>
        <w:tc>
          <w:tcPr>
            <w:tcW w:w="853" w:type="dxa"/>
            <w:vMerge/>
            <w:vAlign w:val="center"/>
          </w:tcPr>
          <w:p w:rsidR="00C87AF8" w:rsidRDefault="00C87AF8" w:rsidP="00C87AF8">
            <w:pPr>
              <w:spacing w:after="120"/>
              <w:jc w:val="center"/>
              <w:rPr>
                <w:ins w:id="6088" w:author="R4-2120772" w:date="2021-11-15T15:14:00Z"/>
                <w:rFonts w:eastAsia="MS Mincho"/>
              </w:rPr>
            </w:pPr>
          </w:p>
        </w:tc>
        <w:tc>
          <w:tcPr>
            <w:tcW w:w="780" w:type="dxa"/>
            <w:noWrap/>
            <w:vAlign w:val="center"/>
          </w:tcPr>
          <w:p w:rsidR="00C87AF8" w:rsidRDefault="00C87AF8" w:rsidP="00C87AF8">
            <w:pPr>
              <w:spacing w:after="120"/>
              <w:jc w:val="center"/>
              <w:rPr>
                <w:ins w:id="6089" w:author="R4-2120772" w:date="2021-11-15T15:14:00Z"/>
                <w:rFonts w:eastAsia="MS Mincho"/>
                <w:sz w:val="14"/>
              </w:rPr>
            </w:pPr>
            <w:ins w:id="6090" w:author="R4-2120772" w:date="2021-11-15T15:14:00Z">
              <w:r>
                <w:rPr>
                  <w:rFonts w:eastAsia="MS Mincho"/>
                  <w:sz w:val="14"/>
                </w:rPr>
                <w:t>CATT</w:t>
              </w:r>
            </w:ins>
          </w:p>
        </w:tc>
        <w:tc>
          <w:tcPr>
            <w:tcW w:w="740" w:type="dxa"/>
            <w:noWrap/>
            <w:vAlign w:val="center"/>
          </w:tcPr>
          <w:p w:rsidR="00C87AF8" w:rsidRDefault="00C87AF8" w:rsidP="00C87AF8">
            <w:pPr>
              <w:spacing w:after="120"/>
              <w:jc w:val="center"/>
              <w:rPr>
                <w:ins w:id="6091" w:author="R4-2120772" w:date="2021-11-15T15:14:00Z"/>
                <w:rFonts w:eastAsia="MS Mincho"/>
                <w:sz w:val="18"/>
              </w:rPr>
            </w:pPr>
            <w:ins w:id="6092" w:author="R4-2120772" w:date="2021-11-15T15:14:00Z">
              <w:r>
                <w:rPr>
                  <w:rFonts w:eastAsia="MS Mincho"/>
                  <w:sz w:val="18"/>
                </w:rPr>
                <w:t>133.28</w:t>
              </w:r>
            </w:ins>
          </w:p>
        </w:tc>
        <w:tc>
          <w:tcPr>
            <w:tcW w:w="740" w:type="dxa"/>
            <w:noWrap/>
            <w:vAlign w:val="center"/>
          </w:tcPr>
          <w:p w:rsidR="00C87AF8" w:rsidRDefault="00C87AF8" w:rsidP="00C87AF8">
            <w:pPr>
              <w:spacing w:after="120"/>
              <w:jc w:val="center"/>
              <w:rPr>
                <w:ins w:id="6093" w:author="R4-2120772" w:date="2021-11-15T15:14:00Z"/>
                <w:rFonts w:eastAsia="MS Mincho"/>
                <w:sz w:val="18"/>
              </w:rPr>
            </w:pPr>
            <w:ins w:id="6094" w:author="R4-2120772" w:date="2021-11-15T15:14:00Z">
              <w:r>
                <w:rPr>
                  <w:rFonts w:eastAsia="MS Mincho"/>
                  <w:sz w:val="18"/>
                </w:rPr>
                <w:t>139.84</w:t>
              </w:r>
            </w:ins>
          </w:p>
        </w:tc>
        <w:tc>
          <w:tcPr>
            <w:tcW w:w="741" w:type="dxa"/>
            <w:noWrap/>
            <w:vAlign w:val="center"/>
          </w:tcPr>
          <w:p w:rsidR="00C87AF8" w:rsidRDefault="00C87AF8" w:rsidP="00C87AF8">
            <w:pPr>
              <w:spacing w:after="120"/>
              <w:jc w:val="center"/>
              <w:rPr>
                <w:ins w:id="6095" w:author="R4-2120772" w:date="2021-11-15T15:14:00Z"/>
                <w:rFonts w:eastAsia="MS Mincho"/>
                <w:sz w:val="18"/>
              </w:rPr>
            </w:pPr>
            <w:ins w:id="6096" w:author="R4-2120772" w:date="2021-11-15T15:14:00Z">
              <w:r>
                <w:rPr>
                  <w:rFonts w:eastAsia="MS Mincho"/>
                  <w:sz w:val="18"/>
                </w:rPr>
                <w:t>147.04</w:t>
              </w:r>
            </w:ins>
          </w:p>
        </w:tc>
        <w:tc>
          <w:tcPr>
            <w:tcW w:w="740" w:type="dxa"/>
            <w:noWrap/>
            <w:vAlign w:val="center"/>
          </w:tcPr>
          <w:p w:rsidR="00C87AF8" w:rsidRDefault="00C87AF8" w:rsidP="00C87AF8">
            <w:pPr>
              <w:spacing w:after="120"/>
              <w:jc w:val="center"/>
              <w:rPr>
                <w:ins w:id="6097" w:author="R4-2120772" w:date="2021-11-15T15:14:00Z"/>
                <w:rFonts w:eastAsia="MS Mincho"/>
                <w:sz w:val="18"/>
              </w:rPr>
            </w:pPr>
            <w:ins w:id="6098" w:author="R4-2120772" w:date="2021-11-15T15:14:00Z">
              <w:r>
                <w:rPr>
                  <w:rFonts w:eastAsia="MS Mincho"/>
                  <w:sz w:val="18"/>
                </w:rPr>
                <w:t>-24.99</w:t>
              </w:r>
            </w:ins>
          </w:p>
        </w:tc>
        <w:tc>
          <w:tcPr>
            <w:tcW w:w="740" w:type="dxa"/>
            <w:noWrap/>
            <w:vAlign w:val="center"/>
          </w:tcPr>
          <w:p w:rsidR="00C87AF8" w:rsidRDefault="00C87AF8" w:rsidP="00C87AF8">
            <w:pPr>
              <w:spacing w:after="120"/>
              <w:jc w:val="center"/>
              <w:rPr>
                <w:ins w:id="6099" w:author="R4-2120772" w:date="2021-11-15T15:14:00Z"/>
                <w:rFonts w:eastAsia="MS Mincho"/>
                <w:sz w:val="18"/>
              </w:rPr>
            </w:pPr>
            <w:ins w:id="6100" w:author="R4-2120772" w:date="2021-11-15T15:14:00Z">
              <w:r>
                <w:rPr>
                  <w:rFonts w:eastAsia="MS Mincho"/>
                  <w:sz w:val="18"/>
                </w:rPr>
                <w:t>-18.36</w:t>
              </w:r>
            </w:ins>
          </w:p>
        </w:tc>
        <w:tc>
          <w:tcPr>
            <w:tcW w:w="741" w:type="dxa"/>
            <w:noWrap/>
            <w:vAlign w:val="center"/>
          </w:tcPr>
          <w:p w:rsidR="00C87AF8" w:rsidRDefault="00C87AF8" w:rsidP="00C87AF8">
            <w:pPr>
              <w:spacing w:after="120"/>
              <w:jc w:val="center"/>
              <w:rPr>
                <w:ins w:id="6101" w:author="R4-2120772" w:date="2021-11-15T15:14:00Z"/>
                <w:rFonts w:eastAsia="MS Mincho"/>
                <w:sz w:val="18"/>
              </w:rPr>
            </w:pPr>
            <w:ins w:id="6102" w:author="R4-2120772" w:date="2021-11-15T15:14:00Z">
              <w:r>
                <w:rPr>
                  <w:rFonts w:eastAsia="MS Mincho"/>
                  <w:sz w:val="18"/>
                </w:rPr>
                <w:t>-11.24</w:t>
              </w:r>
            </w:ins>
          </w:p>
        </w:tc>
        <w:tc>
          <w:tcPr>
            <w:tcW w:w="740" w:type="dxa"/>
            <w:noWrap/>
            <w:vAlign w:val="center"/>
          </w:tcPr>
          <w:p w:rsidR="00C87AF8" w:rsidRDefault="00C87AF8" w:rsidP="00C87AF8">
            <w:pPr>
              <w:spacing w:after="120"/>
              <w:jc w:val="center"/>
              <w:rPr>
                <w:ins w:id="6103" w:author="R4-2120772" w:date="2021-11-15T15:14:00Z"/>
                <w:rFonts w:eastAsia="MS Mincho"/>
                <w:sz w:val="18"/>
              </w:rPr>
            </w:pPr>
            <w:ins w:id="6104" w:author="R4-2120772" w:date="2021-11-15T15:14:00Z">
              <w:r>
                <w:rPr>
                  <w:rFonts w:eastAsia="MS Mincho"/>
                  <w:sz w:val="18"/>
                </w:rPr>
                <w:t>-</w:t>
              </w:r>
            </w:ins>
          </w:p>
        </w:tc>
        <w:tc>
          <w:tcPr>
            <w:tcW w:w="740" w:type="dxa"/>
            <w:noWrap/>
            <w:vAlign w:val="center"/>
          </w:tcPr>
          <w:p w:rsidR="00C87AF8" w:rsidRDefault="00C87AF8" w:rsidP="00C87AF8">
            <w:pPr>
              <w:spacing w:after="120"/>
              <w:jc w:val="center"/>
              <w:rPr>
                <w:ins w:id="6105" w:author="R4-2120772" w:date="2021-11-15T15:14:00Z"/>
                <w:rFonts w:eastAsia="MS Mincho"/>
                <w:sz w:val="18"/>
              </w:rPr>
            </w:pPr>
            <w:ins w:id="6106" w:author="R4-2120772" w:date="2021-11-15T15:14:00Z">
              <w:r>
                <w:rPr>
                  <w:rFonts w:eastAsia="MS Mincho"/>
                  <w:sz w:val="18"/>
                </w:rPr>
                <w:t>-</w:t>
              </w:r>
            </w:ins>
          </w:p>
        </w:tc>
        <w:tc>
          <w:tcPr>
            <w:tcW w:w="741" w:type="dxa"/>
            <w:noWrap/>
            <w:vAlign w:val="center"/>
          </w:tcPr>
          <w:p w:rsidR="00C87AF8" w:rsidRDefault="00C87AF8" w:rsidP="00C87AF8">
            <w:pPr>
              <w:spacing w:after="120"/>
              <w:jc w:val="center"/>
              <w:rPr>
                <w:ins w:id="6107" w:author="R4-2120772" w:date="2021-11-15T15:14:00Z"/>
                <w:rFonts w:eastAsia="MS Mincho"/>
                <w:sz w:val="18"/>
              </w:rPr>
            </w:pPr>
            <w:ins w:id="6108" w:author="R4-2120772" w:date="2021-11-15T15:14:00Z">
              <w:r>
                <w:rPr>
                  <w:rFonts w:eastAsia="MS Mincho"/>
                  <w:sz w:val="18"/>
                </w:rPr>
                <w:t>-</w:t>
              </w:r>
            </w:ins>
          </w:p>
        </w:tc>
      </w:tr>
      <w:tr w:rsidR="00C87AF8" w:rsidTr="0087751E">
        <w:trPr>
          <w:trHeight w:val="300"/>
          <w:jc w:val="center"/>
          <w:ins w:id="6109" w:author="R4-2120772" w:date="2021-11-15T15:14:00Z"/>
        </w:trPr>
        <w:tc>
          <w:tcPr>
            <w:tcW w:w="853" w:type="dxa"/>
            <w:vMerge/>
            <w:vAlign w:val="center"/>
          </w:tcPr>
          <w:p w:rsidR="00C87AF8" w:rsidRDefault="00C87AF8" w:rsidP="00C87AF8">
            <w:pPr>
              <w:spacing w:after="120"/>
              <w:jc w:val="center"/>
              <w:rPr>
                <w:ins w:id="6110" w:author="R4-2120772" w:date="2021-11-15T15:14:00Z"/>
                <w:rFonts w:eastAsia="MS Mincho"/>
              </w:rPr>
            </w:pPr>
          </w:p>
        </w:tc>
        <w:tc>
          <w:tcPr>
            <w:tcW w:w="780" w:type="dxa"/>
            <w:noWrap/>
            <w:vAlign w:val="center"/>
          </w:tcPr>
          <w:p w:rsidR="00C87AF8" w:rsidRDefault="00C87AF8" w:rsidP="00C87AF8">
            <w:pPr>
              <w:spacing w:after="120"/>
              <w:jc w:val="center"/>
              <w:rPr>
                <w:ins w:id="6111" w:author="R4-2120772" w:date="2021-11-15T15:14:00Z"/>
                <w:rFonts w:eastAsia="MS Mincho"/>
                <w:sz w:val="14"/>
              </w:rPr>
            </w:pPr>
            <w:ins w:id="6112" w:author="R4-2120772" w:date="2021-11-15T15:14:00Z">
              <w:r>
                <w:rPr>
                  <w:rFonts w:eastAsia="MS Mincho"/>
                  <w:sz w:val="14"/>
                </w:rPr>
                <w:t>THALES</w:t>
              </w:r>
            </w:ins>
          </w:p>
        </w:tc>
        <w:tc>
          <w:tcPr>
            <w:tcW w:w="740" w:type="dxa"/>
            <w:noWrap/>
            <w:vAlign w:val="center"/>
          </w:tcPr>
          <w:p w:rsidR="00C87AF8" w:rsidRDefault="00C87AF8" w:rsidP="00C87AF8">
            <w:pPr>
              <w:spacing w:after="120"/>
              <w:jc w:val="center"/>
              <w:rPr>
                <w:ins w:id="6113" w:author="R4-2120772" w:date="2021-11-15T15:14:00Z"/>
                <w:rFonts w:eastAsia="MS Mincho"/>
                <w:sz w:val="18"/>
              </w:rPr>
            </w:pPr>
            <w:ins w:id="6114" w:author="R4-2120772" w:date="2021-11-15T15:14:00Z">
              <w:r>
                <w:rPr>
                  <w:rFonts w:eastAsia="MS Mincho"/>
                  <w:sz w:val="18"/>
                </w:rPr>
                <w:t>133.30</w:t>
              </w:r>
            </w:ins>
          </w:p>
        </w:tc>
        <w:tc>
          <w:tcPr>
            <w:tcW w:w="740" w:type="dxa"/>
            <w:noWrap/>
            <w:vAlign w:val="center"/>
          </w:tcPr>
          <w:p w:rsidR="00C87AF8" w:rsidRDefault="00C87AF8" w:rsidP="00C87AF8">
            <w:pPr>
              <w:spacing w:after="120"/>
              <w:jc w:val="center"/>
              <w:rPr>
                <w:ins w:id="6115" w:author="R4-2120772" w:date="2021-11-15T15:14:00Z"/>
                <w:rFonts w:eastAsia="MS Mincho"/>
                <w:sz w:val="18"/>
              </w:rPr>
            </w:pPr>
            <w:ins w:id="6116" w:author="R4-2120772" w:date="2021-11-15T15:14:00Z">
              <w:r>
                <w:rPr>
                  <w:rFonts w:eastAsia="MS Mincho"/>
                  <w:sz w:val="18"/>
                </w:rPr>
                <w:t>139.97</w:t>
              </w:r>
            </w:ins>
          </w:p>
        </w:tc>
        <w:tc>
          <w:tcPr>
            <w:tcW w:w="741" w:type="dxa"/>
            <w:noWrap/>
            <w:vAlign w:val="center"/>
          </w:tcPr>
          <w:p w:rsidR="00C87AF8" w:rsidRDefault="00C87AF8" w:rsidP="00C87AF8">
            <w:pPr>
              <w:spacing w:after="120"/>
              <w:jc w:val="center"/>
              <w:rPr>
                <w:ins w:id="6117" w:author="R4-2120772" w:date="2021-11-15T15:14:00Z"/>
                <w:rFonts w:eastAsia="MS Mincho"/>
                <w:sz w:val="18"/>
              </w:rPr>
            </w:pPr>
            <w:ins w:id="6118" w:author="R4-2120772" w:date="2021-11-15T15:14:00Z">
              <w:r>
                <w:rPr>
                  <w:rFonts w:eastAsia="MS Mincho"/>
                  <w:sz w:val="18"/>
                </w:rPr>
                <w:t>146.60</w:t>
              </w:r>
            </w:ins>
          </w:p>
        </w:tc>
        <w:tc>
          <w:tcPr>
            <w:tcW w:w="740" w:type="dxa"/>
            <w:noWrap/>
            <w:vAlign w:val="center"/>
          </w:tcPr>
          <w:p w:rsidR="00C87AF8" w:rsidRDefault="00C87AF8" w:rsidP="00C87AF8">
            <w:pPr>
              <w:spacing w:after="120"/>
              <w:jc w:val="center"/>
              <w:rPr>
                <w:ins w:id="6119" w:author="R4-2120772" w:date="2021-11-15T15:14:00Z"/>
                <w:rFonts w:eastAsia="MS Mincho"/>
                <w:sz w:val="18"/>
              </w:rPr>
            </w:pPr>
            <w:ins w:id="6120" w:author="R4-2120772" w:date="2021-11-15T15:14:00Z">
              <w:r>
                <w:rPr>
                  <w:rFonts w:eastAsia="MS Mincho"/>
                  <w:sz w:val="18"/>
                </w:rPr>
                <w:t>-25.25</w:t>
              </w:r>
            </w:ins>
          </w:p>
        </w:tc>
        <w:tc>
          <w:tcPr>
            <w:tcW w:w="740" w:type="dxa"/>
            <w:noWrap/>
            <w:vAlign w:val="center"/>
          </w:tcPr>
          <w:p w:rsidR="00C87AF8" w:rsidRDefault="00C87AF8" w:rsidP="00C87AF8">
            <w:pPr>
              <w:spacing w:after="120"/>
              <w:jc w:val="center"/>
              <w:rPr>
                <w:ins w:id="6121" w:author="R4-2120772" w:date="2021-11-15T15:14:00Z"/>
                <w:rFonts w:eastAsia="MS Mincho"/>
                <w:sz w:val="18"/>
              </w:rPr>
            </w:pPr>
            <w:ins w:id="6122" w:author="R4-2120772" w:date="2021-11-15T15:14:00Z">
              <w:r>
                <w:rPr>
                  <w:rFonts w:eastAsia="MS Mincho"/>
                  <w:sz w:val="18"/>
                </w:rPr>
                <w:t>-18.47</w:t>
              </w:r>
            </w:ins>
          </w:p>
        </w:tc>
        <w:tc>
          <w:tcPr>
            <w:tcW w:w="741" w:type="dxa"/>
            <w:noWrap/>
            <w:vAlign w:val="center"/>
          </w:tcPr>
          <w:p w:rsidR="00C87AF8" w:rsidRDefault="00C87AF8" w:rsidP="00C87AF8">
            <w:pPr>
              <w:spacing w:after="120"/>
              <w:jc w:val="center"/>
              <w:rPr>
                <w:ins w:id="6123" w:author="R4-2120772" w:date="2021-11-15T15:14:00Z"/>
                <w:rFonts w:eastAsia="MS Mincho"/>
                <w:sz w:val="18"/>
              </w:rPr>
            </w:pPr>
            <w:ins w:id="6124" w:author="R4-2120772" w:date="2021-11-15T15:14:00Z">
              <w:r>
                <w:rPr>
                  <w:rFonts w:eastAsia="MS Mincho"/>
                  <w:sz w:val="18"/>
                </w:rPr>
                <w:t>-11.80</w:t>
              </w:r>
            </w:ins>
          </w:p>
        </w:tc>
        <w:tc>
          <w:tcPr>
            <w:tcW w:w="740" w:type="dxa"/>
            <w:noWrap/>
            <w:vAlign w:val="center"/>
          </w:tcPr>
          <w:p w:rsidR="00C87AF8" w:rsidRDefault="00C87AF8" w:rsidP="00C87AF8">
            <w:pPr>
              <w:spacing w:after="120"/>
              <w:jc w:val="center"/>
              <w:rPr>
                <w:ins w:id="6125" w:author="R4-2120772" w:date="2021-11-15T15:14:00Z"/>
                <w:rFonts w:eastAsia="MS Mincho"/>
                <w:sz w:val="18"/>
              </w:rPr>
            </w:pPr>
            <w:ins w:id="6126"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6127" w:author="R4-2120772" w:date="2021-11-15T15:14:00Z"/>
                <w:rFonts w:eastAsia="MS Mincho"/>
                <w:sz w:val="18"/>
              </w:rPr>
            </w:pPr>
            <w:ins w:id="6128"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6129" w:author="R4-2120772" w:date="2021-11-15T15:14:00Z"/>
                <w:rFonts w:eastAsia="MS Mincho"/>
                <w:sz w:val="18"/>
              </w:rPr>
            </w:pPr>
            <w:ins w:id="6130" w:author="R4-2120772" w:date="2021-11-15T15:14:00Z">
              <w:r>
                <w:rPr>
                  <w:rFonts w:eastAsia="MS Mincho"/>
                  <w:sz w:val="18"/>
                </w:rPr>
                <w:t>23.00</w:t>
              </w:r>
            </w:ins>
          </w:p>
        </w:tc>
      </w:tr>
      <w:tr w:rsidR="00C87AF8" w:rsidTr="0087751E">
        <w:trPr>
          <w:trHeight w:val="300"/>
          <w:jc w:val="center"/>
          <w:ins w:id="6131" w:author="R4-2120772" w:date="2021-11-15T15:14:00Z"/>
        </w:trPr>
        <w:tc>
          <w:tcPr>
            <w:tcW w:w="853" w:type="dxa"/>
            <w:vMerge/>
            <w:vAlign w:val="center"/>
          </w:tcPr>
          <w:p w:rsidR="00C87AF8" w:rsidRDefault="00C87AF8" w:rsidP="00C87AF8">
            <w:pPr>
              <w:spacing w:after="120"/>
              <w:jc w:val="center"/>
              <w:rPr>
                <w:ins w:id="6132" w:author="R4-2120772" w:date="2021-11-15T15:14:00Z"/>
                <w:rFonts w:eastAsia="MS Mincho"/>
              </w:rPr>
            </w:pPr>
          </w:p>
        </w:tc>
        <w:tc>
          <w:tcPr>
            <w:tcW w:w="780" w:type="dxa"/>
            <w:noWrap/>
            <w:vAlign w:val="center"/>
          </w:tcPr>
          <w:p w:rsidR="00C87AF8" w:rsidRDefault="00C87AF8" w:rsidP="00C87AF8">
            <w:pPr>
              <w:spacing w:after="120"/>
              <w:jc w:val="center"/>
              <w:rPr>
                <w:ins w:id="6133" w:author="R4-2120772" w:date="2021-11-15T15:14:00Z"/>
                <w:rFonts w:eastAsia="MS Mincho"/>
                <w:sz w:val="14"/>
              </w:rPr>
            </w:pPr>
            <w:ins w:id="6134" w:author="R4-2120772" w:date="2021-11-15T15:14:00Z">
              <w:r>
                <w:rPr>
                  <w:rFonts w:eastAsia="MS Mincho"/>
                  <w:sz w:val="14"/>
                </w:rPr>
                <w:t>Huawei</w:t>
              </w:r>
            </w:ins>
          </w:p>
        </w:tc>
        <w:tc>
          <w:tcPr>
            <w:tcW w:w="740" w:type="dxa"/>
            <w:noWrap/>
            <w:vAlign w:val="center"/>
          </w:tcPr>
          <w:p w:rsidR="00C87AF8" w:rsidRDefault="00C87AF8" w:rsidP="00C87AF8">
            <w:pPr>
              <w:spacing w:after="120"/>
              <w:jc w:val="center"/>
              <w:rPr>
                <w:ins w:id="6135" w:author="R4-2120772" w:date="2021-11-15T15:14:00Z"/>
                <w:rFonts w:eastAsia="MS Mincho"/>
                <w:sz w:val="18"/>
              </w:rPr>
            </w:pPr>
            <w:ins w:id="6136" w:author="R4-2120772" w:date="2021-11-15T15:14:00Z">
              <w:r>
                <w:rPr>
                  <w:rFonts w:eastAsia="MS Mincho"/>
                  <w:sz w:val="18"/>
                </w:rPr>
                <w:t>132.43</w:t>
              </w:r>
            </w:ins>
          </w:p>
        </w:tc>
        <w:tc>
          <w:tcPr>
            <w:tcW w:w="740" w:type="dxa"/>
            <w:noWrap/>
            <w:vAlign w:val="center"/>
          </w:tcPr>
          <w:p w:rsidR="00C87AF8" w:rsidRDefault="00C87AF8" w:rsidP="00C87AF8">
            <w:pPr>
              <w:spacing w:after="120"/>
              <w:jc w:val="center"/>
              <w:rPr>
                <w:ins w:id="6137" w:author="R4-2120772" w:date="2021-11-15T15:14:00Z"/>
                <w:rFonts w:eastAsia="MS Mincho"/>
                <w:sz w:val="18"/>
              </w:rPr>
            </w:pPr>
            <w:ins w:id="6138" w:author="R4-2120772" w:date="2021-11-15T15:14:00Z">
              <w:r>
                <w:rPr>
                  <w:rFonts w:eastAsia="MS Mincho"/>
                  <w:sz w:val="18"/>
                </w:rPr>
                <w:t>138.44</w:t>
              </w:r>
            </w:ins>
          </w:p>
        </w:tc>
        <w:tc>
          <w:tcPr>
            <w:tcW w:w="741" w:type="dxa"/>
            <w:noWrap/>
            <w:vAlign w:val="center"/>
          </w:tcPr>
          <w:p w:rsidR="00C87AF8" w:rsidRDefault="00C87AF8" w:rsidP="00C87AF8">
            <w:pPr>
              <w:spacing w:after="120"/>
              <w:jc w:val="center"/>
              <w:rPr>
                <w:ins w:id="6139" w:author="R4-2120772" w:date="2021-11-15T15:14:00Z"/>
                <w:rFonts w:eastAsia="MS Mincho"/>
                <w:sz w:val="18"/>
              </w:rPr>
            </w:pPr>
            <w:ins w:id="6140" w:author="R4-2120772" w:date="2021-11-15T15:14:00Z">
              <w:r>
                <w:rPr>
                  <w:rFonts w:eastAsia="MS Mincho"/>
                  <w:sz w:val="18"/>
                </w:rPr>
                <w:t>145.29</w:t>
              </w:r>
            </w:ins>
          </w:p>
        </w:tc>
        <w:tc>
          <w:tcPr>
            <w:tcW w:w="740" w:type="dxa"/>
            <w:noWrap/>
            <w:vAlign w:val="center"/>
          </w:tcPr>
          <w:p w:rsidR="00C87AF8" w:rsidRDefault="00C87AF8" w:rsidP="00C87AF8">
            <w:pPr>
              <w:spacing w:after="120"/>
              <w:jc w:val="center"/>
              <w:rPr>
                <w:ins w:id="6141" w:author="R4-2120772" w:date="2021-11-15T15:14:00Z"/>
                <w:rFonts w:eastAsia="MS Mincho"/>
                <w:sz w:val="18"/>
              </w:rPr>
            </w:pPr>
            <w:ins w:id="6142" w:author="R4-2120772" w:date="2021-11-15T15:14:00Z">
              <w:r>
                <w:rPr>
                  <w:rFonts w:eastAsia="MS Mincho"/>
                  <w:sz w:val="18"/>
                </w:rPr>
                <w:t>-24.06</w:t>
              </w:r>
            </w:ins>
          </w:p>
        </w:tc>
        <w:tc>
          <w:tcPr>
            <w:tcW w:w="740" w:type="dxa"/>
            <w:noWrap/>
            <w:vAlign w:val="center"/>
          </w:tcPr>
          <w:p w:rsidR="00C87AF8" w:rsidRDefault="00C87AF8" w:rsidP="00C87AF8">
            <w:pPr>
              <w:spacing w:after="120"/>
              <w:jc w:val="center"/>
              <w:rPr>
                <w:ins w:id="6143" w:author="R4-2120772" w:date="2021-11-15T15:14:00Z"/>
                <w:rFonts w:eastAsia="MS Mincho"/>
                <w:sz w:val="18"/>
              </w:rPr>
            </w:pPr>
            <w:ins w:id="6144" w:author="R4-2120772" w:date="2021-11-15T15:14:00Z">
              <w:r>
                <w:rPr>
                  <w:rFonts w:eastAsia="MS Mincho"/>
                  <w:sz w:val="18"/>
                </w:rPr>
                <w:t>-17.38</w:t>
              </w:r>
            </w:ins>
          </w:p>
        </w:tc>
        <w:tc>
          <w:tcPr>
            <w:tcW w:w="741" w:type="dxa"/>
            <w:noWrap/>
            <w:vAlign w:val="center"/>
          </w:tcPr>
          <w:p w:rsidR="00C87AF8" w:rsidRDefault="00C87AF8" w:rsidP="00C87AF8">
            <w:pPr>
              <w:spacing w:after="120"/>
              <w:jc w:val="center"/>
              <w:rPr>
                <w:ins w:id="6145" w:author="R4-2120772" w:date="2021-11-15T15:14:00Z"/>
                <w:rFonts w:eastAsia="MS Mincho"/>
                <w:sz w:val="18"/>
              </w:rPr>
            </w:pPr>
            <w:ins w:id="6146" w:author="R4-2120772" w:date="2021-11-15T15:14:00Z">
              <w:r>
                <w:rPr>
                  <w:rFonts w:eastAsia="MS Mincho"/>
                  <w:sz w:val="18"/>
                </w:rPr>
                <w:t>-11.26</w:t>
              </w:r>
            </w:ins>
          </w:p>
        </w:tc>
        <w:tc>
          <w:tcPr>
            <w:tcW w:w="740" w:type="dxa"/>
            <w:noWrap/>
            <w:vAlign w:val="center"/>
          </w:tcPr>
          <w:p w:rsidR="00C87AF8" w:rsidRDefault="00C87AF8" w:rsidP="00C87AF8">
            <w:pPr>
              <w:spacing w:after="120"/>
              <w:jc w:val="center"/>
              <w:rPr>
                <w:ins w:id="6147" w:author="R4-2120772" w:date="2021-11-15T15:14:00Z"/>
                <w:rFonts w:eastAsia="MS Mincho"/>
                <w:sz w:val="18"/>
              </w:rPr>
            </w:pPr>
            <w:ins w:id="6148"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6149" w:author="R4-2120772" w:date="2021-11-15T15:14:00Z"/>
                <w:rFonts w:eastAsia="MS Mincho"/>
                <w:sz w:val="18"/>
              </w:rPr>
            </w:pPr>
            <w:ins w:id="6150"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6151" w:author="R4-2120772" w:date="2021-11-15T15:14:00Z"/>
                <w:rFonts w:eastAsia="MS Mincho"/>
                <w:sz w:val="18"/>
              </w:rPr>
            </w:pPr>
            <w:ins w:id="6152" w:author="R4-2120772" w:date="2021-11-15T15:14:00Z">
              <w:r>
                <w:rPr>
                  <w:rFonts w:eastAsia="MS Mincho"/>
                  <w:sz w:val="18"/>
                </w:rPr>
                <w:t>23.00</w:t>
              </w:r>
            </w:ins>
          </w:p>
        </w:tc>
      </w:tr>
      <w:tr w:rsidR="00C87AF8" w:rsidTr="0087751E">
        <w:trPr>
          <w:trHeight w:val="300"/>
          <w:jc w:val="center"/>
          <w:ins w:id="6153" w:author="R4-2120772" w:date="2021-11-15T15:14:00Z"/>
        </w:trPr>
        <w:tc>
          <w:tcPr>
            <w:tcW w:w="853" w:type="dxa"/>
            <w:vMerge/>
            <w:vAlign w:val="center"/>
          </w:tcPr>
          <w:p w:rsidR="00C87AF8" w:rsidRDefault="00C87AF8" w:rsidP="00C87AF8">
            <w:pPr>
              <w:spacing w:after="120"/>
              <w:jc w:val="center"/>
              <w:rPr>
                <w:ins w:id="6154" w:author="R4-2120772" w:date="2021-11-15T15:14:00Z"/>
                <w:rFonts w:eastAsia="MS Mincho"/>
              </w:rPr>
            </w:pPr>
          </w:p>
        </w:tc>
        <w:tc>
          <w:tcPr>
            <w:tcW w:w="780" w:type="dxa"/>
            <w:noWrap/>
            <w:vAlign w:val="center"/>
          </w:tcPr>
          <w:p w:rsidR="00C87AF8" w:rsidRDefault="00C87AF8" w:rsidP="00C87AF8">
            <w:pPr>
              <w:spacing w:after="120"/>
              <w:jc w:val="center"/>
              <w:rPr>
                <w:ins w:id="6155" w:author="R4-2120772" w:date="2021-11-15T15:14:00Z"/>
                <w:rFonts w:eastAsia="MS Mincho"/>
                <w:sz w:val="14"/>
              </w:rPr>
            </w:pPr>
            <w:ins w:id="6156" w:author="R4-2120772" w:date="2021-11-15T15:14:00Z">
              <w:r>
                <w:rPr>
                  <w:rFonts w:eastAsia="MS Mincho"/>
                  <w:sz w:val="14"/>
                </w:rPr>
                <w:t>Xiaomi</w:t>
              </w:r>
            </w:ins>
          </w:p>
        </w:tc>
        <w:tc>
          <w:tcPr>
            <w:tcW w:w="740" w:type="dxa"/>
            <w:noWrap/>
            <w:vAlign w:val="center"/>
          </w:tcPr>
          <w:p w:rsidR="00C87AF8" w:rsidRDefault="00C87AF8" w:rsidP="00C87AF8">
            <w:pPr>
              <w:spacing w:after="120"/>
              <w:jc w:val="center"/>
              <w:rPr>
                <w:ins w:id="6157" w:author="R4-2120772" w:date="2021-11-15T15:14:00Z"/>
                <w:rFonts w:eastAsia="MS Mincho"/>
                <w:sz w:val="18"/>
              </w:rPr>
            </w:pPr>
            <w:ins w:id="6158" w:author="R4-2120772" w:date="2021-11-15T15:14:00Z">
              <w:r>
                <w:rPr>
                  <w:rFonts w:eastAsia="MS Mincho"/>
                  <w:sz w:val="18"/>
                </w:rPr>
                <w:t>133.03</w:t>
              </w:r>
            </w:ins>
          </w:p>
        </w:tc>
        <w:tc>
          <w:tcPr>
            <w:tcW w:w="740" w:type="dxa"/>
            <w:noWrap/>
            <w:vAlign w:val="center"/>
          </w:tcPr>
          <w:p w:rsidR="00C87AF8" w:rsidRDefault="00C87AF8" w:rsidP="00C87AF8">
            <w:pPr>
              <w:spacing w:after="120"/>
              <w:jc w:val="center"/>
              <w:rPr>
                <w:ins w:id="6159" w:author="R4-2120772" w:date="2021-11-15T15:14:00Z"/>
                <w:rFonts w:eastAsia="MS Mincho"/>
                <w:sz w:val="18"/>
              </w:rPr>
            </w:pPr>
            <w:ins w:id="6160" w:author="R4-2120772" w:date="2021-11-15T15:14:00Z">
              <w:r>
                <w:rPr>
                  <w:rFonts w:eastAsia="MS Mincho"/>
                  <w:sz w:val="18"/>
                </w:rPr>
                <w:t>139.55</w:t>
              </w:r>
            </w:ins>
          </w:p>
        </w:tc>
        <w:tc>
          <w:tcPr>
            <w:tcW w:w="741" w:type="dxa"/>
            <w:noWrap/>
            <w:vAlign w:val="center"/>
          </w:tcPr>
          <w:p w:rsidR="00C87AF8" w:rsidRDefault="00C87AF8" w:rsidP="00C87AF8">
            <w:pPr>
              <w:spacing w:after="120"/>
              <w:jc w:val="center"/>
              <w:rPr>
                <w:ins w:id="6161" w:author="R4-2120772" w:date="2021-11-15T15:14:00Z"/>
                <w:rFonts w:eastAsia="MS Mincho"/>
                <w:sz w:val="18"/>
              </w:rPr>
            </w:pPr>
            <w:ins w:id="6162" w:author="R4-2120772" w:date="2021-11-15T15:14:00Z">
              <w:r>
                <w:rPr>
                  <w:rFonts w:eastAsia="MS Mincho"/>
                  <w:sz w:val="18"/>
                </w:rPr>
                <w:t>146.75</w:t>
              </w:r>
            </w:ins>
          </w:p>
        </w:tc>
        <w:tc>
          <w:tcPr>
            <w:tcW w:w="740" w:type="dxa"/>
            <w:noWrap/>
            <w:vAlign w:val="center"/>
          </w:tcPr>
          <w:p w:rsidR="00C87AF8" w:rsidRDefault="00C87AF8" w:rsidP="00C87AF8">
            <w:pPr>
              <w:spacing w:after="120"/>
              <w:jc w:val="center"/>
              <w:rPr>
                <w:ins w:id="6163" w:author="R4-2120772" w:date="2021-11-15T15:14:00Z"/>
                <w:rFonts w:eastAsia="MS Mincho"/>
                <w:sz w:val="18"/>
              </w:rPr>
            </w:pPr>
            <w:ins w:id="6164" w:author="R4-2120772" w:date="2021-11-15T15:14:00Z">
              <w:r>
                <w:rPr>
                  <w:rFonts w:eastAsia="MS Mincho"/>
                  <w:sz w:val="18"/>
                </w:rPr>
                <w:t>-24.19</w:t>
              </w:r>
            </w:ins>
          </w:p>
        </w:tc>
        <w:tc>
          <w:tcPr>
            <w:tcW w:w="740" w:type="dxa"/>
            <w:noWrap/>
            <w:vAlign w:val="center"/>
          </w:tcPr>
          <w:p w:rsidR="00C87AF8" w:rsidRDefault="00C87AF8" w:rsidP="00C87AF8">
            <w:pPr>
              <w:spacing w:after="120"/>
              <w:jc w:val="center"/>
              <w:rPr>
                <w:ins w:id="6165" w:author="R4-2120772" w:date="2021-11-15T15:14:00Z"/>
                <w:rFonts w:eastAsia="MS Mincho"/>
                <w:sz w:val="18"/>
              </w:rPr>
            </w:pPr>
            <w:ins w:id="6166" w:author="R4-2120772" w:date="2021-11-15T15:14:00Z">
              <w:r>
                <w:rPr>
                  <w:rFonts w:eastAsia="MS Mincho"/>
                  <w:sz w:val="18"/>
                </w:rPr>
                <w:t>-17.39</w:t>
              </w:r>
            </w:ins>
          </w:p>
        </w:tc>
        <w:tc>
          <w:tcPr>
            <w:tcW w:w="741" w:type="dxa"/>
            <w:noWrap/>
            <w:vAlign w:val="center"/>
          </w:tcPr>
          <w:p w:rsidR="00C87AF8" w:rsidRDefault="00C87AF8" w:rsidP="00C87AF8">
            <w:pPr>
              <w:spacing w:after="120"/>
              <w:jc w:val="center"/>
              <w:rPr>
                <w:ins w:id="6167" w:author="R4-2120772" w:date="2021-11-15T15:14:00Z"/>
                <w:rFonts w:eastAsia="MS Mincho"/>
                <w:sz w:val="18"/>
              </w:rPr>
            </w:pPr>
            <w:ins w:id="6168" w:author="R4-2120772" w:date="2021-11-15T15:14:00Z">
              <w:r>
                <w:rPr>
                  <w:rFonts w:eastAsia="MS Mincho"/>
                  <w:sz w:val="18"/>
                </w:rPr>
                <w:t>-10.63</w:t>
              </w:r>
            </w:ins>
          </w:p>
        </w:tc>
        <w:tc>
          <w:tcPr>
            <w:tcW w:w="740" w:type="dxa"/>
            <w:noWrap/>
            <w:vAlign w:val="center"/>
          </w:tcPr>
          <w:p w:rsidR="00C87AF8" w:rsidRDefault="00C87AF8" w:rsidP="00C87AF8">
            <w:pPr>
              <w:spacing w:after="120"/>
              <w:jc w:val="center"/>
              <w:rPr>
                <w:ins w:id="6169" w:author="R4-2120772" w:date="2021-11-15T15:14:00Z"/>
                <w:rFonts w:eastAsia="MS Mincho"/>
                <w:sz w:val="18"/>
              </w:rPr>
            </w:pPr>
            <w:ins w:id="6170"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6171" w:author="R4-2120772" w:date="2021-11-15T15:14:00Z"/>
                <w:rFonts w:eastAsia="MS Mincho"/>
                <w:sz w:val="18"/>
              </w:rPr>
            </w:pPr>
            <w:ins w:id="6172"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6173" w:author="R4-2120772" w:date="2021-11-15T15:14:00Z"/>
                <w:rFonts w:eastAsia="MS Mincho"/>
                <w:sz w:val="18"/>
              </w:rPr>
            </w:pPr>
            <w:ins w:id="6174" w:author="R4-2120772" w:date="2021-11-15T15:14:00Z">
              <w:r>
                <w:rPr>
                  <w:rFonts w:eastAsia="MS Mincho"/>
                  <w:sz w:val="18"/>
                </w:rPr>
                <w:t>23.00</w:t>
              </w:r>
            </w:ins>
          </w:p>
        </w:tc>
      </w:tr>
      <w:tr w:rsidR="00C87AF8" w:rsidTr="0087751E">
        <w:trPr>
          <w:trHeight w:val="300"/>
          <w:jc w:val="center"/>
          <w:ins w:id="6175" w:author="R4-2120772" w:date="2021-11-15T15:14:00Z"/>
        </w:trPr>
        <w:tc>
          <w:tcPr>
            <w:tcW w:w="853" w:type="dxa"/>
            <w:vMerge/>
            <w:vAlign w:val="center"/>
          </w:tcPr>
          <w:p w:rsidR="00C87AF8" w:rsidRDefault="00C87AF8" w:rsidP="00C87AF8">
            <w:pPr>
              <w:spacing w:after="120"/>
              <w:jc w:val="center"/>
              <w:rPr>
                <w:ins w:id="6176" w:author="R4-2120772" w:date="2021-11-15T15:14:00Z"/>
                <w:rFonts w:eastAsia="MS Mincho"/>
              </w:rPr>
            </w:pPr>
          </w:p>
        </w:tc>
        <w:tc>
          <w:tcPr>
            <w:tcW w:w="780" w:type="dxa"/>
            <w:noWrap/>
            <w:vAlign w:val="center"/>
          </w:tcPr>
          <w:p w:rsidR="00C87AF8" w:rsidRDefault="00C87AF8" w:rsidP="00C87AF8">
            <w:pPr>
              <w:spacing w:after="120"/>
              <w:jc w:val="center"/>
              <w:rPr>
                <w:ins w:id="6177" w:author="R4-2120772" w:date="2021-11-15T15:14:00Z"/>
                <w:rFonts w:eastAsia="MS Mincho"/>
                <w:sz w:val="14"/>
              </w:rPr>
            </w:pPr>
            <w:ins w:id="6178" w:author="R4-2120772" w:date="2021-11-15T15:14:00Z">
              <w:r>
                <w:rPr>
                  <w:rFonts w:eastAsia="MS Mincho"/>
                  <w:sz w:val="14"/>
                </w:rPr>
                <w:t>ZTE</w:t>
              </w:r>
            </w:ins>
          </w:p>
        </w:tc>
        <w:tc>
          <w:tcPr>
            <w:tcW w:w="740" w:type="dxa"/>
            <w:noWrap/>
            <w:vAlign w:val="center"/>
          </w:tcPr>
          <w:p w:rsidR="00C87AF8" w:rsidRDefault="00C87AF8" w:rsidP="00C87AF8">
            <w:pPr>
              <w:spacing w:after="120"/>
              <w:jc w:val="center"/>
              <w:rPr>
                <w:ins w:id="6179" w:author="R4-2120772" w:date="2021-11-15T15:14:00Z"/>
                <w:rFonts w:eastAsia="MS Mincho"/>
                <w:sz w:val="18"/>
              </w:rPr>
            </w:pPr>
            <w:ins w:id="6180" w:author="R4-2120772" w:date="2021-11-15T15:14:00Z">
              <w:r>
                <w:rPr>
                  <w:rFonts w:eastAsia="MS Mincho"/>
                  <w:sz w:val="18"/>
                </w:rPr>
                <w:t>133.58</w:t>
              </w:r>
            </w:ins>
          </w:p>
        </w:tc>
        <w:tc>
          <w:tcPr>
            <w:tcW w:w="740" w:type="dxa"/>
            <w:noWrap/>
            <w:vAlign w:val="center"/>
          </w:tcPr>
          <w:p w:rsidR="00C87AF8" w:rsidRDefault="00C87AF8" w:rsidP="00C87AF8">
            <w:pPr>
              <w:spacing w:after="120"/>
              <w:jc w:val="center"/>
              <w:rPr>
                <w:ins w:id="6181" w:author="R4-2120772" w:date="2021-11-15T15:14:00Z"/>
                <w:rFonts w:eastAsia="MS Mincho"/>
                <w:sz w:val="18"/>
              </w:rPr>
            </w:pPr>
            <w:ins w:id="6182" w:author="R4-2120772" w:date="2021-11-15T15:14:00Z">
              <w:r>
                <w:rPr>
                  <w:rFonts w:eastAsia="MS Mincho"/>
                  <w:sz w:val="18"/>
                </w:rPr>
                <w:t>140.24</w:t>
              </w:r>
            </w:ins>
          </w:p>
        </w:tc>
        <w:tc>
          <w:tcPr>
            <w:tcW w:w="741" w:type="dxa"/>
            <w:noWrap/>
            <w:vAlign w:val="center"/>
          </w:tcPr>
          <w:p w:rsidR="00C87AF8" w:rsidRDefault="00C87AF8" w:rsidP="00C87AF8">
            <w:pPr>
              <w:spacing w:after="120"/>
              <w:jc w:val="center"/>
              <w:rPr>
                <w:ins w:id="6183" w:author="R4-2120772" w:date="2021-11-15T15:14:00Z"/>
                <w:rFonts w:eastAsia="MS Mincho"/>
                <w:sz w:val="18"/>
              </w:rPr>
            </w:pPr>
            <w:ins w:id="6184" w:author="R4-2120772" w:date="2021-11-15T15:14:00Z">
              <w:r>
                <w:rPr>
                  <w:rFonts w:eastAsia="MS Mincho"/>
                  <w:sz w:val="18"/>
                </w:rPr>
                <w:t>146.91</w:t>
              </w:r>
            </w:ins>
          </w:p>
        </w:tc>
        <w:tc>
          <w:tcPr>
            <w:tcW w:w="740" w:type="dxa"/>
            <w:noWrap/>
            <w:vAlign w:val="center"/>
          </w:tcPr>
          <w:p w:rsidR="00C87AF8" w:rsidRDefault="00C87AF8" w:rsidP="00C87AF8">
            <w:pPr>
              <w:spacing w:after="120"/>
              <w:jc w:val="center"/>
              <w:rPr>
                <w:ins w:id="6185" w:author="R4-2120772" w:date="2021-11-15T15:14:00Z"/>
                <w:rFonts w:eastAsia="MS Mincho"/>
                <w:sz w:val="18"/>
              </w:rPr>
            </w:pPr>
            <w:ins w:id="6186" w:author="R4-2120772" w:date="2021-11-15T15:14:00Z">
              <w:r>
                <w:rPr>
                  <w:rFonts w:eastAsia="MS Mincho"/>
                  <w:sz w:val="18"/>
                </w:rPr>
                <w:t>-22.79</w:t>
              </w:r>
            </w:ins>
          </w:p>
        </w:tc>
        <w:tc>
          <w:tcPr>
            <w:tcW w:w="740" w:type="dxa"/>
            <w:noWrap/>
            <w:vAlign w:val="center"/>
          </w:tcPr>
          <w:p w:rsidR="00C87AF8" w:rsidRDefault="00C87AF8" w:rsidP="00C87AF8">
            <w:pPr>
              <w:spacing w:after="120"/>
              <w:jc w:val="center"/>
              <w:rPr>
                <w:ins w:id="6187" w:author="R4-2120772" w:date="2021-11-15T15:14:00Z"/>
                <w:rFonts w:eastAsia="MS Mincho"/>
                <w:sz w:val="18"/>
              </w:rPr>
            </w:pPr>
            <w:ins w:id="6188" w:author="R4-2120772" w:date="2021-11-15T15:14:00Z">
              <w:r>
                <w:rPr>
                  <w:rFonts w:eastAsia="MS Mincho"/>
                  <w:sz w:val="18"/>
                </w:rPr>
                <w:t>-15.32</w:t>
              </w:r>
            </w:ins>
          </w:p>
        </w:tc>
        <w:tc>
          <w:tcPr>
            <w:tcW w:w="741" w:type="dxa"/>
            <w:noWrap/>
            <w:vAlign w:val="center"/>
          </w:tcPr>
          <w:p w:rsidR="00C87AF8" w:rsidRDefault="00C87AF8" w:rsidP="00C87AF8">
            <w:pPr>
              <w:spacing w:after="120"/>
              <w:jc w:val="center"/>
              <w:rPr>
                <w:ins w:id="6189" w:author="R4-2120772" w:date="2021-11-15T15:14:00Z"/>
                <w:rFonts w:eastAsia="MS Mincho"/>
                <w:sz w:val="18"/>
              </w:rPr>
            </w:pPr>
            <w:ins w:id="6190" w:author="R4-2120772" w:date="2021-11-15T15:14:00Z">
              <w:r>
                <w:rPr>
                  <w:rFonts w:eastAsia="MS Mincho"/>
                  <w:sz w:val="18"/>
                </w:rPr>
                <w:t>-8.86</w:t>
              </w:r>
            </w:ins>
          </w:p>
        </w:tc>
        <w:tc>
          <w:tcPr>
            <w:tcW w:w="740" w:type="dxa"/>
            <w:noWrap/>
            <w:vAlign w:val="center"/>
          </w:tcPr>
          <w:p w:rsidR="00C87AF8" w:rsidRDefault="00C87AF8" w:rsidP="00C87AF8">
            <w:pPr>
              <w:spacing w:after="120"/>
              <w:jc w:val="center"/>
              <w:rPr>
                <w:ins w:id="6191" w:author="R4-2120772" w:date="2021-11-15T15:14:00Z"/>
                <w:rFonts w:eastAsia="MS Mincho"/>
                <w:sz w:val="18"/>
              </w:rPr>
            </w:pPr>
            <w:ins w:id="6192"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6193" w:author="R4-2120772" w:date="2021-11-15T15:14:00Z"/>
                <w:rFonts w:eastAsia="MS Mincho"/>
                <w:sz w:val="18"/>
              </w:rPr>
            </w:pPr>
            <w:ins w:id="6194"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6195" w:author="R4-2120772" w:date="2021-11-15T15:14:00Z"/>
                <w:rFonts w:eastAsia="MS Mincho"/>
                <w:sz w:val="18"/>
              </w:rPr>
            </w:pPr>
            <w:ins w:id="6196" w:author="R4-2120772" w:date="2021-11-15T15:14:00Z">
              <w:r>
                <w:rPr>
                  <w:rFonts w:eastAsia="MS Mincho"/>
                  <w:sz w:val="18"/>
                </w:rPr>
                <w:t>23.00</w:t>
              </w:r>
            </w:ins>
          </w:p>
        </w:tc>
      </w:tr>
      <w:tr w:rsidR="00C87AF8" w:rsidTr="0087751E">
        <w:trPr>
          <w:trHeight w:val="300"/>
          <w:jc w:val="center"/>
          <w:ins w:id="6197" w:author="R4-2120772" w:date="2021-11-15T15:14:00Z"/>
        </w:trPr>
        <w:tc>
          <w:tcPr>
            <w:tcW w:w="853" w:type="dxa"/>
            <w:vMerge/>
            <w:vAlign w:val="center"/>
          </w:tcPr>
          <w:p w:rsidR="00C87AF8" w:rsidRDefault="00C87AF8" w:rsidP="00C87AF8">
            <w:pPr>
              <w:spacing w:after="120"/>
              <w:jc w:val="center"/>
              <w:rPr>
                <w:ins w:id="6198" w:author="R4-2120772" w:date="2021-11-15T15:14:00Z"/>
                <w:rFonts w:eastAsia="MS Mincho"/>
              </w:rPr>
            </w:pPr>
          </w:p>
        </w:tc>
        <w:tc>
          <w:tcPr>
            <w:tcW w:w="780" w:type="dxa"/>
            <w:noWrap/>
            <w:vAlign w:val="center"/>
          </w:tcPr>
          <w:p w:rsidR="00C87AF8" w:rsidRDefault="00C87AF8" w:rsidP="00C87AF8">
            <w:pPr>
              <w:spacing w:after="120"/>
              <w:jc w:val="center"/>
              <w:rPr>
                <w:ins w:id="6199" w:author="R4-2120772" w:date="2021-11-15T15:14:00Z"/>
                <w:rFonts w:eastAsia="MS Mincho"/>
                <w:sz w:val="14"/>
              </w:rPr>
            </w:pPr>
            <w:ins w:id="6200" w:author="R4-2120772" w:date="2021-11-15T15:14:00Z">
              <w:r>
                <w:rPr>
                  <w:rFonts w:eastAsia="MS Mincho"/>
                  <w:sz w:val="14"/>
                </w:rPr>
                <w:t>Ericsson</w:t>
              </w:r>
            </w:ins>
          </w:p>
        </w:tc>
        <w:tc>
          <w:tcPr>
            <w:tcW w:w="740" w:type="dxa"/>
            <w:noWrap/>
            <w:vAlign w:val="center"/>
          </w:tcPr>
          <w:p w:rsidR="00C87AF8" w:rsidRDefault="00C87AF8" w:rsidP="00C87AF8">
            <w:pPr>
              <w:spacing w:after="120"/>
              <w:jc w:val="center"/>
              <w:rPr>
                <w:ins w:id="6201" w:author="R4-2120772" w:date="2021-11-15T15:14:00Z"/>
                <w:rFonts w:eastAsia="MS Mincho"/>
                <w:sz w:val="18"/>
              </w:rPr>
            </w:pPr>
            <w:ins w:id="6202" w:author="R4-2120772" w:date="2021-11-15T15:14:00Z">
              <w:r>
                <w:rPr>
                  <w:rFonts w:eastAsia="MS Mincho"/>
                  <w:sz w:val="18"/>
                </w:rPr>
                <w:t>-</w:t>
              </w:r>
            </w:ins>
          </w:p>
        </w:tc>
        <w:tc>
          <w:tcPr>
            <w:tcW w:w="740" w:type="dxa"/>
            <w:noWrap/>
            <w:vAlign w:val="center"/>
          </w:tcPr>
          <w:p w:rsidR="00C87AF8" w:rsidRDefault="00C87AF8" w:rsidP="00C87AF8">
            <w:pPr>
              <w:spacing w:after="120"/>
              <w:jc w:val="center"/>
              <w:rPr>
                <w:ins w:id="6203" w:author="R4-2120772" w:date="2021-11-15T15:14:00Z"/>
                <w:rFonts w:eastAsia="MS Mincho"/>
                <w:sz w:val="18"/>
              </w:rPr>
            </w:pPr>
            <w:ins w:id="6204" w:author="R4-2120772" w:date="2021-11-15T15:14:00Z">
              <w:r>
                <w:rPr>
                  <w:rFonts w:eastAsia="MS Mincho"/>
                  <w:sz w:val="18"/>
                </w:rPr>
                <w:t>-</w:t>
              </w:r>
            </w:ins>
          </w:p>
        </w:tc>
        <w:tc>
          <w:tcPr>
            <w:tcW w:w="741" w:type="dxa"/>
            <w:noWrap/>
            <w:vAlign w:val="center"/>
          </w:tcPr>
          <w:p w:rsidR="00C87AF8" w:rsidRDefault="00C87AF8" w:rsidP="00C87AF8">
            <w:pPr>
              <w:spacing w:after="120"/>
              <w:jc w:val="center"/>
              <w:rPr>
                <w:ins w:id="6205" w:author="R4-2120772" w:date="2021-11-15T15:14:00Z"/>
                <w:rFonts w:eastAsia="MS Mincho"/>
                <w:sz w:val="18"/>
              </w:rPr>
            </w:pPr>
            <w:ins w:id="6206" w:author="R4-2120772" w:date="2021-11-15T15:14:00Z">
              <w:r>
                <w:rPr>
                  <w:rFonts w:eastAsia="MS Mincho"/>
                  <w:sz w:val="18"/>
                </w:rPr>
                <w:t>-</w:t>
              </w:r>
            </w:ins>
          </w:p>
        </w:tc>
        <w:tc>
          <w:tcPr>
            <w:tcW w:w="740" w:type="dxa"/>
            <w:noWrap/>
            <w:vAlign w:val="center"/>
          </w:tcPr>
          <w:p w:rsidR="00C87AF8" w:rsidRDefault="00C87AF8" w:rsidP="00C87AF8">
            <w:pPr>
              <w:spacing w:after="120"/>
              <w:jc w:val="center"/>
              <w:rPr>
                <w:ins w:id="6207" w:author="R4-2120772" w:date="2021-11-15T15:14:00Z"/>
                <w:rFonts w:eastAsia="MS Mincho"/>
                <w:sz w:val="18"/>
              </w:rPr>
            </w:pPr>
            <w:ins w:id="6208" w:author="R4-2120772" w:date="2021-11-15T15:14:00Z">
              <w:r>
                <w:rPr>
                  <w:rFonts w:eastAsia="MS Mincho"/>
                  <w:sz w:val="18"/>
                </w:rPr>
                <w:t>-32.17</w:t>
              </w:r>
            </w:ins>
          </w:p>
        </w:tc>
        <w:tc>
          <w:tcPr>
            <w:tcW w:w="740" w:type="dxa"/>
            <w:noWrap/>
            <w:vAlign w:val="center"/>
          </w:tcPr>
          <w:p w:rsidR="00C87AF8" w:rsidRDefault="00C87AF8" w:rsidP="00C87AF8">
            <w:pPr>
              <w:spacing w:after="120"/>
              <w:jc w:val="center"/>
              <w:rPr>
                <w:ins w:id="6209" w:author="R4-2120772" w:date="2021-11-15T15:14:00Z"/>
                <w:rFonts w:eastAsia="MS Mincho"/>
                <w:sz w:val="18"/>
              </w:rPr>
            </w:pPr>
            <w:ins w:id="6210" w:author="R4-2120772" w:date="2021-11-15T15:14:00Z">
              <w:r>
                <w:rPr>
                  <w:rFonts w:eastAsia="MS Mincho"/>
                  <w:sz w:val="18"/>
                </w:rPr>
                <w:t>-25.29</w:t>
              </w:r>
            </w:ins>
          </w:p>
        </w:tc>
        <w:tc>
          <w:tcPr>
            <w:tcW w:w="741" w:type="dxa"/>
            <w:noWrap/>
            <w:vAlign w:val="center"/>
          </w:tcPr>
          <w:p w:rsidR="00C87AF8" w:rsidRDefault="00C87AF8" w:rsidP="00C87AF8">
            <w:pPr>
              <w:spacing w:after="120"/>
              <w:jc w:val="center"/>
              <w:rPr>
                <w:ins w:id="6211" w:author="R4-2120772" w:date="2021-11-15T15:14:00Z"/>
                <w:rFonts w:eastAsia="MS Mincho"/>
                <w:sz w:val="18"/>
              </w:rPr>
            </w:pPr>
            <w:ins w:id="6212" w:author="R4-2120772" w:date="2021-11-15T15:14:00Z">
              <w:r>
                <w:rPr>
                  <w:rFonts w:eastAsia="MS Mincho"/>
                  <w:sz w:val="18"/>
                </w:rPr>
                <w:t>-17.44</w:t>
              </w:r>
            </w:ins>
          </w:p>
        </w:tc>
        <w:tc>
          <w:tcPr>
            <w:tcW w:w="740" w:type="dxa"/>
            <w:noWrap/>
            <w:vAlign w:val="center"/>
          </w:tcPr>
          <w:p w:rsidR="00C87AF8" w:rsidRDefault="00C87AF8" w:rsidP="00C87AF8">
            <w:pPr>
              <w:spacing w:after="120"/>
              <w:jc w:val="center"/>
              <w:rPr>
                <w:ins w:id="6213" w:author="R4-2120772" w:date="2021-11-15T15:14:00Z"/>
                <w:rFonts w:eastAsia="MS Mincho"/>
                <w:sz w:val="18"/>
              </w:rPr>
            </w:pPr>
            <w:ins w:id="6214" w:author="R4-2120772" w:date="2021-11-15T15:14:00Z">
              <w:r>
                <w:rPr>
                  <w:rFonts w:eastAsia="MS Mincho"/>
                  <w:sz w:val="18"/>
                </w:rPr>
                <w:t>-</w:t>
              </w:r>
            </w:ins>
          </w:p>
        </w:tc>
        <w:tc>
          <w:tcPr>
            <w:tcW w:w="740" w:type="dxa"/>
            <w:noWrap/>
            <w:vAlign w:val="center"/>
          </w:tcPr>
          <w:p w:rsidR="00C87AF8" w:rsidRDefault="00C87AF8" w:rsidP="00C87AF8">
            <w:pPr>
              <w:spacing w:after="120"/>
              <w:jc w:val="center"/>
              <w:rPr>
                <w:ins w:id="6215" w:author="R4-2120772" w:date="2021-11-15T15:14:00Z"/>
                <w:rFonts w:eastAsia="MS Mincho"/>
                <w:sz w:val="18"/>
              </w:rPr>
            </w:pPr>
            <w:ins w:id="6216" w:author="R4-2120772" w:date="2021-11-15T15:14:00Z">
              <w:r>
                <w:rPr>
                  <w:rFonts w:eastAsia="MS Mincho"/>
                  <w:sz w:val="18"/>
                </w:rPr>
                <w:t>-</w:t>
              </w:r>
            </w:ins>
          </w:p>
        </w:tc>
        <w:tc>
          <w:tcPr>
            <w:tcW w:w="741" w:type="dxa"/>
            <w:noWrap/>
            <w:vAlign w:val="center"/>
          </w:tcPr>
          <w:p w:rsidR="00C87AF8" w:rsidRDefault="00C87AF8" w:rsidP="00C87AF8">
            <w:pPr>
              <w:spacing w:after="120"/>
              <w:jc w:val="center"/>
              <w:rPr>
                <w:ins w:id="6217" w:author="R4-2120772" w:date="2021-11-15T15:14:00Z"/>
                <w:rFonts w:eastAsia="MS Mincho"/>
                <w:sz w:val="18"/>
              </w:rPr>
            </w:pPr>
            <w:ins w:id="6218" w:author="R4-2120772" w:date="2021-11-15T15:14:00Z">
              <w:r>
                <w:rPr>
                  <w:rFonts w:eastAsia="MS Mincho"/>
                  <w:sz w:val="18"/>
                </w:rPr>
                <w:t>-</w:t>
              </w:r>
            </w:ins>
          </w:p>
        </w:tc>
      </w:tr>
      <w:tr w:rsidR="00C87AF8" w:rsidTr="0087751E">
        <w:trPr>
          <w:trHeight w:val="315"/>
          <w:jc w:val="center"/>
          <w:ins w:id="6219" w:author="R4-2120772" w:date="2021-11-15T15:14:00Z"/>
        </w:trPr>
        <w:tc>
          <w:tcPr>
            <w:tcW w:w="853" w:type="dxa"/>
            <w:vMerge/>
            <w:vAlign w:val="center"/>
          </w:tcPr>
          <w:p w:rsidR="00C87AF8" w:rsidRDefault="00C87AF8" w:rsidP="00C87AF8">
            <w:pPr>
              <w:spacing w:after="120"/>
              <w:jc w:val="center"/>
              <w:rPr>
                <w:ins w:id="6220" w:author="R4-2120772" w:date="2021-11-15T15:14:00Z"/>
                <w:rFonts w:eastAsia="MS Mincho"/>
              </w:rPr>
            </w:pPr>
          </w:p>
        </w:tc>
        <w:tc>
          <w:tcPr>
            <w:tcW w:w="780" w:type="dxa"/>
            <w:noWrap/>
            <w:vAlign w:val="center"/>
          </w:tcPr>
          <w:p w:rsidR="00C87AF8" w:rsidRDefault="00C87AF8" w:rsidP="00C87AF8">
            <w:pPr>
              <w:spacing w:after="120"/>
              <w:jc w:val="center"/>
              <w:rPr>
                <w:ins w:id="6221" w:author="R4-2120772" w:date="2021-11-15T15:14:00Z"/>
                <w:rFonts w:eastAsia="MS Mincho"/>
                <w:sz w:val="14"/>
              </w:rPr>
            </w:pPr>
            <w:ins w:id="6222" w:author="R4-2120772" w:date="2021-11-15T15:14:00Z">
              <w:r>
                <w:rPr>
                  <w:rFonts w:eastAsia="MS Mincho"/>
                  <w:sz w:val="14"/>
                </w:rPr>
                <w:t>FhG</w:t>
              </w:r>
            </w:ins>
          </w:p>
        </w:tc>
        <w:tc>
          <w:tcPr>
            <w:tcW w:w="740" w:type="dxa"/>
            <w:noWrap/>
            <w:vAlign w:val="center"/>
          </w:tcPr>
          <w:p w:rsidR="00C87AF8" w:rsidRDefault="00C87AF8" w:rsidP="00C87AF8">
            <w:pPr>
              <w:spacing w:after="120"/>
              <w:jc w:val="center"/>
              <w:rPr>
                <w:ins w:id="6223" w:author="R4-2120772" w:date="2021-11-15T15:14:00Z"/>
                <w:rFonts w:eastAsia="MS Mincho"/>
                <w:sz w:val="18"/>
              </w:rPr>
            </w:pPr>
            <w:ins w:id="6224" w:author="R4-2120772" w:date="2021-11-15T15:14:00Z">
              <w:r>
                <w:rPr>
                  <w:rFonts w:eastAsia="MS Mincho"/>
                  <w:sz w:val="18"/>
                </w:rPr>
                <w:t>133.46</w:t>
              </w:r>
            </w:ins>
          </w:p>
        </w:tc>
        <w:tc>
          <w:tcPr>
            <w:tcW w:w="740" w:type="dxa"/>
            <w:noWrap/>
            <w:vAlign w:val="center"/>
          </w:tcPr>
          <w:p w:rsidR="00C87AF8" w:rsidRDefault="00C87AF8" w:rsidP="00C87AF8">
            <w:pPr>
              <w:spacing w:after="120"/>
              <w:jc w:val="center"/>
              <w:rPr>
                <w:ins w:id="6225" w:author="R4-2120772" w:date="2021-11-15T15:14:00Z"/>
                <w:rFonts w:eastAsia="MS Mincho"/>
                <w:sz w:val="18"/>
              </w:rPr>
            </w:pPr>
            <w:ins w:id="6226" w:author="R4-2120772" w:date="2021-11-15T15:14:00Z">
              <w:r>
                <w:rPr>
                  <w:rFonts w:eastAsia="MS Mincho"/>
                  <w:sz w:val="18"/>
                </w:rPr>
                <w:t>140.15</w:t>
              </w:r>
            </w:ins>
          </w:p>
        </w:tc>
        <w:tc>
          <w:tcPr>
            <w:tcW w:w="741" w:type="dxa"/>
            <w:noWrap/>
            <w:vAlign w:val="center"/>
          </w:tcPr>
          <w:p w:rsidR="00C87AF8" w:rsidRDefault="00C87AF8" w:rsidP="00C87AF8">
            <w:pPr>
              <w:spacing w:after="120"/>
              <w:jc w:val="center"/>
              <w:rPr>
                <w:ins w:id="6227" w:author="R4-2120772" w:date="2021-11-15T15:14:00Z"/>
                <w:rFonts w:eastAsia="MS Mincho"/>
                <w:sz w:val="18"/>
              </w:rPr>
            </w:pPr>
            <w:ins w:id="6228" w:author="R4-2120772" w:date="2021-11-15T15:14:00Z">
              <w:r>
                <w:rPr>
                  <w:rFonts w:eastAsia="MS Mincho"/>
                  <w:sz w:val="18"/>
                </w:rPr>
                <w:t>147.08</w:t>
              </w:r>
            </w:ins>
          </w:p>
        </w:tc>
        <w:tc>
          <w:tcPr>
            <w:tcW w:w="740" w:type="dxa"/>
            <w:noWrap/>
            <w:vAlign w:val="center"/>
          </w:tcPr>
          <w:p w:rsidR="00C87AF8" w:rsidRDefault="00C87AF8" w:rsidP="00C87AF8">
            <w:pPr>
              <w:spacing w:after="120"/>
              <w:jc w:val="center"/>
              <w:rPr>
                <w:ins w:id="6229" w:author="R4-2120772" w:date="2021-11-15T15:14:00Z"/>
                <w:rFonts w:eastAsia="MS Mincho"/>
                <w:sz w:val="18"/>
              </w:rPr>
            </w:pPr>
            <w:ins w:id="6230" w:author="R4-2120772" w:date="2021-11-15T15:14:00Z">
              <w:r>
                <w:rPr>
                  <w:rFonts w:eastAsia="MS Mincho"/>
                  <w:sz w:val="18"/>
                </w:rPr>
                <w:t>-25.79</w:t>
              </w:r>
            </w:ins>
          </w:p>
        </w:tc>
        <w:tc>
          <w:tcPr>
            <w:tcW w:w="740" w:type="dxa"/>
            <w:noWrap/>
            <w:vAlign w:val="center"/>
          </w:tcPr>
          <w:p w:rsidR="00C87AF8" w:rsidRDefault="00C87AF8" w:rsidP="00C87AF8">
            <w:pPr>
              <w:spacing w:after="120"/>
              <w:jc w:val="center"/>
              <w:rPr>
                <w:ins w:id="6231" w:author="R4-2120772" w:date="2021-11-15T15:14:00Z"/>
                <w:rFonts w:eastAsia="MS Mincho"/>
                <w:sz w:val="18"/>
              </w:rPr>
            </w:pPr>
            <w:ins w:id="6232" w:author="R4-2120772" w:date="2021-11-15T15:14:00Z">
              <w:r>
                <w:rPr>
                  <w:rFonts w:eastAsia="MS Mincho"/>
                  <w:sz w:val="18"/>
                </w:rPr>
                <w:t>-18.93</w:t>
              </w:r>
            </w:ins>
          </w:p>
        </w:tc>
        <w:tc>
          <w:tcPr>
            <w:tcW w:w="741" w:type="dxa"/>
            <w:noWrap/>
            <w:vAlign w:val="center"/>
          </w:tcPr>
          <w:p w:rsidR="00C87AF8" w:rsidRDefault="00C87AF8" w:rsidP="00C87AF8">
            <w:pPr>
              <w:spacing w:after="120"/>
              <w:jc w:val="center"/>
              <w:rPr>
                <w:ins w:id="6233" w:author="R4-2120772" w:date="2021-11-15T15:14:00Z"/>
                <w:rFonts w:eastAsia="MS Mincho"/>
                <w:sz w:val="18"/>
              </w:rPr>
            </w:pPr>
            <w:ins w:id="6234" w:author="R4-2120772" w:date="2021-11-15T15:14:00Z">
              <w:r>
                <w:rPr>
                  <w:rFonts w:eastAsia="MS Mincho"/>
                  <w:sz w:val="18"/>
                </w:rPr>
                <w:t>-12.26</w:t>
              </w:r>
            </w:ins>
          </w:p>
        </w:tc>
        <w:tc>
          <w:tcPr>
            <w:tcW w:w="740" w:type="dxa"/>
            <w:noWrap/>
            <w:vAlign w:val="center"/>
          </w:tcPr>
          <w:p w:rsidR="00C87AF8" w:rsidRDefault="00C87AF8" w:rsidP="00C87AF8">
            <w:pPr>
              <w:spacing w:after="120"/>
              <w:jc w:val="center"/>
              <w:rPr>
                <w:ins w:id="6235" w:author="R4-2120772" w:date="2021-11-15T15:14:00Z"/>
                <w:rFonts w:eastAsia="MS Mincho"/>
                <w:sz w:val="18"/>
              </w:rPr>
            </w:pPr>
            <w:ins w:id="6236"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6237" w:author="R4-2120772" w:date="2021-11-15T15:14:00Z"/>
                <w:rFonts w:eastAsia="MS Mincho"/>
                <w:sz w:val="18"/>
              </w:rPr>
            </w:pPr>
            <w:ins w:id="6238"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6239" w:author="R4-2120772" w:date="2021-11-15T15:14:00Z"/>
                <w:rFonts w:eastAsia="MS Mincho"/>
                <w:sz w:val="18"/>
              </w:rPr>
            </w:pPr>
            <w:ins w:id="6240" w:author="R4-2120772" w:date="2021-11-15T15:14:00Z">
              <w:r>
                <w:rPr>
                  <w:rFonts w:eastAsia="MS Mincho"/>
                  <w:sz w:val="18"/>
                </w:rPr>
                <w:t>23.00</w:t>
              </w:r>
            </w:ins>
          </w:p>
        </w:tc>
      </w:tr>
      <w:tr w:rsidR="00C87AF8" w:rsidTr="0087751E">
        <w:trPr>
          <w:trHeight w:val="300"/>
          <w:jc w:val="center"/>
          <w:ins w:id="6241" w:author="R4-2120772" w:date="2021-11-15T15:14:00Z"/>
        </w:trPr>
        <w:tc>
          <w:tcPr>
            <w:tcW w:w="853" w:type="dxa"/>
            <w:vMerge/>
            <w:vAlign w:val="center"/>
          </w:tcPr>
          <w:p w:rsidR="00C87AF8" w:rsidRDefault="00C87AF8" w:rsidP="00C87AF8">
            <w:pPr>
              <w:spacing w:after="120"/>
              <w:jc w:val="center"/>
              <w:rPr>
                <w:ins w:id="6242" w:author="R4-2120772" w:date="2021-11-15T15:14:00Z"/>
                <w:rFonts w:eastAsia="MS Mincho"/>
              </w:rPr>
            </w:pPr>
          </w:p>
        </w:tc>
        <w:tc>
          <w:tcPr>
            <w:tcW w:w="780" w:type="dxa"/>
            <w:noWrap/>
            <w:vAlign w:val="center"/>
          </w:tcPr>
          <w:p w:rsidR="00C87AF8" w:rsidRDefault="00C87AF8" w:rsidP="00C87AF8">
            <w:pPr>
              <w:spacing w:after="120"/>
              <w:jc w:val="center"/>
              <w:rPr>
                <w:ins w:id="6243" w:author="R4-2120772" w:date="2021-11-15T15:14:00Z"/>
                <w:rFonts w:eastAsia="MS Mincho"/>
                <w:sz w:val="14"/>
              </w:rPr>
            </w:pPr>
            <w:ins w:id="6244" w:author="R4-2120772" w:date="2021-11-15T15:14:00Z">
              <w:r>
                <w:rPr>
                  <w:rFonts w:eastAsia="MS Mincho"/>
                  <w:sz w:val="14"/>
                </w:rPr>
                <w:t>Variance</w:t>
              </w:r>
            </w:ins>
          </w:p>
        </w:tc>
        <w:tc>
          <w:tcPr>
            <w:tcW w:w="740" w:type="dxa"/>
            <w:noWrap/>
            <w:vAlign w:val="center"/>
          </w:tcPr>
          <w:p w:rsidR="00C87AF8" w:rsidRDefault="00C87AF8" w:rsidP="00C87AF8">
            <w:pPr>
              <w:spacing w:after="120"/>
              <w:jc w:val="center"/>
              <w:rPr>
                <w:ins w:id="6245" w:author="R4-2120772" w:date="2021-11-15T15:14:00Z"/>
                <w:rFonts w:eastAsia="MS Mincho"/>
                <w:sz w:val="18"/>
              </w:rPr>
            </w:pPr>
            <w:ins w:id="6246" w:author="R4-2120772" w:date="2021-11-15T15:14:00Z">
              <w:r>
                <w:rPr>
                  <w:rFonts w:eastAsia="MS Mincho"/>
                  <w:sz w:val="18"/>
                </w:rPr>
                <w:t>0.11</w:t>
              </w:r>
            </w:ins>
          </w:p>
        </w:tc>
        <w:tc>
          <w:tcPr>
            <w:tcW w:w="740" w:type="dxa"/>
            <w:noWrap/>
            <w:vAlign w:val="center"/>
          </w:tcPr>
          <w:p w:rsidR="00C87AF8" w:rsidRDefault="00C87AF8" w:rsidP="00C87AF8">
            <w:pPr>
              <w:spacing w:after="120"/>
              <w:jc w:val="center"/>
              <w:rPr>
                <w:ins w:id="6247" w:author="R4-2120772" w:date="2021-11-15T15:14:00Z"/>
                <w:rFonts w:eastAsia="MS Mincho"/>
                <w:sz w:val="18"/>
              </w:rPr>
            </w:pPr>
            <w:ins w:id="6248" w:author="R4-2120772" w:date="2021-11-15T15:14:00Z">
              <w:r>
                <w:rPr>
                  <w:rFonts w:eastAsia="MS Mincho"/>
                  <w:sz w:val="18"/>
                </w:rPr>
                <w:t>0.28</w:t>
              </w:r>
            </w:ins>
          </w:p>
        </w:tc>
        <w:tc>
          <w:tcPr>
            <w:tcW w:w="741" w:type="dxa"/>
            <w:noWrap/>
            <w:vAlign w:val="center"/>
          </w:tcPr>
          <w:p w:rsidR="00C87AF8" w:rsidRDefault="00C87AF8" w:rsidP="00C87AF8">
            <w:pPr>
              <w:spacing w:after="120"/>
              <w:jc w:val="center"/>
              <w:rPr>
                <w:ins w:id="6249" w:author="R4-2120772" w:date="2021-11-15T15:14:00Z"/>
                <w:rFonts w:eastAsia="MS Mincho"/>
                <w:sz w:val="18"/>
              </w:rPr>
            </w:pPr>
            <w:ins w:id="6250" w:author="R4-2120772" w:date="2021-11-15T15:14:00Z">
              <w:r>
                <w:rPr>
                  <w:rFonts w:eastAsia="MS Mincho"/>
                  <w:sz w:val="18"/>
                </w:rPr>
                <w:t>0.30</w:t>
              </w:r>
            </w:ins>
          </w:p>
        </w:tc>
        <w:tc>
          <w:tcPr>
            <w:tcW w:w="740" w:type="dxa"/>
            <w:noWrap/>
            <w:vAlign w:val="center"/>
          </w:tcPr>
          <w:p w:rsidR="00C87AF8" w:rsidRDefault="00C87AF8" w:rsidP="00C87AF8">
            <w:pPr>
              <w:spacing w:after="120"/>
              <w:jc w:val="center"/>
              <w:rPr>
                <w:ins w:id="6251" w:author="R4-2120772" w:date="2021-11-15T15:14:00Z"/>
                <w:rFonts w:eastAsia="MS Mincho"/>
                <w:sz w:val="18"/>
              </w:rPr>
            </w:pPr>
            <w:ins w:id="6252" w:author="R4-2120772" w:date="2021-11-15T15:14:00Z">
              <w:r>
                <w:rPr>
                  <w:rFonts w:eastAsia="MS Mincho"/>
                  <w:sz w:val="18"/>
                </w:rPr>
                <w:t>6.22</w:t>
              </w:r>
            </w:ins>
          </w:p>
        </w:tc>
        <w:tc>
          <w:tcPr>
            <w:tcW w:w="740" w:type="dxa"/>
            <w:noWrap/>
            <w:vAlign w:val="center"/>
          </w:tcPr>
          <w:p w:rsidR="00C87AF8" w:rsidRDefault="00C87AF8" w:rsidP="00C87AF8">
            <w:pPr>
              <w:spacing w:after="120"/>
              <w:jc w:val="center"/>
              <w:rPr>
                <w:ins w:id="6253" w:author="R4-2120772" w:date="2021-11-15T15:14:00Z"/>
                <w:rFonts w:eastAsia="MS Mincho"/>
                <w:sz w:val="18"/>
              </w:rPr>
            </w:pPr>
            <w:ins w:id="6254" w:author="R4-2120772" w:date="2021-11-15T15:14:00Z">
              <w:r>
                <w:rPr>
                  <w:rFonts w:eastAsia="MS Mincho"/>
                  <w:sz w:val="18"/>
                </w:rPr>
                <w:t>6.50</w:t>
              </w:r>
            </w:ins>
          </w:p>
        </w:tc>
        <w:tc>
          <w:tcPr>
            <w:tcW w:w="741" w:type="dxa"/>
            <w:noWrap/>
            <w:vAlign w:val="center"/>
          </w:tcPr>
          <w:p w:rsidR="00C87AF8" w:rsidRDefault="00C87AF8" w:rsidP="00C87AF8">
            <w:pPr>
              <w:spacing w:after="120"/>
              <w:jc w:val="center"/>
              <w:rPr>
                <w:ins w:id="6255" w:author="R4-2120772" w:date="2021-11-15T15:14:00Z"/>
                <w:rFonts w:eastAsia="MS Mincho"/>
                <w:sz w:val="18"/>
              </w:rPr>
            </w:pPr>
            <w:ins w:id="6256" w:author="R4-2120772" w:date="2021-11-15T15:14:00Z">
              <w:r>
                <w:rPr>
                  <w:rFonts w:eastAsia="MS Mincho"/>
                  <w:sz w:val="18"/>
                </w:rPr>
                <w:t>4.73</w:t>
              </w:r>
            </w:ins>
          </w:p>
        </w:tc>
        <w:tc>
          <w:tcPr>
            <w:tcW w:w="740" w:type="dxa"/>
            <w:noWrap/>
            <w:vAlign w:val="center"/>
          </w:tcPr>
          <w:p w:rsidR="00C87AF8" w:rsidRDefault="00C87AF8" w:rsidP="00C87AF8">
            <w:pPr>
              <w:spacing w:after="120"/>
              <w:jc w:val="center"/>
              <w:rPr>
                <w:ins w:id="6257" w:author="R4-2120772" w:date="2021-11-15T15:14:00Z"/>
                <w:rFonts w:eastAsia="MS Mincho"/>
                <w:sz w:val="18"/>
              </w:rPr>
            </w:pPr>
            <w:ins w:id="6258" w:author="R4-2120772" w:date="2021-11-15T15:14:00Z">
              <w:r>
                <w:rPr>
                  <w:rFonts w:eastAsia="MS Mincho"/>
                  <w:sz w:val="18"/>
                </w:rPr>
                <w:t>0.00</w:t>
              </w:r>
            </w:ins>
          </w:p>
        </w:tc>
        <w:tc>
          <w:tcPr>
            <w:tcW w:w="740" w:type="dxa"/>
            <w:noWrap/>
            <w:vAlign w:val="center"/>
          </w:tcPr>
          <w:p w:rsidR="00C87AF8" w:rsidRDefault="00C87AF8" w:rsidP="00C87AF8">
            <w:pPr>
              <w:spacing w:after="120"/>
              <w:jc w:val="center"/>
              <w:rPr>
                <w:ins w:id="6259" w:author="R4-2120772" w:date="2021-11-15T15:14:00Z"/>
                <w:rFonts w:eastAsia="MS Mincho"/>
                <w:sz w:val="18"/>
              </w:rPr>
            </w:pPr>
            <w:ins w:id="6260" w:author="R4-2120772" w:date="2021-11-15T15:14:00Z">
              <w:r>
                <w:rPr>
                  <w:rFonts w:eastAsia="MS Mincho"/>
                  <w:sz w:val="18"/>
                </w:rPr>
                <w:t>0.00</w:t>
              </w:r>
            </w:ins>
          </w:p>
        </w:tc>
        <w:tc>
          <w:tcPr>
            <w:tcW w:w="741" w:type="dxa"/>
            <w:noWrap/>
            <w:vAlign w:val="center"/>
          </w:tcPr>
          <w:p w:rsidR="00C87AF8" w:rsidRDefault="00C87AF8" w:rsidP="00C87AF8">
            <w:pPr>
              <w:spacing w:after="120"/>
              <w:jc w:val="center"/>
              <w:rPr>
                <w:ins w:id="6261" w:author="R4-2120772" w:date="2021-11-15T15:14:00Z"/>
                <w:rFonts w:eastAsia="MS Mincho"/>
                <w:sz w:val="18"/>
              </w:rPr>
            </w:pPr>
            <w:ins w:id="6262" w:author="R4-2120772" w:date="2021-11-15T15:14:00Z">
              <w:r>
                <w:rPr>
                  <w:rFonts w:eastAsia="MS Mincho"/>
                  <w:sz w:val="18"/>
                </w:rPr>
                <w:t>0.00</w:t>
              </w:r>
            </w:ins>
          </w:p>
        </w:tc>
      </w:tr>
      <w:tr w:rsidR="00C87AF8" w:rsidTr="0087751E">
        <w:trPr>
          <w:trHeight w:val="315"/>
          <w:jc w:val="center"/>
          <w:ins w:id="6263" w:author="R4-2120772" w:date="2021-11-15T15:14:00Z"/>
        </w:trPr>
        <w:tc>
          <w:tcPr>
            <w:tcW w:w="853" w:type="dxa"/>
            <w:vMerge/>
            <w:vAlign w:val="center"/>
          </w:tcPr>
          <w:p w:rsidR="00C87AF8" w:rsidRDefault="00C87AF8" w:rsidP="00C87AF8">
            <w:pPr>
              <w:spacing w:after="120"/>
              <w:jc w:val="center"/>
              <w:rPr>
                <w:ins w:id="6264" w:author="R4-2120772" w:date="2021-11-15T15:14:00Z"/>
                <w:rFonts w:eastAsia="MS Mincho"/>
              </w:rPr>
            </w:pPr>
          </w:p>
        </w:tc>
        <w:tc>
          <w:tcPr>
            <w:tcW w:w="780" w:type="dxa"/>
            <w:noWrap/>
            <w:vAlign w:val="center"/>
          </w:tcPr>
          <w:p w:rsidR="00C87AF8" w:rsidRDefault="00C87AF8" w:rsidP="00C87AF8">
            <w:pPr>
              <w:spacing w:after="120"/>
              <w:jc w:val="center"/>
              <w:rPr>
                <w:ins w:id="6265" w:author="R4-2120772" w:date="2021-11-15T15:14:00Z"/>
                <w:rFonts w:eastAsia="MS Mincho"/>
                <w:sz w:val="14"/>
              </w:rPr>
            </w:pPr>
            <w:ins w:id="6266" w:author="R4-2120772" w:date="2021-11-15T15:14:00Z">
              <w:r>
                <w:rPr>
                  <w:rFonts w:eastAsia="MS Mincho"/>
                  <w:sz w:val="14"/>
                </w:rPr>
                <w:t>Mean</w:t>
              </w:r>
            </w:ins>
          </w:p>
        </w:tc>
        <w:tc>
          <w:tcPr>
            <w:tcW w:w="740" w:type="dxa"/>
            <w:noWrap/>
            <w:vAlign w:val="center"/>
          </w:tcPr>
          <w:p w:rsidR="00C87AF8" w:rsidRDefault="00C87AF8" w:rsidP="00C87AF8">
            <w:pPr>
              <w:spacing w:after="120"/>
              <w:jc w:val="center"/>
              <w:rPr>
                <w:ins w:id="6267" w:author="R4-2120772" w:date="2021-11-15T15:14:00Z"/>
                <w:rFonts w:eastAsia="MS Mincho"/>
                <w:sz w:val="18"/>
              </w:rPr>
            </w:pPr>
            <w:ins w:id="6268" w:author="R4-2120772" w:date="2021-11-15T15:14:00Z">
              <w:r>
                <w:rPr>
                  <w:rFonts w:eastAsia="MS Mincho"/>
                  <w:sz w:val="18"/>
                </w:rPr>
                <w:t>133.15</w:t>
              </w:r>
            </w:ins>
          </w:p>
        </w:tc>
        <w:tc>
          <w:tcPr>
            <w:tcW w:w="740" w:type="dxa"/>
            <w:noWrap/>
            <w:vAlign w:val="center"/>
          </w:tcPr>
          <w:p w:rsidR="00C87AF8" w:rsidRDefault="00C87AF8" w:rsidP="00C87AF8">
            <w:pPr>
              <w:spacing w:after="120"/>
              <w:jc w:val="center"/>
              <w:rPr>
                <w:ins w:id="6269" w:author="R4-2120772" w:date="2021-11-15T15:14:00Z"/>
                <w:rFonts w:eastAsia="MS Mincho"/>
                <w:sz w:val="18"/>
              </w:rPr>
            </w:pPr>
            <w:ins w:id="6270" w:author="R4-2120772" w:date="2021-11-15T15:14:00Z">
              <w:r>
                <w:rPr>
                  <w:rFonts w:eastAsia="MS Mincho"/>
                  <w:sz w:val="18"/>
                </w:rPr>
                <w:t>139.74</w:t>
              </w:r>
            </w:ins>
          </w:p>
        </w:tc>
        <w:tc>
          <w:tcPr>
            <w:tcW w:w="741" w:type="dxa"/>
            <w:noWrap/>
            <w:vAlign w:val="center"/>
          </w:tcPr>
          <w:p w:rsidR="00C87AF8" w:rsidRDefault="00C87AF8" w:rsidP="00C87AF8">
            <w:pPr>
              <w:spacing w:after="120"/>
              <w:jc w:val="center"/>
              <w:rPr>
                <w:ins w:id="6271" w:author="R4-2120772" w:date="2021-11-15T15:14:00Z"/>
                <w:rFonts w:eastAsia="MS Mincho"/>
                <w:sz w:val="18"/>
              </w:rPr>
            </w:pPr>
            <w:ins w:id="6272" w:author="R4-2120772" w:date="2021-11-15T15:14:00Z">
              <w:r>
                <w:rPr>
                  <w:rFonts w:eastAsia="MS Mincho"/>
                  <w:sz w:val="18"/>
                </w:rPr>
                <w:t>146.69</w:t>
              </w:r>
            </w:ins>
          </w:p>
        </w:tc>
        <w:tc>
          <w:tcPr>
            <w:tcW w:w="740" w:type="dxa"/>
            <w:noWrap/>
            <w:vAlign w:val="center"/>
          </w:tcPr>
          <w:p w:rsidR="00C87AF8" w:rsidRDefault="00C87AF8" w:rsidP="00C87AF8">
            <w:pPr>
              <w:spacing w:after="120"/>
              <w:jc w:val="center"/>
              <w:rPr>
                <w:ins w:id="6273" w:author="R4-2120772" w:date="2021-11-15T15:14:00Z"/>
                <w:rFonts w:eastAsia="MS Mincho"/>
                <w:sz w:val="18"/>
              </w:rPr>
            </w:pPr>
            <w:ins w:id="6274" w:author="R4-2120772" w:date="2021-11-15T15:14:00Z">
              <w:r>
                <w:rPr>
                  <w:rFonts w:eastAsia="MS Mincho"/>
                  <w:sz w:val="18"/>
                </w:rPr>
                <w:t>-25.62</w:t>
              </w:r>
            </w:ins>
          </w:p>
        </w:tc>
        <w:tc>
          <w:tcPr>
            <w:tcW w:w="740" w:type="dxa"/>
            <w:noWrap/>
            <w:vAlign w:val="center"/>
          </w:tcPr>
          <w:p w:rsidR="00C87AF8" w:rsidRDefault="00C87AF8" w:rsidP="00C87AF8">
            <w:pPr>
              <w:spacing w:after="120"/>
              <w:jc w:val="center"/>
              <w:rPr>
                <w:ins w:id="6275" w:author="R4-2120772" w:date="2021-11-15T15:14:00Z"/>
                <w:rFonts w:eastAsia="MS Mincho"/>
                <w:sz w:val="18"/>
              </w:rPr>
            </w:pPr>
            <w:ins w:id="6276" w:author="R4-2120772" w:date="2021-11-15T15:14:00Z">
              <w:r>
                <w:rPr>
                  <w:rFonts w:eastAsia="MS Mincho"/>
                  <w:sz w:val="18"/>
                </w:rPr>
                <w:t>-18.71</w:t>
              </w:r>
            </w:ins>
          </w:p>
        </w:tc>
        <w:tc>
          <w:tcPr>
            <w:tcW w:w="741" w:type="dxa"/>
            <w:noWrap/>
            <w:vAlign w:val="center"/>
          </w:tcPr>
          <w:p w:rsidR="00C87AF8" w:rsidRDefault="00C87AF8" w:rsidP="00C87AF8">
            <w:pPr>
              <w:spacing w:after="120"/>
              <w:jc w:val="center"/>
              <w:rPr>
                <w:ins w:id="6277" w:author="R4-2120772" w:date="2021-11-15T15:14:00Z"/>
                <w:rFonts w:eastAsia="MS Mincho"/>
                <w:sz w:val="18"/>
              </w:rPr>
            </w:pPr>
            <w:ins w:id="6278" w:author="R4-2120772" w:date="2021-11-15T15:14:00Z">
              <w:r>
                <w:rPr>
                  <w:rFonts w:eastAsia="MS Mincho"/>
                  <w:sz w:val="18"/>
                </w:rPr>
                <w:t>-11.90</w:t>
              </w:r>
            </w:ins>
          </w:p>
        </w:tc>
        <w:tc>
          <w:tcPr>
            <w:tcW w:w="740" w:type="dxa"/>
            <w:noWrap/>
            <w:vAlign w:val="center"/>
          </w:tcPr>
          <w:p w:rsidR="00C87AF8" w:rsidRDefault="00C87AF8" w:rsidP="00C87AF8">
            <w:pPr>
              <w:spacing w:after="120"/>
              <w:jc w:val="center"/>
              <w:rPr>
                <w:ins w:id="6279" w:author="R4-2120772" w:date="2021-11-15T15:14:00Z"/>
                <w:rFonts w:eastAsia="MS Mincho"/>
                <w:sz w:val="18"/>
              </w:rPr>
            </w:pPr>
            <w:ins w:id="6280" w:author="R4-2120772" w:date="2021-11-15T15:14:00Z">
              <w:r>
                <w:rPr>
                  <w:rFonts w:eastAsia="MS Mincho"/>
                  <w:sz w:val="18"/>
                </w:rPr>
                <w:t>23.00</w:t>
              </w:r>
            </w:ins>
          </w:p>
        </w:tc>
        <w:tc>
          <w:tcPr>
            <w:tcW w:w="740" w:type="dxa"/>
            <w:noWrap/>
            <w:vAlign w:val="center"/>
          </w:tcPr>
          <w:p w:rsidR="00C87AF8" w:rsidRDefault="00C87AF8" w:rsidP="00C87AF8">
            <w:pPr>
              <w:spacing w:after="120"/>
              <w:jc w:val="center"/>
              <w:rPr>
                <w:ins w:id="6281" w:author="R4-2120772" w:date="2021-11-15T15:14:00Z"/>
                <w:rFonts w:eastAsia="MS Mincho"/>
                <w:sz w:val="18"/>
              </w:rPr>
            </w:pPr>
            <w:ins w:id="6282"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6283" w:author="R4-2120772" w:date="2021-11-15T15:14:00Z"/>
                <w:rFonts w:eastAsia="MS Mincho"/>
                <w:sz w:val="18"/>
              </w:rPr>
            </w:pPr>
            <w:ins w:id="6284" w:author="R4-2120772" w:date="2021-11-15T15:14:00Z">
              <w:r>
                <w:rPr>
                  <w:rFonts w:eastAsia="MS Mincho"/>
                  <w:sz w:val="18"/>
                </w:rPr>
                <w:t>23.00</w:t>
              </w:r>
            </w:ins>
          </w:p>
        </w:tc>
      </w:tr>
      <w:tr w:rsidR="00C87AF8" w:rsidTr="0087751E">
        <w:trPr>
          <w:trHeight w:val="300"/>
          <w:jc w:val="center"/>
          <w:ins w:id="6285" w:author="R4-2120772" w:date="2021-11-15T15:14:00Z"/>
        </w:trPr>
        <w:tc>
          <w:tcPr>
            <w:tcW w:w="853" w:type="dxa"/>
            <w:vMerge w:val="restart"/>
            <w:noWrap/>
            <w:vAlign w:val="center"/>
          </w:tcPr>
          <w:p w:rsidR="00C87AF8" w:rsidRDefault="00C87AF8" w:rsidP="00C87AF8">
            <w:pPr>
              <w:spacing w:after="120"/>
              <w:jc w:val="center"/>
              <w:rPr>
                <w:ins w:id="6286" w:author="R4-2120772" w:date="2021-11-15T15:14:00Z"/>
                <w:rFonts w:eastAsia="MS Mincho"/>
              </w:rPr>
            </w:pPr>
            <w:ins w:id="6287" w:author="R4-2120772" w:date="2021-11-15T15:14:00Z">
              <w:r>
                <w:rPr>
                  <w:rFonts w:eastAsia="MS Mincho"/>
                </w:rPr>
                <w:t>HAPS</w:t>
              </w:r>
            </w:ins>
          </w:p>
        </w:tc>
        <w:tc>
          <w:tcPr>
            <w:tcW w:w="780" w:type="dxa"/>
            <w:noWrap/>
            <w:vAlign w:val="center"/>
          </w:tcPr>
          <w:p w:rsidR="00C87AF8" w:rsidRDefault="00C87AF8" w:rsidP="00C87AF8">
            <w:pPr>
              <w:spacing w:after="120"/>
              <w:jc w:val="center"/>
              <w:rPr>
                <w:ins w:id="6288" w:author="R4-2120772" w:date="2021-11-15T15:14:00Z"/>
                <w:rFonts w:eastAsia="MS Mincho"/>
                <w:sz w:val="14"/>
              </w:rPr>
            </w:pPr>
            <w:ins w:id="6289" w:author="R4-2120772" w:date="2021-11-15T15:14:00Z">
              <w:r>
                <w:rPr>
                  <w:rFonts w:eastAsia="MS Mincho"/>
                  <w:sz w:val="14"/>
                </w:rPr>
                <w:t>Nokia</w:t>
              </w:r>
            </w:ins>
          </w:p>
        </w:tc>
        <w:tc>
          <w:tcPr>
            <w:tcW w:w="740" w:type="dxa"/>
            <w:noWrap/>
            <w:vAlign w:val="center"/>
          </w:tcPr>
          <w:p w:rsidR="00C87AF8" w:rsidRDefault="00C87AF8" w:rsidP="00C87AF8">
            <w:pPr>
              <w:spacing w:after="120"/>
              <w:jc w:val="center"/>
              <w:rPr>
                <w:ins w:id="6290" w:author="R4-2120772" w:date="2021-11-15T15:14:00Z"/>
                <w:rFonts w:eastAsia="MS Mincho"/>
                <w:sz w:val="18"/>
              </w:rPr>
            </w:pPr>
            <w:ins w:id="6291" w:author="R4-2120772" w:date="2021-11-15T15:14:00Z">
              <w:r>
                <w:rPr>
                  <w:rFonts w:eastAsia="MS Mincho"/>
                  <w:sz w:val="18"/>
                </w:rPr>
                <w:t>111.39</w:t>
              </w:r>
            </w:ins>
          </w:p>
        </w:tc>
        <w:tc>
          <w:tcPr>
            <w:tcW w:w="740" w:type="dxa"/>
            <w:noWrap/>
            <w:vAlign w:val="center"/>
          </w:tcPr>
          <w:p w:rsidR="00C87AF8" w:rsidRDefault="00C87AF8" w:rsidP="00C87AF8">
            <w:pPr>
              <w:spacing w:after="120"/>
              <w:jc w:val="center"/>
              <w:rPr>
                <w:ins w:id="6292" w:author="R4-2120772" w:date="2021-11-15T15:14:00Z"/>
                <w:rFonts w:eastAsia="MS Mincho"/>
                <w:sz w:val="18"/>
              </w:rPr>
            </w:pPr>
            <w:ins w:id="6293" w:author="R4-2120772" w:date="2021-11-15T15:14:00Z">
              <w:r>
                <w:rPr>
                  <w:rFonts w:eastAsia="MS Mincho"/>
                  <w:sz w:val="18"/>
                </w:rPr>
                <w:t>145.66</w:t>
              </w:r>
            </w:ins>
          </w:p>
        </w:tc>
        <w:tc>
          <w:tcPr>
            <w:tcW w:w="741" w:type="dxa"/>
            <w:noWrap/>
            <w:vAlign w:val="center"/>
          </w:tcPr>
          <w:p w:rsidR="00C87AF8" w:rsidRDefault="00C87AF8" w:rsidP="00C87AF8">
            <w:pPr>
              <w:spacing w:after="120"/>
              <w:jc w:val="center"/>
              <w:rPr>
                <w:ins w:id="6294" w:author="R4-2120772" w:date="2021-11-15T15:14:00Z"/>
                <w:rFonts w:eastAsia="MS Mincho"/>
                <w:sz w:val="18"/>
              </w:rPr>
            </w:pPr>
            <w:ins w:id="6295" w:author="R4-2120772" w:date="2021-11-15T15:14:00Z">
              <w:r>
                <w:rPr>
                  <w:rFonts w:eastAsia="MS Mincho"/>
                  <w:sz w:val="18"/>
                </w:rPr>
                <w:t>164.30</w:t>
              </w:r>
            </w:ins>
          </w:p>
        </w:tc>
        <w:tc>
          <w:tcPr>
            <w:tcW w:w="740" w:type="dxa"/>
            <w:noWrap/>
            <w:vAlign w:val="center"/>
          </w:tcPr>
          <w:p w:rsidR="00C87AF8" w:rsidRDefault="00C87AF8" w:rsidP="00C87AF8">
            <w:pPr>
              <w:spacing w:after="120"/>
              <w:jc w:val="center"/>
              <w:rPr>
                <w:ins w:id="6296" w:author="R4-2120772" w:date="2021-11-15T15:14:00Z"/>
                <w:rFonts w:eastAsia="MS Mincho"/>
                <w:sz w:val="18"/>
              </w:rPr>
            </w:pPr>
            <w:ins w:id="6297" w:author="R4-2120772" w:date="2021-11-15T15:14:00Z">
              <w:r>
                <w:rPr>
                  <w:rFonts w:eastAsia="MS Mincho"/>
                  <w:sz w:val="18"/>
                </w:rPr>
                <w:t>-28.44</w:t>
              </w:r>
            </w:ins>
          </w:p>
        </w:tc>
        <w:tc>
          <w:tcPr>
            <w:tcW w:w="740" w:type="dxa"/>
            <w:noWrap/>
            <w:vAlign w:val="center"/>
          </w:tcPr>
          <w:p w:rsidR="00C87AF8" w:rsidRDefault="00C87AF8" w:rsidP="00C87AF8">
            <w:pPr>
              <w:spacing w:after="120"/>
              <w:jc w:val="center"/>
              <w:rPr>
                <w:ins w:id="6298" w:author="R4-2120772" w:date="2021-11-15T15:14:00Z"/>
                <w:rFonts w:eastAsia="MS Mincho"/>
                <w:sz w:val="18"/>
              </w:rPr>
            </w:pPr>
            <w:ins w:id="6299" w:author="R4-2120772" w:date="2021-11-15T15:14:00Z">
              <w:r>
                <w:rPr>
                  <w:rFonts w:eastAsia="MS Mincho"/>
                  <w:sz w:val="18"/>
                </w:rPr>
                <w:t>-10.17</w:t>
              </w:r>
            </w:ins>
          </w:p>
        </w:tc>
        <w:tc>
          <w:tcPr>
            <w:tcW w:w="741" w:type="dxa"/>
            <w:noWrap/>
            <w:vAlign w:val="center"/>
          </w:tcPr>
          <w:p w:rsidR="00C87AF8" w:rsidRDefault="00C87AF8" w:rsidP="00C87AF8">
            <w:pPr>
              <w:spacing w:after="120"/>
              <w:jc w:val="center"/>
              <w:rPr>
                <w:ins w:id="6300" w:author="R4-2120772" w:date="2021-11-15T15:14:00Z"/>
                <w:rFonts w:eastAsia="MS Mincho"/>
                <w:sz w:val="18"/>
              </w:rPr>
            </w:pPr>
            <w:ins w:id="6301" w:author="R4-2120772" w:date="2021-11-15T15:14:00Z">
              <w:r>
                <w:rPr>
                  <w:rFonts w:eastAsia="MS Mincho"/>
                  <w:sz w:val="18"/>
                </w:rPr>
                <w:t>14.88</w:t>
              </w:r>
            </w:ins>
          </w:p>
        </w:tc>
        <w:tc>
          <w:tcPr>
            <w:tcW w:w="740" w:type="dxa"/>
            <w:noWrap/>
            <w:vAlign w:val="center"/>
          </w:tcPr>
          <w:p w:rsidR="00C87AF8" w:rsidRDefault="00C87AF8" w:rsidP="00C87AF8">
            <w:pPr>
              <w:spacing w:after="120"/>
              <w:jc w:val="center"/>
              <w:rPr>
                <w:ins w:id="6302" w:author="R4-2120772" w:date="2021-11-15T15:14:00Z"/>
                <w:rFonts w:eastAsia="MS Mincho"/>
                <w:sz w:val="18"/>
              </w:rPr>
            </w:pPr>
            <w:ins w:id="6303" w:author="R4-2120772" w:date="2021-11-15T15:14:00Z">
              <w:r>
                <w:rPr>
                  <w:rFonts w:eastAsia="MS Mincho"/>
                  <w:sz w:val="18"/>
                </w:rPr>
                <w:t>12.94</w:t>
              </w:r>
            </w:ins>
          </w:p>
        </w:tc>
        <w:tc>
          <w:tcPr>
            <w:tcW w:w="740" w:type="dxa"/>
            <w:noWrap/>
            <w:vAlign w:val="center"/>
          </w:tcPr>
          <w:p w:rsidR="00C87AF8" w:rsidRDefault="00C87AF8" w:rsidP="00C87AF8">
            <w:pPr>
              <w:spacing w:after="120"/>
              <w:jc w:val="center"/>
              <w:rPr>
                <w:ins w:id="6304" w:author="R4-2120772" w:date="2021-11-15T15:14:00Z"/>
                <w:rFonts w:eastAsia="MS Mincho"/>
                <w:sz w:val="18"/>
              </w:rPr>
            </w:pPr>
            <w:ins w:id="6305"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6306" w:author="R4-2120772" w:date="2021-11-15T15:14:00Z"/>
                <w:rFonts w:eastAsia="MS Mincho"/>
                <w:sz w:val="18"/>
              </w:rPr>
            </w:pPr>
            <w:ins w:id="6307" w:author="R4-2120772" w:date="2021-11-15T15:14:00Z">
              <w:r>
                <w:rPr>
                  <w:rFonts w:eastAsia="MS Mincho"/>
                  <w:sz w:val="18"/>
                </w:rPr>
                <w:t>23.00</w:t>
              </w:r>
            </w:ins>
          </w:p>
        </w:tc>
      </w:tr>
      <w:tr w:rsidR="00C87AF8" w:rsidTr="0087751E">
        <w:trPr>
          <w:trHeight w:val="300"/>
          <w:jc w:val="center"/>
          <w:ins w:id="6308" w:author="R4-2120772" w:date="2021-11-15T15:14:00Z"/>
        </w:trPr>
        <w:tc>
          <w:tcPr>
            <w:tcW w:w="853" w:type="dxa"/>
            <w:vMerge/>
            <w:vAlign w:val="center"/>
          </w:tcPr>
          <w:p w:rsidR="00C87AF8" w:rsidRDefault="00C87AF8" w:rsidP="00C87AF8">
            <w:pPr>
              <w:spacing w:after="120"/>
              <w:jc w:val="center"/>
              <w:rPr>
                <w:ins w:id="6309" w:author="R4-2120772" w:date="2021-11-15T15:14:00Z"/>
                <w:rFonts w:eastAsia="MS Mincho"/>
              </w:rPr>
            </w:pPr>
          </w:p>
        </w:tc>
        <w:tc>
          <w:tcPr>
            <w:tcW w:w="780" w:type="dxa"/>
            <w:noWrap/>
            <w:vAlign w:val="center"/>
          </w:tcPr>
          <w:p w:rsidR="00C87AF8" w:rsidRDefault="00C87AF8" w:rsidP="00C87AF8">
            <w:pPr>
              <w:spacing w:after="120"/>
              <w:jc w:val="center"/>
              <w:rPr>
                <w:ins w:id="6310" w:author="R4-2120772" w:date="2021-11-15T15:14:00Z"/>
                <w:rFonts w:eastAsia="MS Mincho"/>
                <w:sz w:val="14"/>
              </w:rPr>
            </w:pPr>
            <w:ins w:id="6311" w:author="R4-2120772" w:date="2021-11-15T15:14:00Z">
              <w:r>
                <w:rPr>
                  <w:rFonts w:eastAsia="MS Mincho"/>
                  <w:sz w:val="14"/>
                </w:rPr>
                <w:t>Qualcomm</w:t>
              </w:r>
            </w:ins>
          </w:p>
        </w:tc>
        <w:tc>
          <w:tcPr>
            <w:tcW w:w="740" w:type="dxa"/>
            <w:noWrap/>
            <w:vAlign w:val="center"/>
          </w:tcPr>
          <w:p w:rsidR="00C87AF8" w:rsidRDefault="00C87AF8" w:rsidP="00C87AF8">
            <w:pPr>
              <w:spacing w:after="120"/>
              <w:jc w:val="center"/>
              <w:rPr>
                <w:ins w:id="6312" w:author="R4-2120772" w:date="2021-11-15T15:14:00Z"/>
                <w:rFonts w:eastAsia="MS Mincho"/>
                <w:sz w:val="18"/>
              </w:rPr>
            </w:pPr>
            <w:ins w:id="6313" w:author="R4-2120772" w:date="2021-11-15T15:14:00Z">
              <w:r>
                <w:rPr>
                  <w:rFonts w:eastAsia="MS Mincho"/>
                  <w:sz w:val="18"/>
                </w:rPr>
                <w:t>111.89</w:t>
              </w:r>
            </w:ins>
          </w:p>
        </w:tc>
        <w:tc>
          <w:tcPr>
            <w:tcW w:w="740" w:type="dxa"/>
            <w:noWrap/>
            <w:vAlign w:val="center"/>
          </w:tcPr>
          <w:p w:rsidR="00C87AF8" w:rsidRDefault="00C87AF8" w:rsidP="00C87AF8">
            <w:pPr>
              <w:spacing w:after="120"/>
              <w:jc w:val="center"/>
              <w:rPr>
                <w:ins w:id="6314" w:author="R4-2120772" w:date="2021-11-15T15:14:00Z"/>
                <w:rFonts w:eastAsia="MS Mincho"/>
                <w:sz w:val="18"/>
              </w:rPr>
            </w:pPr>
            <w:ins w:id="6315" w:author="R4-2120772" w:date="2021-11-15T15:14:00Z">
              <w:r>
                <w:rPr>
                  <w:rFonts w:eastAsia="MS Mincho"/>
                  <w:sz w:val="18"/>
                </w:rPr>
                <w:t>143.11</w:t>
              </w:r>
            </w:ins>
          </w:p>
        </w:tc>
        <w:tc>
          <w:tcPr>
            <w:tcW w:w="741" w:type="dxa"/>
            <w:noWrap/>
            <w:vAlign w:val="center"/>
          </w:tcPr>
          <w:p w:rsidR="00C87AF8" w:rsidRDefault="00C87AF8" w:rsidP="00C87AF8">
            <w:pPr>
              <w:spacing w:after="120"/>
              <w:jc w:val="center"/>
              <w:rPr>
                <w:ins w:id="6316" w:author="R4-2120772" w:date="2021-11-15T15:14:00Z"/>
                <w:rFonts w:eastAsia="MS Mincho"/>
                <w:sz w:val="18"/>
              </w:rPr>
            </w:pPr>
            <w:ins w:id="6317" w:author="R4-2120772" w:date="2021-11-15T15:14:00Z">
              <w:r>
                <w:rPr>
                  <w:rFonts w:eastAsia="MS Mincho"/>
                  <w:sz w:val="18"/>
                </w:rPr>
                <w:t>158.93</w:t>
              </w:r>
            </w:ins>
          </w:p>
        </w:tc>
        <w:tc>
          <w:tcPr>
            <w:tcW w:w="740" w:type="dxa"/>
            <w:noWrap/>
            <w:vAlign w:val="center"/>
          </w:tcPr>
          <w:p w:rsidR="00C87AF8" w:rsidRDefault="00C87AF8" w:rsidP="00C87AF8">
            <w:pPr>
              <w:spacing w:after="120"/>
              <w:jc w:val="center"/>
              <w:rPr>
                <w:ins w:id="6318" w:author="R4-2120772" w:date="2021-11-15T15:14:00Z"/>
                <w:rFonts w:eastAsia="MS Mincho"/>
                <w:sz w:val="18"/>
              </w:rPr>
            </w:pPr>
            <w:ins w:id="6319" w:author="R4-2120772" w:date="2021-11-15T15:14:00Z">
              <w:r>
                <w:rPr>
                  <w:rFonts w:eastAsia="MS Mincho"/>
                  <w:sz w:val="18"/>
                </w:rPr>
                <w:t>-26.02</w:t>
              </w:r>
            </w:ins>
          </w:p>
        </w:tc>
        <w:tc>
          <w:tcPr>
            <w:tcW w:w="740" w:type="dxa"/>
            <w:noWrap/>
            <w:vAlign w:val="center"/>
          </w:tcPr>
          <w:p w:rsidR="00C87AF8" w:rsidRDefault="00C87AF8" w:rsidP="00C87AF8">
            <w:pPr>
              <w:spacing w:after="120"/>
              <w:jc w:val="center"/>
              <w:rPr>
                <w:ins w:id="6320" w:author="R4-2120772" w:date="2021-11-15T15:14:00Z"/>
                <w:rFonts w:eastAsia="MS Mincho"/>
                <w:sz w:val="18"/>
              </w:rPr>
            </w:pPr>
            <w:ins w:id="6321" w:author="R4-2120772" w:date="2021-11-15T15:14:00Z">
              <w:r>
                <w:rPr>
                  <w:rFonts w:eastAsia="MS Mincho"/>
                  <w:sz w:val="18"/>
                </w:rPr>
                <w:t>-8.42</w:t>
              </w:r>
            </w:ins>
          </w:p>
        </w:tc>
        <w:tc>
          <w:tcPr>
            <w:tcW w:w="741" w:type="dxa"/>
            <w:noWrap/>
            <w:vAlign w:val="center"/>
          </w:tcPr>
          <w:p w:rsidR="00C87AF8" w:rsidRDefault="00C87AF8" w:rsidP="00C87AF8">
            <w:pPr>
              <w:spacing w:after="120"/>
              <w:jc w:val="center"/>
              <w:rPr>
                <w:ins w:id="6322" w:author="R4-2120772" w:date="2021-11-15T15:14:00Z"/>
                <w:rFonts w:eastAsia="MS Mincho"/>
                <w:sz w:val="18"/>
              </w:rPr>
            </w:pPr>
            <w:ins w:id="6323" w:author="R4-2120772" w:date="2021-11-15T15:14:00Z">
              <w:r>
                <w:rPr>
                  <w:rFonts w:eastAsia="MS Mincho"/>
                  <w:sz w:val="18"/>
                </w:rPr>
                <w:t>14.90</w:t>
              </w:r>
            </w:ins>
          </w:p>
        </w:tc>
        <w:tc>
          <w:tcPr>
            <w:tcW w:w="740" w:type="dxa"/>
            <w:noWrap/>
            <w:vAlign w:val="center"/>
          </w:tcPr>
          <w:p w:rsidR="00C87AF8" w:rsidRDefault="00C87AF8" w:rsidP="00C87AF8">
            <w:pPr>
              <w:spacing w:after="120"/>
              <w:jc w:val="center"/>
              <w:rPr>
                <w:ins w:id="6324" w:author="R4-2120772" w:date="2021-11-15T15:14:00Z"/>
                <w:rFonts w:eastAsia="MS Mincho"/>
                <w:sz w:val="18"/>
              </w:rPr>
            </w:pPr>
            <w:ins w:id="6325" w:author="R4-2120772" w:date="2021-11-15T15:14:00Z">
              <w:r>
                <w:rPr>
                  <w:rFonts w:eastAsia="MS Mincho"/>
                  <w:sz w:val="18"/>
                </w:rPr>
                <w:t>13.44</w:t>
              </w:r>
            </w:ins>
          </w:p>
        </w:tc>
        <w:tc>
          <w:tcPr>
            <w:tcW w:w="740" w:type="dxa"/>
            <w:noWrap/>
            <w:vAlign w:val="center"/>
          </w:tcPr>
          <w:p w:rsidR="00C87AF8" w:rsidRDefault="00C87AF8" w:rsidP="00C87AF8">
            <w:pPr>
              <w:spacing w:after="120"/>
              <w:jc w:val="center"/>
              <w:rPr>
                <w:ins w:id="6326" w:author="R4-2120772" w:date="2021-11-15T15:14:00Z"/>
                <w:rFonts w:eastAsia="MS Mincho"/>
                <w:sz w:val="18"/>
              </w:rPr>
            </w:pPr>
            <w:ins w:id="6327"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6328" w:author="R4-2120772" w:date="2021-11-15T15:14:00Z"/>
                <w:rFonts w:eastAsia="MS Mincho"/>
                <w:sz w:val="18"/>
              </w:rPr>
            </w:pPr>
            <w:ins w:id="6329" w:author="R4-2120772" w:date="2021-11-15T15:14:00Z">
              <w:r>
                <w:rPr>
                  <w:rFonts w:eastAsia="MS Mincho"/>
                  <w:sz w:val="18"/>
                </w:rPr>
                <w:t>23.00</w:t>
              </w:r>
            </w:ins>
          </w:p>
        </w:tc>
      </w:tr>
      <w:tr w:rsidR="00C87AF8" w:rsidTr="0087751E">
        <w:trPr>
          <w:trHeight w:val="300"/>
          <w:jc w:val="center"/>
          <w:ins w:id="6330" w:author="R4-2120772" w:date="2021-11-15T15:14:00Z"/>
        </w:trPr>
        <w:tc>
          <w:tcPr>
            <w:tcW w:w="853" w:type="dxa"/>
            <w:vMerge/>
            <w:vAlign w:val="center"/>
          </w:tcPr>
          <w:p w:rsidR="00C87AF8" w:rsidRDefault="00C87AF8" w:rsidP="00C87AF8">
            <w:pPr>
              <w:spacing w:after="120"/>
              <w:jc w:val="center"/>
              <w:rPr>
                <w:ins w:id="6331" w:author="R4-2120772" w:date="2021-11-15T15:14:00Z"/>
                <w:rFonts w:eastAsia="MS Mincho"/>
              </w:rPr>
            </w:pPr>
          </w:p>
        </w:tc>
        <w:tc>
          <w:tcPr>
            <w:tcW w:w="780" w:type="dxa"/>
            <w:noWrap/>
            <w:vAlign w:val="center"/>
          </w:tcPr>
          <w:p w:rsidR="00C87AF8" w:rsidRDefault="00C87AF8" w:rsidP="00C87AF8">
            <w:pPr>
              <w:spacing w:after="120"/>
              <w:jc w:val="center"/>
              <w:rPr>
                <w:ins w:id="6332" w:author="R4-2120772" w:date="2021-11-15T15:14:00Z"/>
                <w:rFonts w:eastAsia="MS Mincho"/>
                <w:sz w:val="14"/>
              </w:rPr>
            </w:pPr>
            <w:ins w:id="6333" w:author="R4-2120772" w:date="2021-11-15T15:14:00Z">
              <w:r>
                <w:rPr>
                  <w:rFonts w:eastAsia="MS Mincho"/>
                  <w:sz w:val="14"/>
                </w:rPr>
                <w:t>Variance</w:t>
              </w:r>
            </w:ins>
          </w:p>
        </w:tc>
        <w:tc>
          <w:tcPr>
            <w:tcW w:w="740" w:type="dxa"/>
            <w:noWrap/>
            <w:vAlign w:val="center"/>
          </w:tcPr>
          <w:p w:rsidR="00C87AF8" w:rsidRDefault="00C87AF8" w:rsidP="00C87AF8">
            <w:pPr>
              <w:spacing w:after="120"/>
              <w:jc w:val="center"/>
              <w:rPr>
                <w:ins w:id="6334" w:author="R4-2120772" w:date="2021-11-15T15:14:00Z"/>
                <w:rFonts w:eastAsia="MS Mincho"/>
                <w:sz w:val="18"/>
              </w:rPr>
            </w:pPr>
            <w:ins w:id="6335" w:author="R4-2120772" w:date="2021-11-15T15:14:00Z">
              <w:r>
                <w:rPr>
                  <w:rFonts w:eastAsia="MS Mincho"/>
                  <w:sz w:val="18"/>
                </w:rPr>
                <w:t>0.06</w:t>
              </w:r>
            </w:ins>
          </w:p>
        </w:tc>
        <w:tc>
          <w:tcPr>
            <w:tcW w:w="740" w:type="dxa"/>
            <w:noWrap/>
            <w:vAlign w:val="center"/>
          </w:tcPr>
          <w:p w:rsidR="00C87AF8" w:rsidRDefault="00C87AF8" w:rsidP="00C87AF8">
            <w:pPr>
              <w:spacing w:after="120"/>
              <w:jc w:val="center"/>
              <w:rPr>
                <w:ins w:id="6336" w:author="R4-2120772" w:date="2021-11-15T15:14:00Z"/>
                <w:rFonts w:eastAsia="MS Mincho"/>
                <w:sz w:val="18"/>
              </w:rPr>
            </w:pPr>
            <w:ins w:id="6337" w:author="R4-2120772" w:date="2021-11-15T15:14:00Z">
              <w:r>
                <w:rPr>
                  <w:rFonts w:eastAsia="MS Mincho"/>
                  <w:sz w:val="18"/>
                </w:rPr>
                <w:t>1.62</w:t>
              </w:r>
            </w:ins>
          </w:p>
        </w:tc>
        <w:tc>
          <w:tcPr>
            <w:tcW w:w="741" w:type="dxa"/>
            <w:noWrap/>
            <w:vAlign w:val="center"/>
          </w:tcPr>
          <w:p w:rsidR="00C87AF8" w:rsidRDefault="00C87AF8" w:rsidP="00C87AF8">
            <w:pPr>
              <w:spacing w:after="120"/>
              <w:jc w:val="center"/>
              <w:rPr>
                <w:ins w:id="6338" w:author="R4-2120772" w:date="2021-11-15T15:14:00Z"/>
                <w:rFonts w:eastAsia="MS Mincho"/>
                <w:sz w:val="18"/>
              </w:rPr>
            </w:pPr>
            <w:ins w:id="6339" w:author="R4-2120772" w:date="2021-11-15T15:14:00Z">
              <w:r>
                <w:rPr>
                  <w:rFonts w:eastAsia="MS Mincho"/>
                  <w:sz w:val="18"/>
                </w:rPr>
                <w:t>7.21</w:t>
              </w:r>
            </w:ins>
          </w:p>
        </w:tc>
        <w:tc>
          <w:tcPr>
            <w:tcW w:w="740" w:type="dxa"/>
            <w:noWrap/>
            <w:vAlign w:val="center"/>
          </w:tcPr>
          <w:p w:rsidR="00C87AF8" w:rsidRDefault="00C87AF8" w:rsidP="00C87AF8">
            <w:pPr>
              <w:spacing w:after="120"/>
              <w:jc w:val="center"/>
              <w:rPr>
                <w:ins w:id="6340" w:author="R4-2120772" w:date="2021-11-15T15:14:00Z"/>
                <w:rFonts w:eastAsia="MS Mincho"/>
                <w:sz w:val="18"/>
              </w:rPr>
            </w:pPr>
            <w:ins w:id="6341" w:author="R4-2120772" w:date="2021-11-15T15:14:00Z">
              <w:r>
                <w:rPr>
                  <w:rFonts w:eastAsia="MS Mincho"/>
                  <w:sz w:val="18"/>
                </w:rPr>
                <w:t>1.46</w:t>
              </w:r>
            </w:ins>
          </w:p>
        </w:tc>
        <w:tc>
          <w:tcPr>
            <w:tcW w:w="740" w:type="dxa"/>
            <w:noWrap/>
            <w:vAlign w:val="center"/>
          </w:tcPr>
          <w:p w:rsidR="00C87AF8" w:rsidRDefault="00C87AF8" w:rsidP="00C87AF8">
            <w:pPr>
              <w:spacing w:after="120"/>
              <w:jc w:val="center"/>
              <w:rPr>
                <w:ins w:id="6342" w:author="R4-2120772" w:date="2021-11-15T15:14:00Z"/>
                <w:rFonts w:eastAsia="MS Mincho"/>
                <w:sz w:val="18"/>
              </w:rPr>
            </w:pPr>
            <w:ins w:id="6343" w:author="R4-2120772" w:date="2021-11-15T15:14:00Z">
              <w:r>
                <w:rPr>
                  <w:rFonts w:eastAsia="MS Mincho"/>
                  <w:sz w:val="18"/>
                </w:rPr>
                <w:t>0.76</w:t>
              </w:r>
            </w:ins>
          </w:p>
        </w:tc>
        <w:tc>
          <w:tcPr>
            <w:tcW w:w="741" w:type="dxa"/>
            <w:noWrap/>
            <w:vAlign w:val="center"/>
          </w:tcPr>
          <w:p w:rsidR="00C87AF8" w:rsidRDefault="00C87AF8" w:rsidP="00C87AF8">
            <w:pPr>
              <w:spacing w:after="120"/>
              <w:jc w:val="center"/>
              <w:rPr>
                <w:ins w:id="6344" w:author="R4-2120772" w:date="2021-11-15T15:14:00Z"/>
                <w:rFonts w:eastAsia="MS Mincho"/>
                <w:sz w:val="18"/>
              </w:rPr>
            </w:pPr>
            <w:ins w:id="6345" w:author="R4-2120772" w:date="2021-11-15T15:14:00Z">
              <w:r>
                <w:rPr>
                  <w:rFonts w:eastAsia="MS Mincho"/>
                  <w:sz w:val="18"/>
                </w:rPr>
                <w:t>0.00</w:t>
              </w:r>
            </w:ins>
          </w:p>
        </w:tc>
        <w:tc>
          <w:tcPr>
            <w:tcW w:w="740" w:type="dxa"/>
            <w:noWrap/>
            <w:vAlign w:val="center"/>
          </w:tcPr>
          <w:p w:rsidR="00C87AF8" w:rsidRDefault="00C87AF8" w:rsidP="00C87AF8">
            <w:pPr>
              <w:spacing w:after="120"/>
              <w:jc w:val="center"/>
              <w:rPr>
                <w:ins w:id="6346" w:author="R4-2120772" w:date="2021-11-15T15:14:00Z"/>
                <w:rFonts w:eastAsia="MS Mincho"/>
                <w:sz w:val="18"/>
              </w:rPr>
            </w:pPr>
            <w:ins w:id="6347" w:author="R4-2120772" w:date="2021-11-15T15:14:00Z">
              <w:r>
                <w:rPr>
                  <w:rFonts w:eastAsia="MS Mincho"/>
                  <w:sz w:val="18"/>
                </w:rPr>
                <w:t>0.06</w:t>
              </w:r>
            </w:ins>
          </w:p>
        </w:tc>
        <w:tc>
          <w:tcPr>
            <w:tcW w:w="740" w:type="dxa"/>
            <w:noWrap/>
            <w:vAlign w:val="center"/>
          </w:tcPr>
          <w:p w:rsidR="00C87AF8" w:rsidRDefault="00C87AF8" w:rsidP="00C87AF8">
            <w:pPr>
              <w:spacing w:after="120"/>
              <w:jc w:val="center"/>
              <w:rPr>
                <w:ins w:id="6348" w:author="R4-2120772" w:date="2021-11-15T15:14:00Z"/>
                <w:rFonts w:eastAsia="MS Mincho"/>
                <w:sz w:val="18"/>
              </w:rPr>
            </w:pPr>
            <w:ins w:id="6349" w:author="R4-2120772" w:date="2021-11-15T15:14:00Z">
              <w:r>
                <w:rPr>
                  <w:rFonts w:eastAsia="MS Mincho"/>
                  <w:sz w:val="18"/>
                </w:rPr>
                <w:t>0.00</w:t>
              </w:r>
            </w:ins>
          </w:p>
        </w:tc>
        <w:tc>
          <w:tcPr>
            <w:tcW w:w="741" w:type="dxa"/>
            <w:noWrap/>
            <w:vAlign w:val="center"/>
          </w:tcPr>
          <w:p w:rsidR="00C87AF8" w:rsidRDefault="00C87AF8" w:rsidP="00C87AF8">
            <w:pPr>
              <w:spacing w:after="120"/>
              <w:jc w:val="center"/>
              <w:rPr>
                <w:ins w:id="6350" w:author="R4-2120772" w:date="2021-11-15T15:14:00Z"/>
                <w:rFonts w:eastAsia="MS Mincho"/>
                <w:sz w:val="18"/>
              </w:rPr>
            </w:pPr>
            <w:ins w:id="6351" w:author="R4-2120772" w:date="2021-11-15T15:14:00Z">
              <w:r>
                <w:rPr>
                  <w:rFonts w:eastAsia="MS Mincho"/>
                  <w:sz w:val="18"/>
                </w:rPr>
                <w:t>0.00</w:t>
              </w:r>
            </w:ins>
          </w:p>
        </w:tc>
      </w:tr>
      <w:tr w:rsidR="00C87AF8" w:rsidTr="0087751E">
        <w:trPr>
          <w:trHeight w:val="315"/>
          <w:jc w:val="center"/>
          <w:ins w:id="6352" w:author="R4-2120772" w:date="2021-11-15T15:14:00Z"/>
        </w:trPr>
        <w:tc>
          <w:tcPr>
            <w:tcW w:w="853" w:type="dxa"/>
            <w:vMerge/>
            <w:vAlign w:val="center"/>
          </w:tcPr>
          <w:p w:rsidR="00C87AF8" w:rsidRDefault="00C87AF8" w:rsidP="00C87AF8">
            <w:pPr>
              <w:spacing w:after="120"/>
              <w:jc w:val="center"/>
              <w:rPr>
                <w:ins w:id="6353" w:author="R4-2120772" w:date="2021-11-15T15:14:00Z"/>
                <w:rFonts w:eastAsia="MS Mincho"/>
              </w:rPr>
            </w:pPr>
          </w:p>
        </w:tc>
        <w:tc>
          <w:tcPr>
            <w:tcW w:w="780" w:type="dxa"/>
            <w:noWrap/>
            <w:vAlign w:val="center"/>
          </w:tcPr>
          <w:p w:rsidR="00C87AF8" w:rsidRDefault="00C87AF8" w:rsidP="00C87AF8">
            <w:pPr>
              <w:spacing w:after="120"/>
              <w:jc w:val="center"/>
              <w:rPr>
                <w:ins w:id="6354" w:author="R4-2120772" w:date="2021-11-15T15:14:00Z"/>
                <w:rFonts w:eastAsia="MS Mincho"/>
                <w:sz w:val="14"/>
              </w:rPr>
            </w:pPr>
            <w:ins w:id="6355" w:author="R4-2120772" w:date="2021-11-15T15:14:00Z">
              <w:r>
                <w:rPr>
                  <w:rFonts w:eastAsia="MS Mincho"/>
                  <w:sz w:val="14"/>
                </w:rPr>
                <w:t>Mean</w:t>
              </w:r>
            </w:ins>
          </w:p>
        </w:tc>
        <w:tc>
          <w:tcPr>
            <w:tcW w:w="740" w:type="dxa"/>
            <w:noWrap/>
            <w:vAlign w:val="center"/>
          </w:tcPr>
          <w:p w:rsidR="00C87AF8" w:rsidRDefault="00C87AF8" w:rsidP="00C87AF8">
            <w:pPr>
              <w:spacing w:after="120"/>
              <w:jc w:val="center"/>
              <w:rPr>
                <w:ins w:id="6356" w:author="R4-2120772" w:date="2021-11-15T15:14:00Z"/>
                <w:rFonts w:eastAsia="MS Mincho"/>
                <w:sz w:val="18"/>
              </w:rPr>
            </w:pPr>
            <w:ins w:id="6357" w:author="R4-2120772" w:date="2021-11-15T15:14:00Z">
              <w:r>
                <w:rPr>
                  <w:rFonts w:eastAsia="MS Mincho"/>
                  <w:sz w:val="18"/>
                </w:rPr>
                <w:t>111.64</w:t>
              </w:r>
            </w:ins>
          </w:p>
        </w:tc>
        <w:tc>
          <w:tcPr>
            <w:tcW w:w="740" w:type="dxa"/>
            <w:noWrap/>
            <w:vAlign w:val="center"/>
          </w:tcPr>
          <w:p w:rsidR="00C87AF8" w:rsidRDefault="00C87AF8" w:rsidP="00C87AF8">
            <w:pPr>
              <w:spacing w:after="120"/>
              <w:jc w:val="center"/>
              <w:rPr>
                <w:ins w:id="6358" w:author="R4-2120772" w:date="2021-11-15T15:14:00Z"/>
                <w:rFonts w:eastAsia="MS Mincho"/>
                <w:sz w:val="18"/>
              </w:rPr>
            </w:pPr>
            <w:ins w:id="6359" w:author="R4-2120772" w:date="2021-11-15T15:14:00Z">
              <w:r>
                <w:rPr>
                  <w:rFonts w:eastAsia="MS Mincho"/>
                  <w:sz w:val="18"/>
                </w:rPr>
                <w:t>144.38</w:t>
              </w:r>
            </w:ins>
          </w:p>
        </w:tc>
        <w:tc>
          <w:tcPr>
            <w:tcW w:w="741" w:type="dxa"/>
            <w:noWrap/>
            <w:vAlign w:val="center"/>
          </w:tcPr>
          <w:p w:rsidR="00C87AF8" w:rsidRDefault="00C87AF8" w:rsidP="00C87AF8">
            <w:pPr>
              <w:spacing w:after="120"/>
              <w:jc w:val="center"/>
              <w:rPr>
                <w:ins w:id="6360" w:author="R4-2120772" w:date="2021-11-15T15:14:00Z"/>
                <w:rFonts w:eastAsia="MS Mincho"/>
                <w:sz w:val="18"/>
              </w:rPr>
            </w:pPr>
            <w:ins w:id="6361" w:author="R4-2120772" w:date="2021-11-15T15:14:00Z">
              <w:r>
                <w:rPr>
                  <w:rFonts w:eastAsia="MS Mincho"/>
                  <w:sz w:val="18"/>
                </w:rPr>
                <w:t>161.61</w:t>
              </w:r>
            </w:ins>
          </w:p>
        </w:tc>
        <w:tc>
          <w:tcPr>
            <w:tcW w:w="740" w:type="dxa"/>
            <w:noWrap/>
            <w:vAlign w:val="center"/>
          </w:tcPr>
          <w:p w:rsidR="00C87AF8" w:rsidRDefault="00C87AF8" w:rsidP="00C87AF8">
            <w:pPr>
              <w:spacing w:after="120"/>
              <w:jc w:val="center"/>
              <w:rPr>
                <w:ins w:id="6362" w:author="R4-2120772" w:date="2021-11-15T15:14:00Z"/>
                <w:rFonts w:eastAsia="MS Mincho"/>
                <w:sz w:val="18"/>
              </w:rPr>
            </w:pPr>
            <w:ins w:id="6363" w:author="R4-2120772" w:date="2021-11-15T15:14:00Z">
              <w:r>
                <w:rPr>
                  <w:rFonts w:eastAsia="MS Mincho"/>
                  <w:sz w:val="18"/>
                </w:rPr>
                <w:t>-27.23</w:t>
              </w:r>
            </w:ins>
          </w:p>
        </w:tc>
        <w:tc>
          <w:tcPr>
            <w:tcW w:w="740" w:type="dxa"/>
            <w:noWrap/>
            <w:vAlign w:val="center"/>
          </w:tcPr>
          <w:p w:rsidR="00C87AF8" w:rsidRDefault="00C87AF8" w:rsidP="00C87AF8">
            <w:pPr>
              <w:spacing w:after="120"/>
              <w:jc w:val="center"/>
              <w:rPr>
                <w:ins w:id="6364" w:author="R4-2120772" w:date="2021-11-15T15:14:00Z"/>
                <w:rFonts w:eastAsia="MS Mincho"/>
                <w:sz w:val="18"/>
              </w:rPr>
            </w:pPr>
            <w:ins w:id="6365" w:author="R4-2120772" w:date="2021-11-15T15:14:00Z">
              <w:r>
                <w:rPr>
                  <w:rFonts w:eastAsia="MS Mincho"/>
                  <w:sz w:val="18"/>
                </w:rPr>
                <w:t>-9.29</w:t>
              </w:r>
            </w:ins>
          </w:p>
        </w:tc>
        <w:tc>
          <w:tcPr>
            <w:tcW w:w="741" w:type="dxa"/>
            <w:noWrap/>
            <w:vAlign w:val="center"/>
          </w:tcPr>
          <w:p w:rsidR="00C87AF8" w:rsidRDefault="00C87AF8" w:rsidP="00C87AF8">
            <w:pPr>
              <w:spacing w:after="120"/>
              <w:jc w:val="center"/>
              <w:rPr>
                <w:ins w:id="6366" w:author="R4-2120772" w:date="2021-11-15T15:14:00Z"/>
                <w:rFonts w:eastAsia="MS Mincho"/>
                <w:sz w:val="18"/>
              </w:rPr>
            </w:pPr>
            <w:ins w:id="6367" w:author="R4-2120772" w:date="2021-11-15T15:14:00Z">
              <w:r>
                <w:rPr>
                  <w:rFonts w:eastAsia="MS Mincho"/>
                  <w:sz w:val="18"/>
                </w:rPr>
                <w:t>14.89</w:t>
              </w:r>
            </w:ins>
          </w:p>
        </w:tc>
        <w:tc>
          <w:tcPr>
            <w:tcW w:w="740" w:type="dxa"/>
            <w:noWrap/>
            <w:vAlign w:val="center"/>
          </w:tcPr>
          <w:p w:rsidR="00C87AF8" w:rsidRDefault="00C87AF8" w:rsidP="00C87AF8">
            <w:pPr>
              <w:spacing w:after="120"/>
              <w:jc w:val="center"/>
              <w:rPr>
                <w:ins w:id="6368" w:author="R4-2120772" w:date="2021-11-15T15:14:00Z"/>
                <w:rFonts w:eastAsia="MS Mincho"/>
                <w:sz w:val="18"/>
              </w:rPr>
            </w:pPr>
            <w:ins w:id="6369" w:author="R4-2120772" w:date="2021-11-15T15:14:00Z">
              <w:r>
                <w:rPr>
                  <w:rFonts w:eastAsia="MS Mincho"/>
                  <w:sz w:val="18"/>
                </w:rPr>
                <w:t>13.19</w:t>
              </w:r>
            </w:ins>
          </w:p>
        </w:tc>
        <w:tc>
          <w:tcPr>
            <w:tcW w:w="740" w:type="dxa"/>
            <w:noWrap/>
            <w:vAlign w:val="center"/>
          </w:tcPr>
          <w:p w:rsidR="00C87AF8" w:rsidRDefault="00C87AF8" w:rsidP="00C87AF8">
            <w:pPr>
              <w:spacing w:after="120"/>
              <w:jc w:val="center"/>
              <w:rPr>
                <w:ins w:id="6370" w:author="R4-2120772" w:date="2021-11-15T15:14:00Z"/>
                <w:rFonts w:eastAsia="MS Mincho"/>
                <w:sz w:val="18"/>
              </w:rPr>
            </w:pPr>
            <w:ins w:id="6371" w:author="R4-2120772" w:date="2021-11-15T15:14:00Z">
              <w:r>
                <w:rPr>
                  <w:rFonts w:eastAsia="MS Mincho"/>
                  <w:sz w:val="18"/>
                </w:rPr>
                <w:t>23.00</w:t>
              </w:r>
            </w:ins>
          </w:p>
        </w:tc>
        <w:tc>
          <w:tcPr>
            <w:tcW w:w="741" w:type="dxa"/>
            <w:noWrap/>
            <w:vAlign w:val="center"/>
          </w:tcPr>
          <w:p w:rsidR="00C87AF8" w:rsidRDefault="00C87AF8" w:rsidP="00C87AF8">
            <w:pPr>
              <w:spacing w:after="120"/>
              <w:jc w:val="center"/>
              <w:rPr>
                <w:ins w:id="6372" w:author="R4-2120772" w:date="2021-11-15T15:14:00Z"/>
                <w:rFonts w:eastAsia="MS Mincho"/>
                <w:sz w:val="18"/>
              </w:rPr>
            </w:pPr>
            <w:ins w:id="6373" w:author="R4-2120772" w:date="2021-11-15T15:14:00Z">
              <w:r>
                <w:rPr>
                  <w:rFonts w:eastAsia="MS Mincho"/>
                  <w:sz w:val="18"/>
                </w:rPr>
                <w:t>23.00</w:t>
              </w:r>
            </w:ins>
          </w:p>
        </w:tc>
      </w:tr>
    </w:tbl>
    <w:p w:rsidR="00C87AF8" w:rsidRDefault="00C87AF8" w:rsidP="00C87AF8">
      <w:pPr>
        <w:spacing w:after="120"/>
        <w:rPr>
          <w:ins w:id="6374" w:author="R4-2120772" w:date="2021-11-15T15:14:00Z"/>
          <w:rFonts w:eastAsia="MS Mincho"/>
        </w:rPr>
      </w:pPr>
    </w:p>
    <w:p w:rsidR="00D84F72" w:rsidRDefault="00D84F72"/>
    <w:p w:rsidR="00D84F72" w:rsidRDefault="00783A88">
      <w:pPr>
        <w:spacing w:after="0"/>
        <w:rPr>
          <w:rFonts w:ascii="Arial" w:hAnsi="Arial"/>
          <w:sz w:val="36"/>
        </w:rPr>
      </w:pPr>
      <w:r>
        <w:br w:type="page"/>
      </w:r>
    </w:p>
    <w:p w:rsidR="00C87AF8" w:rsidRDefault="00783A88" w:rsidP="00C87AF8">
      <w:pPr>
        <w:pStyle w:val="9"/>
        <w:tabs>
          <w:tab w:val="left" w:pos="0"/>
        </w:tabs>
        <w:rPr>
          <w:ins w:id="6375" w:author="R4-2120772" w:date="2021-11-15T15:15:00Z"/>
        </w:rPr>
      </w:pPr>
      <w:bookmarkStart w:id="6376" w:name="_Toc87889314"/>
      <w:bookmarkStart w:id="6377" w:name="_Toc87952051"/>
      <w:r>
        <w:lastRenderedPageBreak/>
        <w:t>Annex B:</w:t>
      </w:r>
      <w:r>
        <w:br/>
      </w:r>
      <w:ins w:id="6378" w:author="R4-2120772" w:date="2021-11-15T15:15:00Z">
        <w:r w:rsidR="00C87AF8">
          <w:rPr>
            <w:lang w:eastAsia="zh-CN"/>
          </w:rPr>
          <w:t>Calibration</w:t>
        </w:r>
        <w:r w:rsidR="00C87AF8">
          <w:t xml:space="preserve"> results of TN components</w:t>
        </w:r>
        <w:bookmarkEnd w:id="6376"/>
        <w:bookmarkEnd w:id="6377"/>
      </w:ins>
    </w:p>
    <w:p w:rsidR="00C87AF8" w:rsidRDefault="00C87AF8" w:rsidP="00C87AF8">
      <w:pPr>
        <w:pStyle w:val="2"/>
        <w:ind w:left="432" w:hanging="432"/>
        <w:rPr>
          <w:ins w:id="6379" w:author="R4-2120772" w:date="2021-11-15T15:15:00Z"/>
        </w:rPr>
      </w:pPr>
      <w:bookmarkStart w:id="6380" w:name="_Toc87889315"/>
      <w:bookmarkStart w:id="6381" w:name="_Toc87952052"/>
      <w:ins w:id="6382" w:author="R4-2120772" w:date="2021-11-15T15:15:00Z">
        <w:r>
          <w:t>B.1 Calibration assumptions</w:t>
        </w:r>
        <w:bookmarkEnd w:id="6380"/>
        <w:bookmarkEnd w:id="6381"/>
      </w:ins>
    </w:p>
    <w:p w:rsidR="00C87AF8" w:rsidRDefault="00C87AF8" w:rsidP="00C87AF8">
      <w:pPr>
        <w:rPr>
          <w:ins w:id="6383" w:author="R4-2120772" w:date="2021-11-15T15:15:00Z"/>
          <w:rFonts w:eastAsia="MS Mincho"/>
        </w:rPr>
      </w:pPr>
      <w:ins w:id="6384" w:author="R4-2120772" w:date="2021-11-15T15:15:00Z">
        <w:r>
          <w:rPr>
            <w:rFonts w:eastAsia="MS Mincho"/>
          </w:rPr>
          <w:t xml:space="preserve">Assumptions in Section 6.2 are adopted as baseline for calibration. It should be noted there are different parts which are listed in Table </w:t>
        </w:r>
        <w:r>
          <w:rPr>
            <w:rFonts w:asciiTheme="minorEastAsia" w:hAnsiTheme="minorEastAsia" w:hint="eastAsia"/>
          </w:rPr>
          <w:t>B</w:t>
        </w:r>
        <w:r>
          <w:rPr>
            <w:rFonts w:eastAsia="MS Mincho"/>
          </w:rPr>
          <w:t>.1-1.</w:t>
        </w:r>
      </w:ins>
    </w:p>
    <w:p w:rsidR="00C87AF8" w:rsidRDefault="00C87AF8" w:rsidP="00C87AF8">
      <w:pPr>
        <w:rPr>
          <w:ins w:id="6385" w:author="R4-2120772" w:date="2021-11-15T15:15:00Z"/>
          <w:rFonts w:eastAsia="MS Mincho"/>
        </w:rPr>
      </w:pPr>
    </w:p>
    <w:p w:rsidR="00C87AF8" w:rsidRDefault="00C87AF8" w:rsidP="00C87AF8">
      <w:pPr>
        <w:keepNext/>
        <w:keepLines/>
        <w:spacing w:after="80"/>
        <w:jc w:val="center"/>
        <w:rPr>
          <w:ins w:id="6386" w:author="R4-2120772" w:date="2021-11-15T15:15:00Z"/>
          <w:rFonts w:eastAsia="Calibri"/>
          <w:b/>
          <w:sz w:val="18"/>
        </w:rPr>
      </w:pPr>
      <w:ins w:id="6387" w:author="R4-2120772" w:date="2021-11-15T15:15:00Z">
        <w:r>
          <w:rPr>
            <w:rFonts w:ascii="Arial" w:eastAsia="Calibri" w:hAnsi="Arial"/>
            <w:b/>
            <w:sz w:val="18"/>
          </w:rPr>
          <w:t>T</w:t>
        </w:r>
        <w:r>
          <w:rPr>
            <w:rFonts w:ascii="Arial" w:eastAsia="Calibri" w:hAnsi="Arial" w:hint="eastAsia"/>
            <w:b/>
            <w:sz w:val="18"/>
          </w:rPr>
          <w:t xml:space="preserve">able </w:t>
        </w:r>
        <w:r>
          <w:rPr>
            <w:rFonts w:ascii="Arial" w:eastAsia="Calibri" w:hAnsi="Arial"/>
            <w:b/>
            <w:sz w:val="18"/>
          </w:rPr>
          <w:t>B.1-1 TN Assumptions for calibration</w:t>
        </w:r>
      </w:ins>
    </w:p>
    <w:tbl>
      <w:tblPr>
        <w:tblStyle w:val="a8"/>
        <w:tblW w:w="0" w:type="auto"/>
        <w:jc w:val="center"/>
        <w:tblLook w:val="04A0" w:firstRow="1" w:lastRow="0" w:firstColumn="1" w:lastColumn="0" w:noHBand="0" w:noVBand="1"/>
      </w:tblPr>
      <w:tblGrid>
        <w:gridCol w:w="1850"/>
        <w:gridCol w:w="2114"/>
        <w:gridCol w:w="5529"/>
      </w:tblGrid>
      <w:tr w:rsidR="00C87AF8" w:rsidTr="0087751E">
        <w:trPr>
          <w:trHeight w:val="345"/>
          <w:jc w:val="center"/>
          <w:ins w:id="6388" w:author="R4-2120772" w:date="2021-11-15T15:15:00Z"/>
        </w:trPr>
        <w:tc>
          <w:tcPr>
            <w:tcW w:w="9493" w:type="dxa"/>
            <w:gridSpan w:val="3"/>
            <w:vAlign w:val="center"/>
          </w:tcPr>
          <w:p w:rsidR="00C87AF8" w:rsidRDefault="00C87AF8" w:rsidP="00C87AF8">
            <w:pPr>
              <w:spacing w:after="120"/>
              <w:jc w:val="center"/>
              <w:rPr>
                <w:ins w:id="6389" w:author="R4-2120772" w:date="2021-11-15T15:15:00Z"/>
                <w:rFonts w:eastAsia="MS Mincho"/>
                <w:b/>
                <w:bCs/>
              </w:rPr>
            </w:pPr>
            <w:ins w:id="6390" w:author="R4-2120772" w:date="2021-11-15T15:15:00Z">
              <w:r>
                <w:rPr>
                  <w:rFonts w:eastAsia="MS Mincho" w:hint="eastAsia"/>
                  <w:b/>
                  <w:bCs/>
                </w:rPr>
                <w:t>Calibration assumptions</w:t>
              </w:r>
            </w:ins>
          </w:p>
        </w:tc>
      </w:tr>
      <w:tr w:rsidR="00C87AF8" w:rsidTr="0087751E">
        <w:trPr>
          <w:trHeight w:val="330"/>
          <w:jc w:val="center"/>
          <w:ins w:id="6391" w:author="R4-2120772" w:date="2021-11-15T15:15:00Z"/>
        </w:trPr>
        <w:tc>
          <w:tcPr>
            <w:tcW w:w="1850" w:type="dxa"/>
            <w:vMerge w:val="restart"/>
            <w:vAlign w:val="center"/>
          </w:tcPr>
          <w:p w:rsidR="00C87AF8" w:rsidRDefault="00C87AF8" w:rsidP="00C87AF8">
            <w:pPr>
              <w:spacing w:after="120"/>
              <w:jc w:val="center"/>
              <w:rPr>
                <w:ins w:id="6392" w:author="R4-2120772" w:date="2021-11-15T15:15:00Z"/>
                <w:rFonts w:eastAsia="MS Mincho"/>
                <w:b/>
                <w:bCs/>
              </w:rPr>
            </w:pPr>
            <w:ins w:id="6393" w:author="R4-2120772" w:date="2021-11-15T15:15:00Z">
              <w:r>
                <w:rPr>
                  <w:rFonts w:eastAsia="MS Mincho" w:hint="eastAsia"/>
                  <w:b/>
                  <w:bCs/>
                </w:rPr>
                <w:t>TN AAS</w:t>
              </w:r>
            </w:ins>
          </w:p>
        </w:tc>
        <w:tc>
          <w:tcPr>
            <w:tcW w:w="2114" w:type="dxa"/>
            <w:vMerge w:val="restart"/>
            <w:vAlign w:val="center"/>
          </w:tcPr>
          <w:p w:rsidR="00C87AF8" w:rsidRDefault="00C87AF8" w:rsidP="00C87AF8">
            <w:pPr>
              <w:spacing w:after="120"/>
              <w:jc w:val="center"/>
              <w:rPr>
                <w:ins w:id="6394" w:author="R4-2120772" w:date="2021-11-15T15:15:00Z"/>
                <w:rFonts w:eastAsia="MS Mincho"/>
              </w:rPr>
            </w:pPr>
            <w:ins w:id="6395" w:author="R4-2120772" w:date="2021-11-15T15:15:00Z">
              <w:r>
                <w:rPr>
                  <w:rFonts w:eastAsia="MS Mincho" w:hint="eastAsia"/>
                </w:rPr>
                <w:t>Rural</w:t>
              </w:r>
            </w:ins>
          </w:p>
        </w:tc>
        <w:tc>
          <w:tcPr>
            <w:tcW w:w="5529" w:type="dxa"/>
            <w:noWrap/>
          </w:tcPr>
          <w:p w:rsidR="00C87AF8" w:rsidRDefault="00C87AF8" w:rsidP="00C87AF8">
            <w:pPr>
              <w:spacing w:after="120"/>
              <w:rPr>
                <w:ins w:id="6396" w:author="R4-2120772" w:date="2021-11-15T15:15:00Z"/>
                <w:rFonts w:eastAsia="MS Mincho"/>
              </w:rPr>
            </w:pPr>
            <w:ins w:id="6397" w:author="R4-2120772" w:date="2021-11-15T15:15:00Z">
              <w:r>
                <w:rPr>
                  <w:rFonts w:eastAsia="MS Mincho" w:hint="eastAsia"/>
                </w:rPr>
                <w:t> Element gain: 7.1 dBi</w:t>
              </w:r>
            </w:ins>
          </w:p>
        </w:tc>
      </w:tr>
      <w:tr w:rsidR="00C87AF8" w:rsidTr="0087751E">
        <w:trPr>
          <w:trHeight w:val="330"/>
          <w:jc w:val="center"/>
          <w:ins w:id="6398" w:author="R4-2120772" w:date="2021-11-15T15:15:00Z"/>
        </w:trPr>
        <w:tc>
          <w:tcPr>
            <w:tcW w:w="1850" w:type="dxa"/>
            <w:vMerge/>
            <w:vAlign w:val="center"/>
          </w:tcPr>
          <w:p w:rsidR="00C87AF8" w:rsidRDefault="00C87AF8" w:rsidP="00C87AF8">
            <w:pPr>
              <w:spacing w:after="120"/>
              <w:jc w:val="center"/>
              <w:rPr>
                <w:ins w:id="6399" w:author="R4-2120772" w:date="2021-11-15T15:15:00Z"/>
                <w:rFonts w:eastAsia="MS Mincho"/>
                <w:b/>
                <w:bCs/>
              </w:rPr>
            </w:pPr>
          </w:p>
        </w:tc>
        <w:tc>
          <w:tcPr>
            <w:tcW w:w="2114" w:type="dxa"/>
            <w:vMerge/>
            <w:vAlign w:val="center"/>
          </w:tcPr>
          <w:p w:rsidR="00C87AF8" w:rsidRDefault="00C87AF8" w:rsidP="00C87AF8">
            <w:pPr>
              <w:spacing w:after="120"/>
              <w:jc w:val="center"/>
              <w:rPr>
                <w:ins w:id="6400" w:author="R4-2120772" w:date="2021-11-15T15:15:00Z"/>
                <w:rFonts w:eastAsia="MS Mincho"/>
              </w:rPr>
            </w:pPr>
          </w:p>
        </w:tc>
        <w:tc>
          <w:tcPr>
            <w:tcW w:w="5529" w:type="dxa"/>
            <w:noWrap/>
          </w:tcPr>
          <w:p w:rsidR="00C87AF8" w:rsidRDefault="00C87AF8" w:rsidP="00C87AF8">
            <w:pPr>
              <w:spacing w:after="120"/>
              <w:rPr>
                <w:ins w:id="6401" w:author="R4-2120772" w:date="2021-11-15T15:15:00Z"/>
                <w:rFonts w:eastAsia="MS Mincho"/>
              </w:rPr>
            </w:pPr>
            <w:ins w:id="6402" w:author="R4-2120772" w:date="2021-11-15T15:15:00Z">
              <w:r>
                <w:rPr>
                  <w:rFonts w:eastAsia="MS Mincho" w:hint="eastAsia"/>
                </w:rPr>
                <w:t> 3dB: H 90 / V 54</w:t>
              </w:r>
            </w:ins>
          </w:p>
        </w:tc>
      </w:tr>
      <w:tr w:rsidR="00C87AF8" w:rsidTr="0087751E">
        <w:trPr>
          <w:trHeight w:val="330"/>
          <w:jc w:val="center"/>
          <w:ins w:id="6403" w:author="R4-2120772" w:date="2021-11-15T15:15:00Z"/>
        </w:trPr>
        <w:tc>
          <w:tcPr>
            <w:tcW w:w="1850" w:type="dxa"/>
            <w:vMerge/>
            <w:vAlign w:val="center"/>
          </w:tcPr>
          <w:p w:rsidR="00C87AF8" w:rsidRDefault="00C87AF8" w:rsidP="00C87AF8">
            <w:pPr>
              <w:spacing w:after="120"/>
              <w:jc w:val="center"/>
              <w:rPr>
                <w:ins w:id="6404" w:author="R4-2120772" w:date="2021-11-15T15:15:00Z"/>
                <w:rFonts w:eastAsia="MS Mincho"/>
                <w:b/>
                <w:bCs/>
              </w:rPr>
            </w:pPr>
          </w:p>
        </w:tc>
        <w:tc>
          <w:tcPr>
            <w:tcW w:w="2114" w:type="dxa"/>
            <w:vMerge/>
            <w:vAlign w:val="center"/>
          </w:tcPr>
          <w:p w:rsidR="00C87AF8" w:rsidRDefault="00C87AF8" w:rsidP="00C87AF8">
            <w:pPr>
              <w:spacing w:after="120"/>
              <w:jc w:val="center"/>
              <w:rPr>
                <w:ins w:id="6405" w:author="R4-2120772" w:date="2021-11-15T15:15:00Z"/>
                <w:rFonts w:eastAsia="MS Mincho"/>
              </w:rPr>
            </w:pPr>
          </w:p>
        </w:tc>
        <w:tc>
          <w:tcPr>
            <w:tcW w:w="5529" w:type="dxa"/>
            <w:noWrap/>
          </w:tcPr>
          <w:p w:rsidR="00C87AF8" w:rsidRDefault="00C87AF8" w:rsidP="00C87AF8">
            <w:pPr>
              <w:spacing w:after="120"/>
              <w:rPr>
                <w:ins w:id="6406" w:author="R4-2120772" w:date="2021-11-15T15:15:00Z"/>
                <w:rFonts w:eastAsia="MS Mincho"/>
              </w:rPr>
            </w:pPr>
            <w:ins w:id="6407" w:author="R4-2120772" w:date="2021-11-15T15:15:00Z">
              <w:r>
                <w:rPr>
                  <w:rFonts w:eastAsia="MS Mincho" w:hint="eastAsia"/>
                </w:rPr>
                <w:t> Front-back: 30 H/V</w:t>
              </w:r>
            </w:ins>
          </w:p>
        </w:tc>
      </w:tr>
      <w:tr w:rsidR="00C87AF8" w:rsidTr="0087751E">
        <w:trPr>
          <w:trHeight w:val="330"/>
          <w:jc w:val="center"/>
          <w:ins w:id="6408" w:author="R4-2120772" w:date="2021-11-15T15:15:00Z"/>
        </w:trPr>
        <w:tc>
          <w:tcPr>
            <w:tcW w:w="1850" w:type="dxa"/>
            <w:vMerge/>
            <w:vAlign w:val="center"/>
          </w:tcPr>
          <w:p w:rsidR="00C87AF8" w:rsidRDefault="00C87AF8" w:rsidP="00C87AF8">
            <w:pPr>
              <w:spacing w:after="120"/>
              <w:jc w:val="center"/>
              <w:rPr>
                <w:ins w:id="6409" w:author="R4-2120772" w:date="2021-11-15T15:15:00Z"/>
                <w:rFonts w:eastAsia="MS Mincho"/>
                <w:b/>
                <w:bCs/>
              </w:rPr>
            </w:pPr>
          </w:p>
        </w:tc>
        <w:tc>
          <w:tcPr>
            <w:tcW w:w="2114" w:type="dxa"/>
            <w:vMerge/>
            <w:vAlign w:val="center"/>
          </w:tcPr>
          <w:p w:rsidR="00C87AF8" w:rsidRDefault="00C87AF8" w:rsidP="00C87AF8">
            <w:pPr>
              <w:spacing w:after="120"/>
              <w:jc w:val="center"/>
              <w:rPr>
                <w:ins w:id="6410" w:author="R4-2120772" w:date="2021-11-15T15:15:00Z"/>
                <w:rFonts w:eastAsia="MS Mincho"/>
              </w:rPr>
            </w:pPr>
          </w:p>
        </w:tc>
        <w:tc>
          <w:tcPr>
            <w:tcW w:w="5529" w:type="dxa"/>
            <w:noWrap/>
          </w:tcPr>
          <w:p w:rsidR="00C87AF8" w:rsidRDefault="00C87AF8" w:rsidP="00C87AF8">
            <w:pPr>
              <w:spacing w:after="120"/>
              <w:rPr>
                <w:ins w:id="6411" w:author="R4-2120772" w:date="2021-11-15T15:15:00Z"/>
                <w:rFonts w:eastAsia="MS Mincho"/>
              </w:rPr>
            </w:pPr>
            <w:ins w:id="6412" w:author="R4-2120772" w:date="2021-11-15T15:15:00Z">
              <w:r>
                <w:rPr>
                  <w:rFonts w:eastAsia="MS Mincho" w:hint="eastAsia"/>
                </w:rPr>
                <w:t> Array: 8x8</w:t>
              </w:r>
            </w:ins>
          </w:p>
        </w:tc>
      </w:tr>
      <w:tr w:rsidR="00C87AF8" w:rsidTr="0087751E">
        <w:trPr>
          <w:trHeight w:val="330"/>
          <w:jc w:val="center"/>
          <w:ins w:id="6413" w:author="R4-2120772" w:date="2021-11-15T15:15:00Z"/>
        </w:trPr>
        <w:tc>
          <w:tcPr>
            <w:tcW w:w="1850" w:type="dxa"/>
            <w:vMerge/>
            <w:vAlign w:val="center"/>
          </w:tcPr>
          <w:p w:rsidR="00C87AF8" w:rsidRDefault="00C87AF8" w:rsidP="00C87AF8">
            <w:pPr>
              <w:spacing w:after="120"/>
              <w:jc w:val="center"/>
              <w:rPr>
                <w:ins w:id="6414" w:author="R4-2120772" w:date="2021-11-15T15:15:00Z"/>
                <w:rFonts w:eastAsia="MS Mincho"/>
                <w:b/>
                <w:bCs/>
              </w:rPr>
            </w:pPr>
          </w:p>
        </w:tc>
        <w:tc>
          <w:tcPr>
            <w:tcW w:w="2114" w:type="dxa"/>
            <w:vMerge/>
            <w:vAlign w:val="center"/>
          </w:tcPr>
          <w:p w:rsidR="00C87AF8" w:rsidRDefault="00C87AF8" w:rsidP="00C87AF8">
            <w:pPr>
              <w:spacing w:after="120"/>
              <w:jc w:val="center"/>
              <w:rPr>
                <w:ins w:id="6415" w:author="R4-2120772" w:date="2021-11-15T15:15:00Z"/>
                <w:rFonts w:eastAsia="MS Mincho"/>
              </w:rPr>
            </w:pPr>
          </w:p>
        </w:tc>
        <w:tc>
          <w:tcPr>
            <w:tcW w:w="5529" w:type="dxa"/>
            <w:noWrap/>
          </w:tcPr>
          <w:p w:rsidR="00C87AF8" w:rsidRDefault="00C87AF8" w:rsidP="00C87AF8">
            <w:pPr>
              <w:spacing w:after="120"/>
              <w:rPr>
                <w:ins w:id="6416" w:author="R4-2120772" w:date="2021-11-15T15:15:00Z"/>
                <w:rFonts w:eastAsia="MS Mincho"/>
              </w:rPr>
            </w:pPr>
            <w:ins w:id="6417" w:author="R4-2120772" w:date="2021-11-15T15:15:00Z">
              <w:r>
                <w:rPr>
                  <w:rFonts w:eastAsia="MS Mincho" w:hint="eastAsia"/>
                </w:rPr>
                <w:t> Element spacing: H 0.5/V 0.9</w:t>
              </w:r>
            </w:ins>
          </w:p>
        </w:tc>
      </w:tr>
      <w:tr w:rsidR="00C87AF8" w:rsidTr="0087751E">
        <w:trPr>
          <w:trHeight w:val="330"/>
          <w:jc w:val="center"/>
          <w:ins w:id="6418" w:author="R4-2120772" w:date="2021-11-15T15:15:00Z"/>
        </w:trPr>
        <w:tc>
          <w:tcPr>
            <w:tcW w:w="1850" w:type="dxa"/>
            <w:vMerge/>
            <w:vAlign w:val="center"/>
          </w:tcPr>
          <w:p w:rsidR="00C87AF8" w:rsidRDefault="00C87AF8" w:rsidP="00C87AF8">
            <w:pPr>
              <w:spacing w:after="120"/>
              <w:jc w:val="center"/>
              <w:rPr>
                <w:ins w:id="6419" w:author="R4-2120772" w:date="2021-11-15T15:15:00Z"/>
                <w:rFonts w:eastAsia="MS Mincho"/>
                <w:b/>
                <w:bCs/>
              </w:rPr>
            </w:pPr>
          </w:p>
        </w:tc>
        <w:tc>
          <w:tcPr>
            <w:tcW w:w="2114" w:type="dxa"/>
            <w:vMerge/>
            <w:vAlign w:val="center"/>
          </w:tcPr>
          <w:p w:rsidR="00C87AF8" w:rsidRDefault="00C87AF8" w:rsidP="00C87AF8">
            <w:pPr>
              <w:spacing w:after="120"/>
              <w:jc w:val="center"/>
              <w:rPr>
                <w:ins w:id="6420" w:author="R4-2120772" w:date="2021-11-15T15:15:00Z"/>
                <w:rFonts w:eastAsia="MS Mincho"/>
              </w:rPr>
            </w:pPr>
          </w:p>
        </w:tc>
        <w:tc>
          <w:tcPr>
            <w:tcW w:w="5529" w:type="dxa"/>
            <w:noWrap/>
          </w:tcPr>
          <w:p w:rsidR="00C87AF8" w:rsidRDefault="00C87AF8" w:rsidP="00C87AF8">
            <w:pPr>
              <w:spacing w:after="120"/>
              <w:rPr>
                <w:ins w:id="6421" w:author="R4-2120772" w:date="2021-11-15T15:15:00Z"/>
                <w:rFonts w:eastAsia="MS Mincho"/>
              </w:rPr>
            </w:pPr>
            <w:ins w:id="6422" w:author="R4-2120772" w:date="2021-11-15T15:15:00Z">
              <w:r>
                <w:rPr>
                  <w:rFonts w:eastAsia="MS Mincho" w:hint="eastAsia"/>
                </w:rPr>
                <w:t> Conducted Tx: 25 dBm</w:t>
              </w:r>
            </w:ins>
          </w:p>
        </w:tc>
      </w:tr>
      <w:tr w:rsidR="00C87AF8" w:rsidTr="0087751E">
        <w:trPr>
          <w:trHeight w:val="330"/>
          <w:jc w:val="center"/>
          <w:ins w:id="6423" w:author="R4-2120772" w:date="2021-11-15T15:15:00Z"/>
        </w:trPr>
        <w:tc>
          <w:tcPr>
            <w:tcW w:w="1850" w:type="dxa"/>
            <w:vMerge/>
            <w:vAlign w:val="center"/>
          </w:tcPr>
          <w:p w:rsidR="00C87AF8" w:rsidRDefault="00C87AF8" w:rsidP="00C87AF8">
            <w:pPr>
              <w:spacing w:after="120"/>
              <w:jc w:val="center"/>
              <w:rPr>
                <w:ins w:id="6424" w:author="R4-2120772" w:date="2021-11-15T15:15:00Z"/>
                <w:rFonts w:eastAsia="MS Mincho"/>
                <w:b/>
                <w:bCs/>
              </w:rPr>
            </w:pPr>
          </w:p>
        </w:tc>
        <w:tc>
          <w:tcPr>
            <w:tcW w:w="2114" w:type="dxa"/>
            <w:vMerge/>
            <w:vAlign w:val="center"/>
          </w:tcPr>
          <w:p w:rsidR="00C87AF8" w:rsidRDefault="00C87AF8" w:rsidP="00C87AF8">
            <w:pPr>
              <w:spacing w:after="120"/>
              <w:jc w:val="center"/>
              <w:rPr>
                <w:ins w:id="6425" w:author="R4-2120772" w:date="2021-11-15T15:15:00Z"/>
                <w:rFonts w:eastAsia="MS Mincho"/>
              </w:rPr>
            </w:pPr>
          </w:p>
        </w:tc>
        <w:tc>
          <w:tcPr>
            <w:tcW w:w="5529" w:type="dxa"/>
            <w:noWrap/>
          </w:tcPr>
          <w:p w:rsidR="00C87AF8" w:rsidRDefault="00C87AF8" w:rsidP="00C87AF8">
            <w:pPr>
              <w:spacing w:after="120"/>
              <w:rPr>
                <w:ins w:id="6426" w:author="R4-2120772" w:date="2021-11-15T15:15:00Z"/>
                <w:rFonts w:eastAsia="MS Mincho"/>
              </w:rPr>
            </w:pPr>
            <w:ins w:id="6427" w:author="R4-2120772" w:date="2021-11-15T15:15:00Z">
              <w:r>
                <w:rPr>
                  <w:rFonts w:eastAsia="MS Mincho" w:hint="eastAsia"/>
                </w:rPr>
                <w:t> Ohmic loss: 2 dB</w:t>
              </w:r>
            </w:ins>
          </w:p>
        </w:tc>
      </w:tr>
      <w:tr w:rsidR="00C87AF8" w:rsidTr="0087751E">
        <w:trPr>
          <w:trHeight w:val="345"/>
          <w:jc w:val="center"/>
          <w:ins w:id="6428" w:author="R4-2120772" w:date="2021-11-15T15:15:00Z"/>
        </w:trPr>
        <w:tc>
          <w:tcPr>
            <w:tcW w:w="1850" w:type="dxa"/>
            <w:vMerge/>
            <w:vAlign w:val="center"/>
          </w:tcPr>
          <w:p w:rsidR="00C87AF8" w:rsidRDefault="00C87AF8" w:rsidP="00C87AF8">
            <w:pPr>
              <w:spacing w:after="120"/>
              <w:jc w:val="center"/>
              <w:rPr>
                <w:ins w:id="6429" w:author="R4-2120772" w:date="2021-11-15T15:15:00Z"/>
                <w:rFonts w:eastAsia="MS Mincho"/>
                <w:b/>
                <w:bCs/>
              </w:rPr>
            </w:pPr>
          </w:p>
        </w:tc>
        <w:tc>
          <w:tcPr>
            <w:tcW w:w="2114" w:type="dxa"/>
            <w:vMerge/>
            <w:vAlign w:val="center"/>
          </w:tcPr>
          <w:p w:rsidR="00C87AF8" w:rsidRDefault="00C87AF8" w:rsidP="00C87AF8">
            <w:pPr>
              <w:spacing w:after="120"/>
              <w:jc w:val="center"/>
              <w:rPr>
                <w:ins w:id="6430" w:author="R4-2120772" w:date="2021-11-15T15:15:00Z"/>
                <w:rFonts w:eastAsia="MS Mincho"/>
              </w:rPr>
            </w:pPr>
          </w:p>
        </w:tc>
        <w:tc>
          <w:tcPr>
            <w:tcW w:w="5529" w:type="dxa"/>
            <w:noWrap/>
          </w:tcPr>
          <w:p w:rsidR="00C87AF8" w:rsidRDefault="00C87AF8" w:rsidP="00C87AF8">
            <w:pPr>
              <w:spacing w:after="120"/>
              <w:rPr>
                <w:ins w:id="6431" w:author="R4-2120772" w:date="2021-11-15T15:15:00Z"/>
                <w:rFonts w:eastAsia="MS Mincho"/>
              </w:rPr>
            </w:pPr>
            <w:ins w:id="6432" w:author="R4-2120772" w:date="2021-11-15T15:15:00Z">
              <w:r>
                <w:rPr>
                  <w:rFonts w:eastAsia="MS Mincho" w:hint="eastAsia"/>
                </w:rPr>
                <w:t> Mechanical downtilt: 3 deg </w:t>
              </w:r>
            </w:ins>
          </w:p>
        </w:tc>
      </w:tr>
      <w:tr w:rsidR="00C87AF8" w:rsidTr="0087751E">
        <w:trPr>
          <w:trHeight w:val="330"/>
          <w:jc w:val="center"/>
          <w:ins w:id="6433" w:author="R4-2120772" w:date="2021-11-15T15:15:00Z"/>
        </w:trPr>
        <w:tc>
          <w:tcPr>
            <w:tcW w:w="1850" w:type="dxa"/>
            <w:vMerge/>
            <w:vAlign w:val="center"/>
          </w:tcPr>
          <w:p w:rsidR="00C87AF8" w:rsidRDefault="00C87AF8" w:rsidP="00C87AF8">
            <w:pPr>
              <w:spacing w:after="120"/>
              <w:jc w:val="center"/>
              <w:rPr>
                <w:ins w:id="6434" w:author="R4-2120772" w:date="2021-11-15T15:15:00Z"/>
                <w:rFonts w:eastAsia="MS Mincho"/>
                <w:b/>
                <w:bCs/>
              </w:rPr>
            </w:pPr>
          </w:p>
        </w:tc>
        <w:tc>
          <w:tcPr>
            <w:tcW w:w="2114" w:type="dxa"/>
            <w:vMerge/>
            <w:vAlign w:val="center"/>
          </w:tcPr>
          <w:p w:rsidR="00C87AF8" w:rsidRDefault="00C87AF8" w:rsidP="00C87AF8">
            <w:pPr>
              <w:spacing w:after="120"/>
              <w:jc w:val="center"/>
              <w:rPr>
                <w:ins w:id="6435" w:author="R4-2120772" w:date="2021-11-15T15:15:00Z"/>
                <w:rFonts w:eastAsia="MS Mincho"/>
              </w:rPr>
            </w:pPr>
          </w:p>
        </w:tc>
        <w:tc>
          <w:tcPr>
            <w:tcW w:w="5529" w:type="dxa"/>
            <w:noWrap/>
          </w:tcPr>
          <w:p w:rsidR="00C87AF8" w:rsidRDefault="00C87AF8" w:rsidP="00C87AF8">
            <w:pPr>
              <w:spacing w:after="120"/>
              <w:rPr>
                <w:ins w:id="6436" w:author="R4-2120772" w:date="2021-11-15T15:15:00Z"/>
                <w:rFonts w:eastAsia="MS Mincho"/>
              </w:rPr>
            </w:pPr>
            <w:ins w:id="6437" w:author="R4-2120772" w:date="2021-11-15T15:15:00Z">
              <w:r>
                <w:rPr>
                  <w:rFonts w:eastAsia="MS Mincho" w:hint="eastAsia"/>
                </w:rPr>
                <w:t>Polarization gain 3 dB</w:t>
              </w:r>
            </w:ins>
          </w:p>
        </w:tc>
      </w:tr>
      <w:tr w:rsidR="00C87AF8" w:rsidTr="0087751E">
        <w:trPr>
          <w:trHeight w:val="330"/>
          <w:jc w:val="center"/>
          <w:ins w:id="6438" w:author="R4-2120772" w:date="2021-11-15T15:15:00Z"/>
        </w:trPr>
        <w:tc>
          <w:tcPr>
            <w:tcW w:w="1850" w:type="dxa"/>
            <w:vMerge/>
            <w:vAlign w:val="center"/>
          </w:tcPr>
          <w:p w:rsidR="00C87AF8" w:rsidRDefault="00C87AF8" w:rsidP="00C87AF8">
            <w:pPr>
              <w:spacing w:after="120"/>
              <w:jc w:val="center"/>
              <w:rPr>
                <w:ins w:id="6439" w:author="R4-2120772" w:date="2021-11-15T15:15:00Z"/>
                <w:rFonts w:eastAsia="MS Mincho"/>
                <w:b/>
                <w:bCs/>
              </w:rPr>
            </w:pPr>
          </w:p>
        </w:tc>
        <w:tc>
          <w:tcPr>
            <w:tcW w:w="2114" w:type="dxa"/>
            <w:vMerge/>
            <w:vAlign w:val="center"/>
          </w:tcPr>
          <w:p w:rsidR="00C87AF8" w:rsidRDefault="00C87AF8" w:rsidP="00C87AF8">
            <w:pPr>
              <w:spacing w:after="120"/>
              <w:jc w:val="center"/>
              <w:rPr>
                <w:ins w:id="6440" w:author="R4-2120772" w:date="2021-11-15T15:15:00Z"/>
                <w:rFonts w:eastAsia="MS Mincho"/>
              </w:rPr>
            </w:pPr>
          </w:p>
        </w:tc>
        <w:tc>
          <w:tcPr>
            <w:tcW w:w="5529" w:type="dxa"/>
            <w:noWrap/>
          </w:tcPr>
          <w:p w:rsidR="00C87AF8" w:rsidRDefault="00C87AF8" w:rsidP="00C87AF8">
            <w:pPr>
              <w:spacing w:after="120"/>
              <w:rPr>
                <w:ins w:id="6441" w:author="R4-2120772" w:date="2021-11-15T15:15:00Z"/>
                <w:rFonts w:eastAsia="MS Mincho"/>
              </w:rPr>
            </w:pPr>
            <w:ins w:id="6442" w:author="R4-2120772" w:date="2021-11-15T15:15:00Z">
              <w:r>
                <w:rPr>
                  <w:rFonts w:eastAsia="MS Mincho"/>
                </w:rPr>
                <w:t> #UE: 1 DL/ 3 UL </w:t>
              </w:r>
            </w:ins>
          </w:p>
        </w:tc>
      </w:tr>
      <w:tr w:rsidR="00C87AF8" w:rsidTr="0087751E">
        <w:trPr>
          <w:trHeight w:val="330"/>
          <w:jc w:val="center"/>
          <w:ins w:id="6443" w:author="R4-2120772" w:date="2021-11-15T15:15:00Z"/>
        </w:trPr>
        <w:tc>
          <w:tcPr>
            <w:tcW w:w="1850" w:type="dxa"/>
            <w:vMerge/>
            <w:vAlign w:val="center"/>
          </w:tcPr>
          <w:p w:rsidR="00C87AF8" w:rsidRDefault="00C87AF8" w:rsidP="00C87AF8">
            <w:pPr>
              <w:spacing w:after="120"/>
              <w:jc w:val="center"/>
              <w:rPr>
                <w:ins w:id="6444" w:author="R4-2120772" w:date="2021-11-15T15:15:00Z"/>
                <w:rFonts w:eastAsia="MS Mincho"/>
                <w:b/>
                <w:bCs/>
              </w:rPr>
            </w:pPr>
          </w:p>
        </w:tc>
        <w:tc>
          <w:tcPr>
            <w:tcW w:w="2114" w:type="dxa"/>
            <w:vMerge/>
            <w:vAlign w:val="center"/>
          </w:tcPr>
          <w:p w:rsidR="00C87AF8" w:rsidRDefault="00C87AF8" w:rsidP="00C87AF8">
            <w:pPr>
              <w:spacing w:after="120"/>
              <w:jc w:val="center"/>
              <w:rPr>
                <w:ins w:id="6445" w:author="R4-2120772" w:date="2021-11-15T15:15:00Z"/>
                <w:rFonts w:eastAsia="MS Mincho"/>
              </w:rPr>
            </w:pPr>
          </w:p>
        </w:tc>
        <w:tc>
          <w:tcPr>
            <w:tcW w:w="5529" w:type="dxa"/>
          </w:tcPr>
          <w:p w:rsidR="00C87AF8" w:rsidRDefault="00C87AF8" w:rsidP="00C87AF8">
            <w:pPr>
              <w:spacing w:after="120"/>
              <w:rPr>
                <w:ins w:id="6446" w:author="R4-2120772" w:date="2021-11-15T15:15:00Z"/>
                <w:rFonts w:eastAsia="MS Mincho"/>
              </w:rPr>
            </w:pPr>
            <w:ins w:id="6447" w:author="R4-2120772" w:date="2021-11-15T15:15:00Z">
              <w:r>
                <w:rPr>
                  <w:rFonts w:eastAsia="MS Mincho"/>
                </w:rPr>
                <w:t>100% Outdoor</w:t>
              </w:r>
            </w:ins>
          </w:p>
        </w:tc>
      </w:tr>
      <w:tr w:rsidR="00C87AF8" w:rsidTr="0087751E">
        <w:trPr>
          <w:trHeight w:val="345"/>
          <w:jc w:val="center"/>
          <w:ins w:id="6448" w:author="R4-2120772" w:date="2021-11-15T15:15:00Z"/>
        </w:trPr>
        <w:tc>
          <w:tcPr>
            <w:tcW w:w="1850" w:type="dxa"/>
            <w:vMerge/>
            <w:vAlign w:val="center"/>
          </w:tcPr>
          <w:p w:rsidR="00C87AF8" w:rsidRDefault="00C87AF8" w:rsidP="00C87AF8">
            <w:pPr>
              <w:spacing w:after="120"/>
              <w:jc w:val="center"/>
              <w:rPr>
                <w:ins w:id="6449" w:author="R4-2120772" w:date="2021-11-15T15:15:00Z"/>
                <w:rFonts w:eastAsia="MS Mincho"/>
                <w:b/>
                <w:bCs/>
              </w:rPr>
            </w:pPr>
          </w:p>
        </w:tc>
        <w:tc>
          <w:tcPr>
            <w:tcW w:w="2114" w:type="dxa"/>
            <w:vMerge/>
            <w:vAlign w:val="center"/>
          </w:tcPr>
          <w:p w:rsidR="00C87AF8" w:rsidRDefault="00C87AF8" w:rsidP="00C87AF8">
            <w:pPr>
              <w:spacing w:after="120"/>
              <w:jc w:val="center"/>
              <w:rPr>
                <w:ins w:id="6450" w:author="R4-2120772" w:date="2021-11-15T15:15:00Z"/>
                <w:rFonts w:eastAsia="MS Mincho"/>
              </w:rPr>
            </w:pPr>
          </w:p>
        </w:tc>
        <w:tc>
          <w:tcPr>
            <w:tcW w:w="5529" w:type="dxa"/>
          </w:tcPr>
          <w:p w:rsidR="00C87AF8" w:rsidRDefault="00C87AF8" w:rsidP="00C87AF8">
            <w:pPr>
              <w:spacing w:after="120"/>
              <w:rPr>
                <w:ins w:id="6451" w:author="R4-2120772" w:date="2021-11-15T15:15:00Z"/>
                <w:rFonts w:eastAsia="MS Mincho"/>
              </w:rPr>
            </w:pPr>
            <w:ins w:id="6452" w:author="R4-2120772" w:date="2021-11-15T15:15:00Z">
              <w:r>
                <w:rPr>
                  <w:rFonts w:eastAsia="MS Mincho" w:hint="eastAsia"/>
                </w:rPr>
                <w:t>ISD 7.5 KM</w:t>
              </w:r>
            </w:ins>
          </w:p>
        </w:tc>
      </w:tr>
      <w:tr w:rsidR="00C87AF8" w:rsidTr="0087751E">
        <w:trPr>
          <w:trHeight w:val="330"/>
          <w:jc w:val="center"/>
          <w:ins w:id="6453" w:author="R4-2120772" w:date="2021-11-15T15:15:00Z"/>
        </w:trPr>
        <w:tc>
          <w:tcPr>
            <w:tcW w:w="1850" w:type="dxa"/>
            <w:vMerge/>
            <w:vAlign w:val="center"/>
          </w:tcPr>
          <w:p w:rsidR="00C87AF8" w:rsidRDefault="00C87AF8" w:rsidP="00C87AF8">
            <w:pPr>
              <w:spacing w:after="120"/>
              <w:jc w:val="center"/>
              <w:rPr>
                <w:ins w:id="6454" w:author="R4-2120772" w:date="2021-11-15T15:15:00Z"/>
                <w:rFonts w:eastAsia="MS Mincho"/>
                <w:b/>
                <w:bCs/>
              </w:rPr>
            </w:pPr>
          </w:p>
        </w:tc>
        <w:tc>
          <w:tcPr>
            <w:tcW w:w="2114" w:type="dxa"/>
            <w:vMerge w:val="restart"/>
            <w:vAlign w:val="center"/>
          </w:tcPr>
          <w:p w:rsidR="00C87AF8" w:rsidRDefault="00C87AF8" w:rsidP="00C87AF8">
            <w:pPr>
              <w:spacing w:after="120"/>
              <w:jc w:val="center"/>
              <w:rPr>
                <w:ins w:id="6455" w:author="R4-2120772" w:date="2021-11-15T15:15:00Z"/>
                <w:rFonts w:eastAsia="MS Mincho"/>
              </w:rPr>
            </w:pPr>
            <w:ins w:id="6456" w:author="R4-2120772" w:date="2021-11-15T15:15:00Z">
              <w:r>
                <w:rPr>
                  <w:rFonts w:eastAsia="MS Mincho" w:hint="eastAsia"/>
                </w:rPr>
                <w:t>Urban</w:t>
              </w:r>
            </w:ins>
          </w:p>
        </w:tc>
        <w:tc>
          <w:tcPr>
            <w:tcW w:w="5529" w:type="dxa"/>
            <w:noWrap/>
          </w:tcPr>
          <w:p w:rsidR="00C87AF8" w:rsidRDefault="00C87AF8" w:rsidP="00C87AF8">
            <w:pPr>
              <w:spacing w:after="120"/>
              <w:rPr>
                <w:ins w:id="6457" w:author="R4-2120772" w:date="2021-11-15T15:15:00Z"/>
                <w:rFonts w:eastAsia="MS Mincho"/>
              </w:rPr>
            </w:pPr>
            <w:ins w:id="6458" w:author="R4-2120772" w:date="2021-11-15T15:15:00Z">
              <w:r>
                <w:rPr>
                  <w:rFonts w:eastAsia="MS Mincho" w:hint="eastAsia"/>
                </w:rPr>
                <w:t>Element gain: 6.4 dBi</w:t>
              </w:r>
            </w:ins>
          </w:p>
        </w:tc>
      </w:tr>
      <w:tr w:rsidR="00C87AF8" w:rsidTr="0087751E">
        <w:trPr>
          <w:trHeight w:val="330"/>
          <w:jc w:val="center"/>
          <w:ins w:id="6459" w:author="R4-2120772" w:date="2021-11-15T15:15:00Z"/>
        </w:trPr>
        <w:tc>
          <w:tcPr>
            <w:tcW w:w="1850" w:type="dxa"/>
            <w:vMerge/>
            <w:vAlign w:val="center"/>
          </w:tcPr>
          <w:p w:rsidR="00C87AF8" w:rsidRDefault="00C87AF8" w:rsidP="00C87AF8">
            <w:pPr>
              <w:spacing w:after="120"/>
              <w:jc w:val="center"/>
              <w:rPr>
                <w:ins w:id="6460" w:author="R4-2120772" w:date="2021-11-15T15:15:00Z"/>
                <w:rFonts w:eastAsia="MS Mincho"/>
                <w:b/>
                <w:bCs/>
              </w:rPr>
            </w:pPr>
          </w:p>
        </w:tc>
        <w:tc>
          <w:tcPr>
            <w:tcW w:w="2114" w:type="dxa"/>
            <w:vMerge/>
            <w:vAlign w:val="center"/>
          </w:tcPr>
          <w:p w:rsidR="00C87AF8" w:rsidRDefault="00C87AF8" w:rsidP="00C87AF8">
            <w:pPr>
              <w:spacing w:after="120"/>
              <w:jc w:val="center"/>
              <w:rPr>
                <w:ins w:id="6461" w:author="R4-2120772" w:date="2021-11-15T15:15:00Z"/>
                <w:rFonts w:eastAsia="MS Mincho"/>
              </w:rPr>
            </w:pPr>
          </w:p>
        </w:tc>
        <w:tc>
          <w:tcPr>
            <w:tcW w:w="5529" w:type="dxa"/>
            <w:noWrap/>
          </w:tcPr>
          <w:p w:rsidR="00C87AF8" w:rsidRDefault="00C87AF8" w:rsidP="00C87AF8">
            <w:pPr>
              <w:spacing w:after="120"/>
              <w:rPr>
                <w:ins w:id="6462" w:author="R4-2120772" w:date="2021-11-15T15:15:00Z"/>
                <w:rFonts w:eastAsia="MS Mincho"/>
              </w:rPr>
            </w:pPr>
            <w:ins w:id="6463" w:author="R4-2120772" w:date="2021-11-15T15:15:00Z">
              <w:r>
                <w:rPr>
                  <w:rFonts w:eastAsia="MS Mincho" w:hint="eastAsia"/>
                </w:rPr>
                <w:t> 3dB: H 90 / V 65</w:t>
              </w:r>
            </w:ins>
          </w:p>
        </w:tc>
      </w:tr>
      <w:tr w:rsidR="00C87AF8" w:rsidTr="0087751E">
        <w:trPr>
          <w:trHeight w:val="330"/>
          <w:jc w:val="center"/>
          <w:ins w:id="6464" w:author="R4-2120772" w:date="2021-11-15T15:15:00Z"/>
        </w:trPr>
        <w:tc>
          <w:tcPr>
            <w:tcW w:w="1850" w:type="dxa"/>
            <w:vMerge/>
            <w:vAlign w:val="center"/>
          </w:tcPr>
          <w:p w:rsidR="00C87AF8" w:rsidRDefault="00C87AF8" w:rsidP="00C87AF8">
            <w:pPr>
              <w:spacing w:after="120"/>
              <w:jc w:val="center"/>
              <w:rPr>
                <w:ins w:id="6465" w:author="R4-2120772" w:date="2021-11-15T15:15:00Z"/>
                <w:rFonts w:eastAsia="MS Mincho"/>
                <w:b/>
                <w:bCs/>
              </w:rPr>
            </w:pPr>
          </w:p>
        </w:tc>
        <w:tc>
          <w:tcPr>
            <w:tcW w:w="2114" w:type="dxa"/>
            <w:vMerge/>
            <w:vAlign w:val="center"/>
          </w:tcPr>
          <w:p w:rsidR="00C87AF8" w:rsidRDefault="00C87AF8" w:rsidP="00C87AF8">
            <w:pPr>
              <w:spacing w:after="120"/>
              <w:jc w:val="center"/>
              <w:rPr>
                <w:ins w:id="6466" w:author="R4-2120772" w:date="2021-11-15T15:15:00Z"/>
                <w:rFonts w:eastAsia="MS Mincho"/>
              </w:rPr>
            </w:pPr>
          </w:p>
        </w:tc>
        <w:tc>
          <w:tcPr>
            <w:tcW w:w="5529" w:type="dxa"/>
            <w:noWrap/>
          </w:tcPr>
          <w:p w:rsidR="00C87AF8" w:rsidRDefault="00C87AF8" w:rsidP="00C87AF8">
            <w:pPr>
              <w:spacing w:after="120"/>
              <w:rPr>
                <w:ins w:id="6467" w:author="R4-2120772" w:date="2021-11-15T15:15:00Z"/>
                <w:rFonts w:eastAsia="MS Mincho"/>
              </w:rPr>
            </w:pPr>
            <w:ins w:id="6468" w:author="R4-2120772" w:date="2021-11-15T15:15:00Z">
              <w:r>
                <w:rPr>
                  <w:rFonts w:eastAsia="MS Mincho" w:hint="eastAsia"/>
                </w:rPr>
                <w:t> Front-back: 30 H/V</w:t>
              </w:r>
            </w:ins>
          </w:p>
        </w:tc>
      </w:tr>
      <w:tr w:rsidR="00C87AF8" w:rsidTr="0087751E">
        <w:trPr>
          <w:trHeight w:val="330"/>
          <w:jc w:val="center"/>
          <w:ins w:id="6469" w:author="R4-2120772" w:date="2021-11-15T15:15:00Z"/>
        </w:trPr>
        <w:tc>
          <w:tcPr>
            <w:tcW w:w="1850" w:type="dxa"/>
            <w:vMerge/>
            <w:vAlign w:val="center"/>
          </w:tcPr>
          <w:p w:rsidR="00C87AF8" w:rsidRDefault="00C87AF8" w:rsidP="00C87AF8">
            <w:pPr>
              <w:spacing w:after="120"/>
              <w:jc w:val="center"/>
              <w:rPr>
                <w:ins w:id="6470" w:author="R4-2120772" w:date="2021-11-15T15:15:00Z"/>
                <w:rFonts w:eastAsia="MS Mincho"/>
                <w:b/>
                <w:bCs/>
              </w:rPr>
            </w:pPr>
          </w:p>
        </w:tc>
        <w:tc>
          <w:tcPr>
            <w:tcW w:w="2114" w:type="dxa"/>
            <w:vMerge/>
            <w:vAlign w:val="center"/>
          </w:tcPr>
          <w:p w:rsidR="00C87AF8" w:rsidRDefault="00C87AF8" w:rsidP="00C87AF8">
            <w:pPr>
              <w:spacing w:after="120"/>
              <w:jc w:val="center"/>
              <w:rPr>
                <w:ins w:id="6471" w:author="R4-2120772" w:date="2021-11-15T15:15:00Z"/>
                <w:rFonts w:eastAsia="MS Mincho"/>
              </w:rPr>
            </w:pPr>
          </w:p>
        </w:tc>
        <w:tc>
          <w:tcPr>
            <w:tcW w:w="5529" w:type="dxa"/>
            <w:noWrap/>
          </w:tcPr>
          <w:p w:rsidR="00C87AF8" w:rsidRDefault="00C87AF8" w:rsidP="00C87AF8">
            <w:pPr>
              <w:spacing w:after="120"/>
              <w:rPr>
                <w:ins w:id="6472" w:author="R4-2120772" w:date="2021-11-15T15:15:00Z"/>
                <w:rFonts w:eastAsia="MS Mincho"/>
              </w:rPr>
            </w:pPr>
            <w:ins w:id="6473" w:author="R4-2120772" w:date="2021-11-15T15:15:00Z">
              <w:r>
                <w:rPr>
                  <w:rFonts w:eastAsia="MS Mincho" w:hint="eastAsia"/>
                </w:rPr>
                <w:t> Array: 8x8</w:t>
              </w:r>
            </w:ins>
          </w:p>
        </w:tc>
      </w:tr>
      <w:tr w:rsidR="00C87AF8" w:rsidTr="0087751E">
        <w:trPr>
          <w:trHeight w:val="330"/>
          <w:jc w:val="center"/>
          <w:ins w:id="6474" w:author="R4-2120772" w:date="2021-11-15T15:15:00Z"/>
        </w:trPr>
        <w:tc>
          <w:tcPr>
            <w:tcW w:w="1850" w:type="dxa"/>
            <w:vMerge/>
            <w:vAlign w:val="center"/>
          </w:tcPr>
          <w:p w:rsidR="00C87AF8" w:rsidRDefault="00C87AF8" w:rsidP="00C87AF8">
            <w:pPr>
              <w:spacing w:after="120"/>
              <w:jc w:val="center"/>
              <w:rPr>
                <w:ins w:id="6475" w:author="R4-2120772" w:date="2021-11-15T15:15:00Z"/>
                <w:rFonts w:eastAsia="MS Mincho"/>
                <w:b/>
                <w:bCs/>
              </w:rPr>
            </w:pPr>
          </w:p>
        </w:tc>
        <w:tc>
          <w:tcPr>
            <w:tcW w:w="2114" w:type="dxa"/>
            <w:vMerge/>
            <w:vAlign w:val="center"/>
          </w:tcPr>
          <w:p w:rsidR="00C87AF8" w:rsidRDefault="00C87AF8" w:rsidP="00C87AF8">
            <w:pPr>
              <w:spacing w:after="120"/>
              <w:jc w:val="center"/>
              <w:rPr>
                <w:ins w:id="6476" w:author="R4-2120772" w:date="2021-11-15T15:15:00Z"/>
                <w:rFonts w:eastAsia="MS Mincho"/>
              </w:rPr>
            </w:pPr>
          </w:p>
        </w:tc>
        <w:tc>
          <w:tcPr>
            <w:tcW w:w="5529" w:type="dxa"/>
            <w:noWrap/>
          </w:tcPr>
          <w:p w:rsidR="00C87AF8" w:rsidRDefault="00C87AF8" w:rsidP="00C87AF8">
            <w:pPr>
              <w:spacing w:after="120"/>
              <w:rPr>
                <w:ins w:id="6477" w:author="R4-2120772" w:date="2021-11-15T15:15:00Z"/>
                <w:rFonts w:eastAsia="MS Mincho"/>
              </w:rPr>
            </w:pPr>
            <w:ins w:id="6478" w:author="R4-2120772" w:date="2021-11-15T15:15:00Z">
              <w:r>
                <w:rPr>
                  <w:rFonts w:eastAsia="MS Mincho" w:hint="eastAsia"/>
                </w:rPr>
                <w:t> Element spacing: H 0.5/V 0.7</w:t>
              </w:r>
            </w:ins>
          </w:p>
        </w:tc>
      </w:tr>
      <w:tr w:rsidR="00C87AF8" w:rsidTr="0087751E">
        <w:trPr>
          <w:trHeight w:val="330"/>
          <w:jc w:val="center"/>
          <w:ins w:id="6479" w:author="R4-2120772" w:date="2021-11-15T15:15:00Z"/>
        </w:trPr>
        <w:tc>
          <w:tcPr>
            <w:tcW w:w="1850" w:type="dxa"/>
            <w:vMerge/>
            <w:vAlign w:val="center"/>
          </w:tcPr>
          <w:p w:rsidR="00C87AF8" w:rsidRDefault="00C87AF8" w:rsidP="00C87AF8">
            <w:pPr>
              <w:spacing w:after="120"/>
              <w:jc w:val="center"/>
              <w:rPr>
                <w:ins w:id="6480" w:author="R4-2120772" w:date="2021-11-15T15:15:00Z"/>
                <w:rFonts w:eastAsia="MS Mincho"/>
                <w:b/>
                <w:bCs/>
              </w:rPr>
            </w:pPr>
          </w:p>
        </w:tc>
        <w:tc>
          <w:tcPr>
            <w:tcW w:w="2114" w:type="dxa"/>
            <w:vMerge/>
            <w:vAlign w:val="center"/>
          </w:tcPr>
          <w:p w:rsidR="00C87AF8" w:rsidRDefault="00C87AF8" w:rsidP="00C87AF8">
            <w:pPr>
              <w:spacing w:after="120"/>
              <w:jc w:val="center"/>
              <w:rPr>
                <w:ins w:id="6481" w:author="R4-2120772" w:date="2021-11-15T15:15:00Z"/>
                <w:rFonts w:eastAsia="MS Mincho"/>
              </w:rPr>
            </w:pPr>
          </w:p>
        </w:tc>
        <w:tc>
          <w:tcPr>
            <w:tcW w:w="5529" w:type="dxa"/>
            <w:noWrap/>
          </w:tcPr>
          <w:p w:rsidR="00C87AF8" w:rsidRDefault="00C87AF8" w:rsidP="00C87AF8">
            <w:pPr>
              <w:spacing w:after="120"/>
              <w:rPr>
                <w:ins w:id="6482" w:author="R4-2120772" w:date="2021-11-15T15:15:00Z"/>
                <w:rFonts w:eastAsia="MS Mincho"/>
              </w:rPr>
            </w:pPr>
            <w:ins w:id="6483" w:author="R4-2120772" w:date="2021-11-15T15:15:00Z">
              <w:r>
                <w:rPr>
                  <w:rFonts w:eastAsia="MS Mincho" w:hint="eastAsia"/>
                </w:rPr>
                <w:t> Conducted Tx: 25 dBm</w:t>
              </w:r>
            </w:ins>
          </w:p>
        </w:tc>
      </w:tr>
      <w:tr w:rsidR="00C87AF8" w:rsidTr="0087751E">
        <w:trPr>
          <w:trHeight w:val="330"/>
          <w:jc w:val="center"/>
          <w:ins w:id="6484" w:author="R4-2120772" w:date="2021-11-15T15:15:00Z"/>
        </w:trPr>
        <w:tc>
          <w:tcPr>
            <w:tcW w:w="1850" w:type="dxa"/>
            <w:vMerge/>
            <w:vAlign w:val="center"/>
          </w:tcPr>
          <w:p w:rsidR="00C87AF8" w:rsidRDefault="00C87AF8" w:rsidP="00C87AF8">
            <w:pPr>
              <w:spacing w:after="120"/>
              <w:jc w:val="center"/>
              <w:rPr>
                <w:ins w:id="6485" w:author="R4-2120772" w:date="2021-11-15T15:15:00Z"/>
                <w:rFonts w:eastAsia="MS Mincho"/>
                <w:b/>
                <w:bCs/>
              </w:rPr>
            </w:pPr>
          </w:p>
        </w:tc>
        <w:tc>
          <w:tcPr>
            <w:tcW w:w="2114" w:type="dxa"/>
            <w:vMerge/>
            <w:vAlign w:val="center"/>
          </w:tcPr>
          <w:p w:rsidR="00C87AF8" w:rsidRDefault="00C87AF8" w:rsidP="00C87AF8">
            <w:pPr>
              <w:spacing w:after="120"/>
              <w:jc w:val="center"/>
              <w:rPr>
                <w:ins w:id="6486" w:author="R4-2120772" w:date="2021-11-15T15:15:00Z"/>
                <w:rFonts w:eastAsia="MS Mincho"/>
              </w:rPr>
            </w:pPr>
          </w:p>
        </w:tc>
        <w:tc>
          <w:tcPr>
            <w:tcW w:w="5529" w:type="dxa"/>
            <w:noWrap/>
          </w:tcPr>
          <w:p w:rsidR="00C87AF8" w:rsidRDefault="00C87AF8" w:rsidP="00C87AF8">
            <w:pPr>
              <w:spacing w:after="120"/>
              <w:rPr>
                <w:ins w:id="6487" w:author="R4-2120772" w:date="2021-11-15T15:15:00Z"/>
                <w:rFonts w:eastAsia="MS Mincho"/>
              </w:rPr>
            </w:pPr>
            <w:ins w:id="6488" w:author="R4-2120772" w:date="2021-11-15T15:15:00Z">
              <w:r>
                <w:rPr>
                  <w:rFonts w:eastAsia="MS Mincho" w:hint="eastAsia"/>
                </w:rPr>
                <w:t> Ohmic loss: 2 dB</w:t>
              </w:r>
            </w:ins>
          </w:p>
        </w:tc>
      </w:tr>
      <w:tr w:rsidR="00C87AF8" w:rsidTr="0087751E">
        <w:trPr>
          <w:trHeight w:val="345"/>
          <w:jc w:val="center"/>
          <w:ins w:id="6489" w:author="R4-2120772" w:date="2021-11-15T15:15:00Z"/>
        </w:trPr>
        <w:tc>
          <w:tcPr>
            <w:tcW w:w="1850" w:type="dxa"/>
            <w:vMerge/>
            <w:vAlign w:val="center"/>
          </w:tcPr>
          <w:p w:rsidR="00C87AF8" w:rsidRDefault="00C87AF8" w:rsidP="00C87AF8">
            <w:pPr>
              <w:spacing w:after="120"/>
              <w:jc w:val="center"/>
              <w:rPr>
                <w:ins w:id="6490" w:author="R4-2120772" w:date="2021-11-15T15:15:00Z"/>
                <w:rFonts w:eastAsia="MS Mincho"/>
                <w:b/>
                <w:bCs/>
              </w:rPr>
            </w:pPr>
          </w:p>
        </w:tc>
        <w:tc>
          <w:tcPr>
            <w:tcW w:w="2114" w:type="dxa"/>
            <w:vMerge/>
            <w:vAlign w:val="center"/>
          </w:tcPr>
          <w:p w:rsidR="00C87AF8" w:rsidRDefault="00C87AF8" w:rsidP="00C87AF8">
            <w:pPr>
              <w:spacing w:after="120"/>
              <w:jc w:val="center"/>
              <w:rPr>
                <w:ins w:id="6491" w:author="R4-2120772" w:date="2021-11-15T15:15:00Z"/>
                <w:rFonts w:eastAsia="MS Mincho"/>
              </w:rPr>
            </w:pPr>
          </w:p>
        </w:tc>
        <w:tc>
          <w:tcPr>
            <w:tcW w:w="5529" w:type="dxa"/>
            <w:noWrap/>
          </w:tcPr>
          <w:p w:rsidR="00C87AF8" w:rsidRDefault="00C87AF8" w:rsidP="00C87AF8">
            <w:pPr>
              <w:spacing w:after="120"/>
              <w:rPr>
                <w:ins w:id="6492" w:author="R4-2120772" w:date="2021-11-15T15:15:00Z"/>
                <w:rFonts w:eastAsia="MS Mincho"/>
              </w:rPr>
            </w:pPr>
            <w:ins w:id="6493" w:author="R4-2120772" w:date="2021-11-15T15:15:00Z">
              <w:r>
                <w:rPr>
                  <w:rFonts w:eastAsia="MS Mincho" w:hint="eastAsia"/>
                </w:rPr>
                <w:t> Mechanical downtilt: 10 deg </w:t>
              </w:r>
            </w:ins>
          </w:p>
        </w:tc>
      </w:tr>
      <w:tr w:rsidR="00C87AF8" w:rsidTr="0087751E">
        <w:trPr>
          <w:trHeight w:val="330"/>
          <w:jc w:val="center"/>
          <w:ins w:id="6494" w:author="R4-2120772" w:date="2021-11-15T15:15:00Z"/>
        </w:trPr>
        <w:tc>
          <w:tcPr>
            <w:tcW w:w="1850" w:type="dxa"/>
            <w:vMerge/>
            <w:vAlign w:val="center"/>
          </w:tcPr>
          <w:p w:rsidR="00C87AF8" w:rsidRDefault="00C87AF8" w:rsidP="00C87AF8">
            <w:pPr>
              <w:spacing w:after="120"/>
              <w:jc w:val="center"/>
              <w:rPr>
                <w:ins w:id="6495" w:author="R4-2120772" w:date="2021-11-15T15:15:00Z"/>
                <w:rFonts w:eastAsia="MS Mincho"/>
                <w:b/>
                <w:bCs/>
              </w:rPr>
            </w:pPr>
          </w:p>
        </w:tc>
        <w:tc>
          <w:tcPr>
            <w:tcW w:w="2114" w:type="dxa"/>
            <w:vMerge/>
            <w:vAlign w:val="center"/>
          </w:tcPr>
          <w:p w:rsidR="00C87AF8" w:rsidRDefault="00C87AF8" w:rsidP="00C87AF8">
            <w:pPr>
              <w:spacing w:after="120"/>
              <w:jc w:val="center"/>
              <w:rPr>
                <w:ins w:id="6496" w:author="R4-2120772" w:date="2021-11-15T15:15:00Z"/>
                <w:rFonts w:eastAsia="MS Mincho"/>
              </w:rPr>
            </w:pPr>
          </w:p>
        </w:tc>
        <w:tc>
          <w:tcPr>
            <w:tcW w:w="5529" w:type="dxa"/>
            <w:noWrap/>
          </w:tcPr>
          <w:p w:rsidR="00C87AF8" w:rsidRDefault="00C87AF8" w:rsidP="00C87AF8">
            <w:pPr>
              <w:spacing w:after="120"/>
              <w:rPr>
                <w:ins w:id="6497" w:author="R4-2120772" w:date="2021-11-15T15:15:00Z"/>
                <w:rFonts w:eastAsia="MS Mincho"/>
              </w:rPr>
            </w:pPr>
            <w:ins w:id="6498" w:author="R4-2120772" w:date="2021-11-15T15:15:00Z">
              <w:r>
                <w:rPr>
                  <w:rFonts w:eastAsia="MS Mincho" w:hint="eastAsia"/>
                </w:rPr>
                <w:t>Polarization gain 3 dB</w:t>
              </w:r>
            </w:ins>
          </w:p>
        </w:tc>
      </w:tr>
      <w:tr w:rsidR="00C87AF8" w:rsidTr="0087751E">
        <w:trPr>
          <w:trHeight w:val="345"/>
          <w:jc w:val="center"/>
          <w:ins w:id="6499" w:author="R4-2120772" w:date="2021-11-15T15:15:00Z"/>
        </w:trPr>
        <w:tc>
          <w:tcPr>
            <w:tcW w:w="1850" w:type="dxa"/>
            <w:vMerge/>
            <w:vAlign w:val="center"/>
          </w:tcPr>
          <w:p w:rsidR="00C87AF8" w:rsidRDefault="00C87AF8" w:rsidP="00C87AF8">
            <w:pPr>
              <w:spacing w:after="120"/>
              <w:jc w:val="center"/>
              <w:rPr>
                <w:ins w:id="6500" w:author="R4-2120772" w:date="2021-11-15T15:15:00Z"/>
                <w:rFonts w:eastAsia="MS Mincho"/>
                <w:b/>
                <w:bCs/>
              </w:rPr>
            </w:pPr>
          </w:p>
        </w:tc>
        <w:tc>
          <w:tcPr>
            <w:tcW w:w="2114" w:type="dxa"/>
            <w:vMerge/>
            <w:vAlign w:val="center"/>
          </w:tcPr>
          <w:p w:rsidR="00C87AF8" w:rsidRDefault="00C87AF8" w:rsidP="00C87AF8">
            <w:pPr>
              <w:spacing w:after="120"/>
              <w:jc w:val="center"/>
              <w:rPr>
                <w:ins w:id="6501" w:author="R4-2120772" w:date="2021-11-15T15:15:00Z"/>
                <w:rFonts w:eastAsia="MS Mincho"/>
              </w:rPr>
            </w:pPr>
          </w:p>
        </w:tc>
        <w:tc>
          <w:tcPr>
            <w:tcW w:w="5529" w:type="dxa"/>
            <w:noWrap/>
          </w:tcPr>
          <w:p w:rsidR="00C87AF8" w:rsidRDefault="00C87AF8" w:rsidP="00C87AF8">
            <w:pPr>
              <w:spacing w:after="120"/>
              <w:rPr>
                <w:ins w:id="6502" w:author="R4-2120772" w:date="2021-11-15T15:15:00Z"/>
                <w:rFonts w:eastAsia="MS Mincho"/>
              </w:rPr>
            </w:pPr>
            <w:ins w:id="6503" w:author="R4-2120772" w:date="2021-11-15T15:15:00Z">
              <w:r>
                <w:rPr>
                  <w:rFonts w:eastAsia="MS Mincho"/>
                </w:rPr>
                <w:t> #UE: 1 DL/ 3 UL </w:t>
              </w:r>
            </w:ins>
          </w:p>
        </w:tc>
      </w:tr>
      <w:tr w:rsidR="00C87AF8" w:rsidTr="0087751E">
        <w:trPr>
          <w:trHeight w:val="345"/>
          <w:jc w:val="center"/>
          <w:ins w:id="6504" w:author="R4-2120772" w:date="2021-11-15T15:15:00Z"/>
        </w:trPr>
        <w:tc>
          <w:tcPr>
            <w:tcW w:w="1850" w:type="dxa"/>
            <w:vMerge/>
            <w:vAlign w:val="center"/>
          </w:tcPr>
          <w:p w:rsidR="00C87AF8" w:rsidRDefault="00C87AF8" w:rsidP="00C87AF8">
            <w:pPr>
              <w:spacing w:after="120"/>
              <w:jc w:val="center"/>
              <w:rPr>
                <w:ins w:id="6505" w:author="R4-2120772" w:date="2021-11-15T15:15:00Z"/>
                <w:rFonts w:eastAsia="MS Mincho"/>
                <w:b/>
                <w:bCs/>
              </w:rPr>
            </w:pPr>
          </w:p>
        </w:tc>
        <w:tc>
          <w:tcPr>
            <w:tcW w:w="2114" w:type="dxa"/>
            <w:vMerge/>
            <w:vAlign w:val="center"/>
          </w:tcPr>
          <w:p w:rsidR="00C87AF8" w:rsidRDefault="00C87AF8" w:rsidP="00C87AF8">
            <w:pPr>
              <w:spacing w:after="120"/>
              <w:jc w:val="center"/>
              <w:rPr>
                <w:ins w:id="6506" w:author="R4-2120772" w:date="2021-11-15T15:15:00Z"/>
                <w:rFonts w:eastAsia="MS Mincho"/>
              </w:rPr>
            </w:pPr>
          </w:p>
        </w:tc>
        <w:tc>
          <w:tcPr>
            <w:tcW w:w="5529" w:type="dxa"/>
          </w:tcPr>
          <w:p w:rsidR="00C87AF8" w:rsidRDefault="00C87AF8" w:rsidP="00C87AF8">
            <w:pPr>
              <w:spacing w:after="120"/>
              <w:rPr>
                <w:ins w:id="6507" w:author="R4-2120772" w:date="2021-11-15T15:15:00Z"/>
                <w:rFonts w:eastAsia="MS Mincho"/>
              </w:rPr>
            </w:pPr>
            <w:ins w:id="6508" w:author="R4-2120772" w:date="2021-11-15T15:15:00Z">
              <w:r>
                <w:rPr>
                  <w:rFonts w:eastAsia="MS Mincho"/>
                </w:rPr>
                <w:t>100% Outdoor</w:t>
              </w:r>
            </w:ins>
          </w:p>
        </w:tc>
      </w:tr>
      <w:tr w:rsidR="00C87AF8" w:rsidTr="0087751E">
        <w:trPr>
          <w:trHeight w:val="345"/>
          <w:jc w:val="center"/>
          <w:ins w:id="6509" w:author="R4-2120772" w:date="2021-11-15T15:15:00Z"/>
        </w:trPr>
        <w:tc>
          <w:tcPr>
            <w:tcW w:w="1850" w:type="dxa"/>
            <w:vMerge/>
            <w:vAlign w:val="center"/>
          </w:tcPr>
          <w:p w:rsidR="00C87AF8" w:rsidRDefault="00C87AF8" w:rsidP="00C87AF8">
            <w:pPr>
              <w:spacing w:after="120"/>
              <w:jc w:val="center"/>
              <w:rPr>
                <w:ins w:id="6510" w:author="R4-2120772" w:date="2021-11-15T15:15:00Z"/>
                <w:rFonts w:eastAsia="MS Mincho"/>
                <w:b/>
                <w:bCs/>
              </w:rPr>
            </w:pPr>
          </w:p>
        </w:tc>
        <w:tc>
          <w:tcPr>
            <w:tcW w:w="2114" w:type="dxa"/>
            <w:vMerge/>
            <w:vAlign w:val="center"/>
          </w:tcPr>
          <w:p w:rsidR="00C87AF8" w:rsidRDefault="00C87AF8" w:rsidP="00C87AF8">
            <w:pPr>
              <w:spacing w:after="120"/>
              <w:jc w:val="center"/>
              <w:rPr>
                <w:ins w:id="6511" w:author="R4-2120772" w:date="2021-11-15T15:15:00Z"/>
                <w:rFonts w:eastAsia="MS Mincho"/>
              </w:rPr>
            </w:pPr>
          </w:p>
        </w:tc>
        <w:tc>
          <w:tcPr>
            <w:tcW w:w="5529" w:type="dxa"/>
          </w:tcPr>
          <w:p w:rsidR="00C87AF8" w:rsidRDefault="00C87AF8" w:rsidP="00C87AF8">
            <w:pPr>
              <w:spacing w:after="120"/>
              <w:rPr>
                <w:ins w:id="6512" w:author="R4-2120772" w:date="2021-11-15T15:15:00Z"/>
                <w:rFonts w:eastAsia="MS Mincho"/>
              </w:rPr>
            </w:pPr>
            <w:ins w:id="6513" w:author="R4-2120772" w:date="2021-11-15T15:15:00Z">
              <w:r>
                <w:rPr>
                  <w:rFonts w:eastAsia="MS Mincho" w:hint="eastAsia"/>
                </w:rPr>
                <w:t>ISD 0.75 KM</w:t>
              </w:r>
            </w:ins>
          </w:p>
        </w:tc>
      </w:tr>
      <w:tr w:rsidR="00C87AF8" w:rsidTr="0087751E">
        <w:trPr>
          <w:trHeight w:val="330"/>
          <w:jc w:val="center"/>
          <w:ins w:id="6514" w:author="R4-2120772" w:date="2021-11-15T15:15:00Z"/>
        </w:trPr>
        <w:tc>
          <w:tcPr>
            <w:tcW w:w="1850" w:type="dxa"/>
            <w:vMerge w:val="restart"/>
            <w:vAlign w:val="center"/>
          </w:tcPr>
          <w:p w:rsidR="00C87AF8" w:rsidRDefault="00C87AF8" w:rsidP="00C87AF8">
            <w:pPr>
              <w:spacing w:after="120"/>
              <w:jc w:val="center"/>
              <w:rPr>
                <w:ins w:id="6515" w:author="R4-2120772" w:date="2021-11-15T15:15:00Z"/>
                <w:rFonts w:eastAsia="MS Mincho"/>
                <w:b/>
                <w:bCs/>
              </w:rPr>
            </w:pPr>
            <w:ins w:id="6516" w:author="R4-2120772" w:date="2021-11-15T15:15:00Z">
              <w:r>
                <w:rPr>
                  <w:rFonts w:eastAsia="MS Mincho" w:hint="eastAsia"/>
                  <w:b/>
                  <w:bCs/>
                </w:rPr>
                <w:t>TN non-AAS</w:t>
              </w:r>
            </w:ins>
          </w:p>
        </w:tc>
        <w:tc>
          <w:tcPr>
            <w:tcW w:w="2114" w:type="dxa"/>
            <w:noWrap/>
            <w:vAlign w:val="center"/>
          </w:tcPr>
          <w:p w:rsidR="00C87AF8" w:rsidRDefault="00C87AF8" w:rsidP="00C87AF8">
            <w:pPr>
              <w:spacing w:after="120"/>
              <w:jc w:val="center"/>
              <w:rPr>
                <w:ins w:id="6517" w:author="R4-2120772" w:date="2021-11-15T15:15:00Z"/>
                <w:rFonts w:eastAsia="MS Mincho"/>
              </w:rPr>
            </w:pPr>
            <w:ins w:id="6518" w:author="R4-2120772" w:date="2021-11-15T15:15:00Z">
              <w:r>
                <w:rPr>
                  <w:rFonts w:eastAsia="MS Mincho" w:hint="eastAsia"/>
                </w:rPr>
                <w:t>Antenna gain</w:t>
              </w:r>
            </w:ins>
          </w:p>
        </w:tc>
        <w:tc>
          <w:tcPr>
            <w:tcW w:w="5529" w:type="dxa"/>
            <w:noWrap/>
          </w:tcPr>
          <w:p w:rsidR="00C87AF8" w:rsidRDefault="00C87AF8" w:rsidP="00C87AF8">
            <w:pPr>
              <w:spacing w:after="120"/>
              <w:rPr>
                <w:ins w:id="6519" w:author="R4-2120772" w:date="2021-11-15T15:15:00Z"/>
                <w:rFonts w:eastAsia="MS Mincho"/>
              </w:rPr>
            </w:pPr>
            <w:ins w:id="6520" w:author="R4-2120772" w:date="2021-11-15T15:15:00Z">
              <w:r>
                <w:rPr>
                  <w:rFonts w:eastAsia="MS Mincho" w:hint="eastAsia"/>
                </w:rPr>
                <w:t>17 dBi</w:t>
              </w:r>
            </w:ins>
          </w:p>
        </w:tc>
      </w:tr>
      <w:tr w:rsidR="00C87AF8" w:rsidTr="0087751E">
        <w:trPr>
          <w:trHeight w:val="330"/>
          <w:jc w:val="center"/>
          <w:ins w:id="6521" w:author="R4-2120772" w:date="2021-11-15T15:15:00Z"/>
        </w:trPr>
        <w:tc>
          <w:tcPr>
            <w:tcW w:w="1850" w:type="dxa"/>
            <w:vMerge/>
            <w:vAlign w:val="center"/>
          </w:tcPr>
          <w:p w:rsidR="00C87AF8" w:rsidRDefault="00C87AF8" w:rsidP="00C87AF8">
            <w:pPr>
              <w:spacing w:after="120"/>
              <w:jc w:val="center"/>
              <w:rPr>
                <w:ins w:id="6522" w:author="R4-2120772" w:date="2021-11-15T15:15:00Z"/>
                <w:rFonts w:eastAsia="MS Mincho"/>
                <w:b/>
                <w:bCs/>
              </w:rPr>
            </w:pPr>
          </w:p>
        </w:tc>
        <w:tc>
          <w:tcPr>
            <w:tcW w:w="2114" w:type="dxa"/>
            <w:noWrap/>
            <w:vAlign w:val="center"/>
          </w:tcPr>
          <w:p w:rsidR="00C87AF8" w:rsidRDefault="00C87AF8" w:rsidP="00C87AF8">
            <w:pPr>
              <w:spacing w:after="120"/>
              <w:jc w:val="center"/>
              <w:rPr>
                <w:ins w:id="6523" w:author="R4-2120772" w:date="2021-11-15T15:15:00Z"/>
                <w:rFonts w:eastAsia="MS Mincho"/>
              </w:rPr>
            </w:pPr>
            <w:ins w:id="6524" w:author="R4-2120772" w:date="2021-11-15T15:15:00Z">
              <w:r>
                <w:rPr>
                  <w:rFonts w:eastAsia="MS Mincho" w:hint="eastAsia"/>
                </w:rPr>
                <w:t>Conducted Tx</w:t>
              </w:r>
            </w:ins>
          </w:p>
        </w:tc>
        <w:tc>
          <w:tcPr>
            <w:tcW w:w="5529" w:type="dxa"/>
            <w:noWrap/>
          </w:tcPr>
          <w:p w:rsidR="00C87AF8" w:rsidRDefault="00C87AF8" w:rsidP="00C87AF8">
            <w:pPr>
              <w:spacing w:after="120"/>
              <w:rPr>
                <w:ins w:id="6525" w:author="R4-2120772" w:date="2021-11-15T15:15:00Z"/>
                <w:rFonts w:eastAsia="MS Mincho"/>
              </w:rPr>
            </w:pPr>
            <w:ins w:id="6526" w:author="R4-2120772" w:date="2021-11-15T15:15:00Z">
              <w:r>
                <w:rPr>
                  <w:rFonts w:eastAsia="MS Mincho" w:hint="eastAsia"/>
                </w:rPr>
                <w:t>46 dBm </w:t>
              </w:r>
            </w:ins>
          </w:p>
        </w:tc>
      </w:tr>
      <w:tr w:rsidR="00C87AF8" w:rsidTr="0087751E">
        <w:trPr>
          <w:trHeight w:val="330"/>
          <w:jc w:val="center"/>
          <w:ins w:id="6527" w:author="R4-2120772" w:date="2021-11-15T15:15:00Z"/>
        </w:trPr>
        <w:tc>
          <w:tcPr>
            <w:tcW w:w="1850" w:type="dxa"/>
            <w:vMerge/>
            <w:vAlign w:val="center"/>
          </w:tcPr>
          <w:p w:rsidR="00C87AF8" w:rsidRDefault="00C87AF8" w:rsidP="00C87AF8">
            <w:pPr>
              <w:spacing w:after="120"/>
              <w:jc w:val="center"/>
              <w:rPr>
                <w:ins w:id="6528" w:author="R4-2120772" w:date="2021-11-15T15:15:00Z"/>
                <w:rFonts w:eastAsia="MS Mincho"/>
                <w:b/>
                <w:bCs/>
              </w:rPr>
            </w:pPr>
          </w:p>
        </w:tc>
        <w:tc>
          <w:tcPr>
            <w:tcW w:w="2114" w:type="dxa"/>
            <w:noWrap/>
            <w:vAlign w:val="center"/>
          </w:tcPr>
          <w:p w:rsidR="00C87AF8" w:rsidRDefault="00C87AF8" w:rsidP="00C87AF8">
            <w:pPr>
              <w:spacing w:after="120"/>
              <w:jc w:val="center"/>
              <w:rPr>
                <w:ins w:id="6529" w:author="R4-2120772" w:date="2021-11-15T15:15:00Z"/>
                <w:rFonts w:eastAsia="MS Mincho"/>
              </w:rPr>
            </w:pPr>
            <w:ins w:id="6530" w:author="R4-2120772" w:date="2021-11-15T15:15:00Z">
              <w:r>
                <w:rPr>
                  <w:rFonts w:eastAsia="MS Mincho" w:hint="eastAsia"/>
                </w:rPr>
                <w:t>3dB</w:t>
              </w:r>
            </w:ins>
          </w:p>
        </w:tc>
        <w:tc>
          <w:tcPr>
            <w:tcW w:w="5529" w:type="dxa"/>
            <w:vMerge w:val="restart"/>
            <w:noWrap/>
          </w:tcPr>
          <w:p w:rsidR="00C87AF8" w:rsidRDefault="00C87AF8" w:rsidP="00C87AF8">
            <w:pPr>
              <w:spacing w:after="120"/>
              <w:rPr>
                <w:ins w:id="6531" w:author="R4-2120772" w:date="2021-11-15T15:15:00Z"/>
                <w:rFonts w:eastAsia="MS Mincho"/>
              </w:rPr>
            </w:pPr>
            <w:ins w:id="6532" w:author="R4-2120772" w:date="2021-11-15T15:15:00Z">
              <w:r>
                <w:rPr>
                  <w:rFonts w:eastAsia="MS Mincho" w:hint="eastAsia"/>
                </w:rPr>
                <w:t>R4-2108645 Section 2.4.2</w:t>
              </w:r>
            </w:ins>
          </w:p>
        </w:tc>
      </w:tr>
      <w:tr w:rsidR="00C87AF8" w:rsidTr="0087751E">
        <w:trPr>
          <w:trHeight w:val="330"/>
          <w:jc w:val="center"/>
          <w:ins w:id="6533" w:author="R4-2120772" w:date="2021-11-15T15:15:00Z"/>
        </w:trPr>
        <w:tc>
          <w:tcPr>
            <w:tcW w:w="1850" w:type="dxa"/>
            <w:vMerge/>
            <w:vAlign w:val="center"/>
          </w:tcPr>
          <w:p w:rsidR="00C87AF8" w:rsidRDefault="00C87AF8" w:rsidP="00C87AF8">
            <w:pPr>
              <w:spacing w:after="120"/>
              <w:jc w:val="center"/>
              <w:rPr>
                <w:ins w:id="6534" w:author="R4-2120772" w:date="2021-11-15T15:15:00Z"/>
                <w:rFonts w:eastAsia="MS Mincho"/>
                <w:b/>
                <w:bCs/>
              </w:rPr>
            </w:pPr>
          </w:p>
        </w:tc>
        <w:tc>
          <w:tcPr>
            <w:tcW w:w="2114" w:type="dxa"/>
            <w:noWrap/>
            <w:vAlign w:val="center"/>
          </w:tcPr>
          <w:p w:rsidR="00C87AF8" w:rsidRDefault="00C87AF8" w:rsidP="00C87AF8">
            <w:pPr>
              <w:spacing w:after="120"/>
              <w:jc w:val="center"/>
              <w:rPr>
                <w:ins w:id="6535" w:author="R4-2120772" w:date="2021-11-15T15:15:00Z"/>
                <w:rFonts w:eastAsia="MS Mincho"/>
              </w:rPr>
            </w:pPr>
            <w:ins w:id="6536" w:author="R4-2120772" w:date="2021-11-15T15:15:00Z">
              <w:r>
                <w:rPr>
                  <w:rFonts w:eastAsia="MS Mincho" w:hint="eastAsia"/>
                </w:rPr>
                <w:t>Front-back</w:t>
              </w:r>
            </w:ins>
          </w:p>
        </w:tc>
        <w:tc>
          <w:tcPr>
            <w:tcW w:w="5529" w:type="dxa"/>
            <w:vMerge/>
          </w:tcPr>
          <w:p w:rsidR="00C87AF8" w:rsidRDefault="00C87AF8" w:rsidP="00C87AF8">
            <w:pPr>
              <w:spacing w:after="120"/>
              <w:rPr>
                <w:ins w:id="6537" w:author="R4-2120772" w:date="2021-11-15T15:15:00Z"/>
                <w:rFonts w:eastAsia="MS Mincho"/>
              </w:rPr>
            </w:pPr>
          </w:p>
        </w:tc>
      </w:tr>
      <w:tr w:rsidR="00C87AF8" w:rsidTr="0087751E">
        <w:trPr>
          <w:trHeight w:val="345"/>
          <w:jc w:val="center"/>
          <w:ins w:id="6538" w:author="R4-2120772" w:date="2021-11-15T15:15:00Z"/>
        </w:trPr>
        <w:tc>
          <w:tcPr>
            <w:tcW w:w="1850" w:type="dxa"/>
            <w:vMerge/>
            <w:vAlign w:val="center"/>
          </w:tcPr>
          <w:p w:rsidR="00C87AF8" w:rsidRDefault="00C87AF8" w:rsidP="00C87AF8">
            <w:pPr>
              <w:spacing w:after="120"/>
              <w:jc w:val="center"/>
              <w:rPr>
                <w:ins w:id="6539" w:author="R4-2120772" w:date="2021-11-15T15:15:00Z"/>
                <w:rFonts w:eastAsia="MS Mincho"/>
                <w:b/>
                <w:bCs/>
              </w:rPr>
            </w:pPr>
          </w:p>
        </w:tc>
        <w:tc>
          <w:tcPr>
            <w:tcW w:w="2114" w:type="dxa"/>
            <w:noWrap/>
            <w:vAlign w:val="center"/>
          </w:tcPr>
          <w:p w:rsidR="00C87AF8" w:rsidRDefault="00C87AF8" w:rsidP="00C87AF8">
            <w:pPr>
              <w:spacing w:after="120"/>
              <w:jc w:val="center"/>
              <w:rPr>
                <w:ins w:id="6540" w:author="R4-2120772" w:date="2021-11-15T15:15:00Z"/>
                <w:rFonts w:eastAsia="MS Mincho"/>
              </w:rPr>
            </w:pPr>
            <w:ins w:id="6541" w:author="R4-2120772" w:date="2021-11-15T15:15:00Z">
              <w:r>
                <w:rPr>
                  <w:rFonts w:eastAsia="MS Mincho" w:hint="eastAsia"/>
                </w:rPr>
                <w:t>Mechanical downtilt</w:t>
              </w:r>
            </w:ins>
          </w:p>
        </w:tc>
        <w:tc>
          <w:tcPr>
            <w:tcW w:w="5529" w:type="dxa"/>
            <w:noWrap/>
          </w:tcPr>
          <w:p w:rsidR="00C87AF8" w:rsidRDefault="00C87AF8" w:rsidP="00C87AF8">
            <w:pPr>
              <w:spacing w:after="120"/>
              <w:rPr>
                <w:ins w:id="6542" w:author="R4-2120772" w:date="2021-11-15T15:15:00Z"/>
                <w:rFonts w:eastAsia="MS Mincho"/>
              </w:rPr>
            </w:pPr>
            <w:ins w:id="6543" w:author="R4-2120772" w:date="2021-11-15T15:15:00Z">
              <w:r>
                <w:rPr>
                  <w:rFonts w:eastAsia="MS Mincho" w:hint="eastAsia"/>
                </w:rPr>
                <w:t> Rural 3 / Urban 10</w:t>
              </w:r>
            </w:ins>
          </w:p>
        </w:tc>
      </w:tr>
    </w:tbl>
    <w:p w:rsidR="00C87AF8" w:rsidRDefault="00C87AF8" w:rsidP="00C87AF8">
      <w:pPr>
        <w:pStyle w:val="2"/>
        <w:ind w:left="432" w:hanging="432"/>
        <w:rPr>
          <w:ins w:id="6544" w:author="R4-2120772" w:date="2021-11-15T15:15:00Z"/>
        </w:rPr>
      </w:pPr>
      <w:bookmarkStart w:id="6545" w:name="_Toc87889316"/>
      <w:bookmarkStart w:id="6546" w:name="_Toc87952053"/>
      <w:ins w:id="6547" w:author="R4-2120772" w:date="2021-11-15T15:15:00Z">
        <w:r>
          <w:lastRenderedPageBreak/>
          <w:t>B.2 Calibration results</w:t>
        </w:r>
        <w:bookmarkEnd w:id="6545"/>
        <w:bookmarkEnd w:id="6546"/>
      </w:ins>
    </w:p>
    <w:p w:rsidR="00C87AF8" w:rsidRDefault="00C87AF8" w:rsidP="00C87AF8">
      <w:pPr>
        <w:rPr>
          <w:ins w:id="6548" w:author="R4-2120772" w:date="2021-11-15T15:15:00Z"/>
          <w:rFonts w:eastAsia="MS Mincho"/>
        </w:rPr>
      </w:pPr>
      <w:ins w:id="6549" w:author="R4-2120772" w:date="2021-11-15T15:15:00Z">
        <w:r>
          <w:rPr>
            <w:rFonts w:eastAsia="MS Mincho"/>
          </w:rPr>
          <w:t xml:space="preserve">The calibration results include SINR and coupling loss distributions in DL, and SINR, coupling loss and transmit power distributions in UL. </w:t>
        </w:r>
        <w:r>
          <w:rPr>
            <w:rFonts w:asciiTheme="minorEastAsia" w:hAnsiTheme="minorEastAsia" w:hint="eastAsia"/>
          </w:rPr>
          <w:t>B</w:t>
        </w:r>
        <w:r>
          <w:rPr>
            <w:rFonts w:eastAsia="MS Mincho"/>
          </w:rPr>
          <w:t>oth rural macro and urban macro propagation models defined in TR 38.901 are considered. NR BS with AAS and non-AAS antennas are calibrated separately and results are summarized in Table B.2-1, 2-2 and 2-3. [NB-IoT scenarios are not calibrated.]</w:t>
        </w:r>
      </w:ins>
    </w:p>
    <w:p w:rsidR="00C87AF8" w:rsidRDefault="00C87AF8" w:rsidP="00C87AF8">
      <w:pPr>
        <w:spacing w:after="120"/>
        <w:rPr>
          <w:ins w:id="6550" w:author="R4-2120772" w:date="2021-11-15T15:15:00Z"/>
          <w:rFonts w:eastAsia="MS Mincho"/>
        </w:rPr>
      </w:pPr>
      <w:ins w:id="6551" w:author="R4-2120772" w:date="2021-11-15T15:15:00Z">
        <w:r>
          <w:rPr>
            <w:rFonts w:eastAsia="MS Mincho"/>
          </w:rPr>
          <w:t>Note: The “-” means the data was not provided by its corresponding contributor.</w:t>
        </w:r>
      </w:ins>
    </w:p>
    <w:p w:rsidR="00C87AF8" w:rsidRDefault="00C87AF8" w:rsidP="00C87AF8">
      <w:pPr>
        <w:keepNext/>
        <w:keepLines/>
        <w:spacing w:after="80"/>
        <w:jc w:val="center"/>
        <w:rPr>
          <w:ins w:id="6552" w:author="R4-2120772" w:date="2021-11-15T15:15:00Z"/>
          <w:rFonts w:ascii="Arial" w:eastAsia="Calibri" w:hAnsi="Arial"/>
          <w:b/>
          <w:sz w:val="18"/>
        </w:rPr>
      </w:pPr>
      <w:ins w:id="6553" w:author="R4-2120772" w:date="2021-11-15T15:15:00Z">
        <w:r>
          <w:rPr>
            <w:rFonts w:ascii="Arial" w:eastAsia="Calibri" w:hAnsi="Arial"/>
            <w:b/>
            <w:sz w:val="18"/>
          </w:rPr>
          <w:t>T</w:t>
        </w:r>
        <w:r>
          <w:rPr>
            <w:rFonts w:ascii="Arial" w:eastAsia="Calibri" w:hAnsi="Arial" w:hint="eastAsia"/>
            <w:b/>
            <w:sz w:val="18"/>
          </w:rPr>
          <w:t xml:space="preserve">able </w:t>
        </w:r>
        <w:r>
          <w:rPr>
            <w:rFonts w:ascii="Arial" w:eastAsia="Calibri" w:hAnsi="Arial"/>
            <w:b/>
            <w:sz w:val="18"/>
          </w:rPr>
          <w:t>B.2-1 Calibration summary for TN NR AAS DL cases</w:t>
        </w:r>
      </w:ins>
    </w:p>
    <w:tbl>
      <w:tblPr>
        <w:tblStyle w:val="a8"/>
        <w:tblW w:w="0" w:type="auto"/>
        <w:jc w:val="center"/>
        <w:tblLook w:val="04A0" w:firstRow="1" w:lastRow="0" w:firstColumn="1" w:lastColumn="0" w:noHBand="0" w:noVBand="1"/>
      </w:tblPr>
      <w:tblGrid>
        <w:gridCol w:w="1079"/>
        <w:gridCol w:w="1105"/>
        <w:gridCol w:w="1069"/>
        <w:gridCol w:w="1069"/>
        <w:gridCol w:w="1069"/>
        <w:gridCol w:w="1019"/>
        <w:gridCol w:w="1019"/>
        <w:gridCol w:w="969"/>
      </w:tblGrid>
      <w:tr w:rsidR="00C87AF8" w:rsidTr="0087751E">
        <w:trPr>
          <w:trHeight w:val="300"/>
          <w:jc w:val="center"/>
          <w:ins w:id="6554" w:author="R4-2120772" w:date="2021-11-15T15:15:00Z"/>
        </w:trPr>
        <w:tc>
          <w:tcPr>
            <w:tcW w:w="2082" w:type="dxa"/>
            <w:gridSpan w:val="2"/>
            <w:noWrap/>
            <w:vAlign w:val="center"/>
          </w:tcPr>
          <w:p w:rsidR="00C87AF8" w:rsidRDefault="00C87AF8" w:rsidP="00C87AF8">
            <w:pPr>
              <w:spacing w:after="120"/>
              <w:jc w:val="center"/>
              <w:rPr>
                <w:ins w:id="6555" w:author="R4-2120772" w:date="2021-11-15T15:15:00Z"/>
                <w:rFonts w:eastAsia="MS Mincho"/>
              </w:rPr>
            </w:pPr>
            <w:ins w:id="6556" w:author="R4-2120772" w:date="2021-11-15T15:15:00Z">
              <w:r>
                <w:rPr>
                  <w:rFonts w:eastAsia="MS Mincho"/>
                </w:rPr>
                <w:t>Calibration metrics</w:t>
              </w:r>
            </w:ins>
          </w:p>
        </w:tc>
        <w:tc>
          <w:tcPr>
            <w:tcW w:w="3207" w:type="dxa"/>
            <w:gridSpan w:val="3"/>
            <w:vAlign w:val="center"/>
          </w:tcPr>
          <w:p w:rsidR="00C87AF8" w:rsidRDefault="00C87AF8" w:rsidP="00C87AF8">
            <w:pPr>
              <w:spacing w:after="120"/>
              <w:jc w:val="center"/>
              <w:rPr>
                <w:ins w:id="6557" w:author="R4-2120772" w:date="2021-11-15T15:15:00Z"/>
                <w:rFonts w:eastAsia="MS Mincho"/>
              </w:rPr>
            </w:pPr>
            <w:ins w:id="6558" w:author="R4-2120772" w:date="2021-11-15T15:15:00Z">
              <w:r>
                <w:rPr>
                  <w:rFonts w:eastAsia="MS Mincho"/>
                </w:rPr>
                <w:t>DL Coupling Loss</w:t>
              </w:r>
            </w:ins>
          </w:p>
        </w:tc>
        <w:tc>
          <w:tcPr>
            <w:tcW w:w="3007" w:type="dxa"/>
            <w:gridSpan w:val="3"/>
            <w:vAlign w:val="center"/>
          </w:tcPr>
          <w:p w:rsidR="00C87AF8" w:rsidRDefault="00C87AF8" w:rsidP="00C87AF8">
            <w:pPr>
              <w:spacing w:after="120"/>
              <w:jc w:val="center"/>
              <w:rPr>
                <w:ins w:id="6559" w:author="R4-2120772" w:date="2021-11-15T15:15:00Z"/>
                <w:rFonts w:eastAsia="MS Mincho"/>
              </w:rPr>
            </w:pPr>
            <w:ins w:id="6560" w:author="R4-2120772" w:date="2021-11-15T15:15:00Z">
              <w:r>
                <w:rPr>
                  <w:rFonts w:eastAsia="MS Mincho"/>
                </w:rPr>
                <w:t>DL Geometry SINR</w:t>
              </w:r>
            </w:ins>
          </w:p>
        </w:tc>
      </w:tr>
      <w:tr w:rsidR="00C87AF8" w:rsidTr="0087751E">
        <w:trPr>
          <w:trHeight w:val="300"/>
          <w:jc w:val="center"/>
          <w:ins w:id="6561" w:author="R4-2120772" w:date="2021-11-15T15:15:00Z"/>
        </w:trPr>
        <w:tc>
          <w:tcPr>
            <w:tcW w:w="2082" w:type="dxa"/>
            <w:gridSpan w:val="2"/>
            <w:noWrap/>
            <w:vAlign w:val="center"/>
          </w:tcPr>
          <w:p w:rsidR="00C87AF8" w:rsidRDefault="00C87AF8" w:rsidP="00C87AF8">
            <w:pPr>
              <w:spacing w:after="120"/>
              <w:jc w:val="center"/>
              <w:rPr>
                <w:ins w:id="6562" w:author="R4-2120772" w:date="2021-11-15T15:15:00Z"/>
                <w:rFonts w:eastAsia="MS Mincho"/>
              </w:rPr>
            </w:pPr>
            <w:ins w:id="6563" w:author="R4-2120772" w:date="2021-11-15T15:15:00Z">
              <w:r>
                <w:rPr>
                  <w:rFonts w:eastAsia="MS Mincho"/>
                </w:rPr>
                <w:t>CDF percentile</w:t>
              </w:r>
            </w:ins>
          </w:p>
        </w:tc>
        <w:tc>
          <w:tcPr>
            <w:tcW w:w="1069" w:type="dxa"/>
            <w:vAlign w:val="center"/>
          </w:tcPr>
          <w:p w:rsidR="00C87AF8" w:rsidRDefault="00C87AF8" w:rsidP="00C87AF8">
            <w:pPr>
              <w:spacing w:after="120"/>
              <w:jc w:val="center"/>
              <w:rPr>
                <w:ins w:id="6564" w:author="R4-2120772" w:date="2021-11-15T15:15:00Z"/>
                <w:rFonts w:eastAsia="MS Mincho"/>
              </w:rPr>
            </w:pPr>
            <w:ins w:id="6565" w:author="R4-2120772" w:date="2021-11-15T15:15:00Z">
              <w:r>
                <w:rPr>
                  <w:rFonts w:eastAsia="MS Mincho"/>
                </w:rPr>
                <w:t>@5%</w:t>
              </w:r>
            </w:ins>
          </w:p>
        </w:tc>
        <w:tc>
          <w:tcPr>
            <w:tcW w:w="1069" w:type="dxa"/>
            <w:vAlign w:val="center"/>
          </w:tcPr>
          <w:p w:rsidR="00C87AF8" w:rsidRDefault="00C87AF8" w:rsidP="00C87AF8">
            <w:pPr>
              <w:spacing w:after="120"/>
              <w:jc w:val="center"/>
              <w:rPr>
                <w:ins w:id="6566" w:author="R4-2120772" w:date="2021-11-15T15:15:00Z"/>
                <w:rFonts w:eastAsia="MS Mincho"/>
              </w:rPr>
            </w:pPr>
            <w:ins w:id="6567" w:author="R4-2120772" w:date="2021-11-15T15:15:00Z">
              <w:r>
                <w:rPr>
                  <w:rFonts w:eastAsia="MS Mincho"/>
                </w:rPr>
                <w:t>@50%</w:t>
              </w:r>
            </w:ins>
          </w:p>
        </w:tc>
        <w:tc>
          <w:tcPr>
            <w:tcW w:w="1069" w:type="dxa"/>
            <w:vAlign w:val="center"/>
          </w:tcPr>
          <w:p w:rsidR="00C87AF8" w:rsidRDefault="00C87AF8" w:rsidP="00C87AF8">
            <w:pPr>
              <w:spacing w:after="120"/>
              <w:jc w:val="center"/>
              <w:rPr>
                <w:ins w:id="6568" w:author="R4-2120772" w:date="2021-11-15T15:15:00Z"/>
                <w:rFonts w:eastAsia="MS Mincho"/>
              </w:rPr>
            </w:pPr>
            <w:ins w:id="6569" w:author="R4-2120772" w:date="2021-11-15T15:15:00Z">
              <w:r>
                <w:rPr>
                  <w:rFonts w:eastAsia="MS Mincho"/>
                </w:rPr>
                <w:t>@95%</w:t>
              </w:r>
            </w:ins>
          </w:p>
        </w:tc>
        <w:tc>
          <w:tcPr>
            <w:tcW w:w="1019" w:type="dxa"/>
            <w:vAlign w:val="center"/>
          </w:tcPr>
          <w:p w:rsidR="00C87AF8" w:rsidRDefault="00C87AF8" w:rsidP="00C87AF8">
            <w:pPr>
              <w:spacing w:after="120"/>
              <w:jc w:val="center"/>
              <w:rPr>
                <w:ins w:id="6570" w:author="R4-2120772" w:date="2021-11-15T15:15:00Z"/>
                <w:rFonts w:eastAsia="MS Mincho"/>
              </w:rPr>
            </w:pPr>
            <w:ins w:id="6571" w:author="R4-2120772" w:date="2021-11-15T15:15:00Z">
              <w:r>
                <w:rPr>
                  <w:rFonts w:eastAsia="MS Mincho"/>
                </w:rPr>
                <w:t>@5%</w:t>
              </w:r>
            </w:ins>
          </w:p>
        </w:tc>
        <w:tc>
          <w:tcPr>
            <w:tcW w:w="1019" w:type="dxa"/>
            <w:vAlign w:val="center"/>
          </w:tcPr>
          <w:p w:rsidR="00C87AF8" w:rsidRDefault="00C87AF8" w:rsidP="00C87AF8">
            <w:pPr>
              <w:spacing w:after="120"/>
              <w:jc w:val="center"/>
              <w:rPr>
                <w:ins w:id="6572" w:author="R4-2120772" w:date="2021-11-15T15:15:00Z"/>
                <w:rFonts w:eastAsia="MS Mincho"/>
              </w:rPr>
            </w:pPr>
            <w:ins w:id="6573" w:author="R4-2120772" w:date="2021-11-15T15:15:00Z">
              <w:r>
                <w:rPr>
                  <w:rFonts w:eastAsia="MS Mincho"/>
                </w:rPr>
                <w:t>@50%</w:t>
              </w:r>
            </w:ins>
          </w:p>
        </w:tc>
        <w:tc>
          <w:tcPr>
            <w:tcW w:w="969" w:type="dxa"/>
            <w:vAlign w:val="center"/>
          </w:tcPr>
          <w:p w:rsidR="00C87AF8" w:rsidRDefault="00C87AF8" w:rsidP="00C87AF8">
            <w:pPr>
              <w:spacing w:after="120"/>
              <w:jc w:val="center"/>
              <w:rPr>
                <w:ins w:id="6574" w:author="R4-2120772" w:date="2021-11-15T15:15:00Z"/>
                <w:rFonts w:eastAsia="MS Mincho"/>
              </w:rPr>
            </w:pPr>
            <w:ins w:id="6575" w:author="R4-2120772" w:date="2021-11-15T15:15:00Z">
              <w:r>
                <w:rPr>
                  <w:rFonts w:eastAsia="MS Mincho"/>
                </w:rPr>
                <w:t>@95%</w:t>
              </w:r>
            </w:ins>
          </w:p>
        </w:tc>
      </w:tr>
      <w:tr w:rsidR="00C87AF8" w:rsidTr="0087751E">
        <w:trPr>
          <w:trHeight w:val="300"/>
          <w:jc w:val="center"/>
          <w:ins w:id="6576" w:author="R4-2120772" w:date="2021-11-15T15:15:00Z"/>
        </w:trPr>
        <w:tc>
          <w:tcPr>
            <w:tcW w:w="1079" w:type="dxa"/>
            <w:vMerge w:val="restart"/>
            <w:vAlign w:val="center"/>
          </w:tcPr>
          <w:p w:rsidR="00C87AF8" w:rsidRDefault="00C87AF8" w:rsidP="00C87AF8">
            <w:pPr>
              <w:spacing w:after="120"/>
              <w:jc w:val="center"/>
              <w:rPr>
                <w:ins w:id="6577" w:author="R4-2120772" w:date="2021-11-15T15:15:00Z"/>
                <w:rFonts w:eastAsia="MS Mincho"/>
              </w:rPr>
            </w:pPr>
            <w:ins w:id="6578" w:author="R4-2120772" w:date="2021-11-15T15:15:00Z">
              <w:r>
                <w:rPr>
                  <w:rFonts w:eastAsia="MS Mincho"/>
                </w:rPr>
                <w:t>Urban Macro</w:t>
              </w:r>
            </w:ins>
          </w:p>
        </w:tc>
        <w:tc>
          <w:tcPr>
            <w:tcW w:w="1003" w:type="dxa"/>
            <w:noWrap/>
            <w:vAlign w:val="center"/>
          </w:tcPr>
          <w:p w:rsidR="00C87AF8" w:rsidRDefault="00C87AF8" w:rsidP="00C87AF8">
            <w:pPr>
              <w:spacing w:after="120"/>
              <w:jc w:val="center"/>
              <w:rPr>
                <w:ins w:id="6579" w:author="R4-2120772" w:date="2021-11-15T15:15:00Z"/>
                <w:rFonts w:eastAsia="MS Mincho"/>
              </w:rPr>
            </w:pPr>
            <w:ins w:id="6580" w:author="R4-2120772" w:date="2021-11-15T15:15:00Z">
              <w:r>
                <w:rPr>
                  <w:rFonts w:eastAsia="MS Mincho"/>
                </w:rPr>
                <w:t>Samsung</w:t>
              </w:r>
            </w:ins>
          </w:p>
        </w:tc>
        <w:tc>
          <w:tcPr>
            <w:tcW w:w="1069" w:type="dxa"/>
            <w:vAlign w:val="center"/>
          </w:tcPr>
          <w:p w:rsidR="00C87AF8" w:rsidRDefault="00C87AF8" w:rsidP="00C87AF8">
            <w:pPr>
              <w:spacing w:after="120"/>
              <w:jc w:val="center"/>
              <w:rPr>
                <w:ins w:id="6581" w:author="R4-2120772" w:date="2021-11-15T15:15:00Z"/>
                <w:rFonts w:eastAsia="MS Mincho"/>
              </w:rPr>
            </w:pPr>
            <w:ins w:id="6582" w:author="R4-2120772" w:date="2021-11-15T15:15:00Z">
              <w:r>
                <w:rPr>
                  <w:rFonts w:eastAsia="MS Mincho"/>
                </w:rPr>
                <w:t>60.05</w:t>
              </w:r>
            </w:ins>
          </w:p>
        </w:tc>
        <w:tc>
          <w:tcPr>
            <w:tcW w:w="1069" w:type="dxa"/>
            <w:vAlign w:val="center"/>
          </w:tcPr>
          <w:p w:rsidR="00C87AF8" w:rsidRDefault="00C87AF8" w:rsidP="00C87AF8">
            <w:pPr>
              <w:spacing w:after="120"/>
              <w:jc w:val="center"/>
              <w:rPr>
                <w:ins w:id="6583" w:author="R4-2120772" w:date="2021-11-15T15:15:00Z"/>
                <w:rFonts w:eastAsia="MS Mincho"/>
              </w:rPr>
            </w:pPr>
            <w:ins w:id="6584" w:author="R4-2120772" w:date="2021-11-15T15:15:00Z">
              <w:r>
                <w:rPr>
                  <w:rFonts w:eastAsia="MS Mincho"/>
                </w:rPr>
                <w:t>88.58</w:t>
              </w:r>
            </w:ins>
          </w:p>
        </w:tc>
        <w:tc>
          <w:tcPr>
            <w:tcW w:w="1069" w:type="dxa"/>
            <w:vAlign w:val="center"/>
          </w:tcPr>
          <w:p w:rsidR="00C87AF8" w:rsidRDefault="00C87AF8" w:rsidP="00C87AF8">
            <w:pPr>
              <w:spacing w:after="120"/>
              <w:jc w:val="center"/>
              <w:rPr>
                <w:ins w:id="6585" w:author="R4-2120772" w:date="2021-11-15T15:15:00Z"/>
                <w:rFonts w:eastAsia="MS Mincho"/>
              </w:rPr>
            </w:pPr>
            <w:ins w:id="6586" w:author="R4-2120772" w:date="2021-11-15T15:15:00Z">
              <w:r>
                <w:rPr>
                  <w:rFonts w:eastAsia="MS Mincho"/>
                </w:rPr>
                <w:t>98.98</w:t>
              </w:r>
            </w:ins>
          </w:p>
        </w:tc>
        <w:tc>
          <w:tcPr>
            <w:tcW w:w="1019" w:type="dxa"/>
            <w:vAlign w:val="center"/>
          </w:tcPr>
          <w:p w:rsidR="00C87AF8" w:rsidRDefault="00C87AF8" w:rsidP="00C87AF8">
            <w:pPr>
              <w:spacing w:after="120"/>
              <w:jc w:val="center"/>
              <w:rPr>
                <w:ins w:id="6587" w:author="R4-2120772" w:date="2021-11-15T15:15:00Z"/>
                <w:rFonts w:eastAsia="MS Mincho"/>
              </w:rPr>
            </w:pPr>
            <w:ins w:id="6588" w:author="R4-2120772" w:date="2021-11-15T15:15:00Z">
              <w:r>
                <w:rPr>
                  <w:rFonts w:eastAsia="MS Mincho"/>
                </w:rPr>
                <w:t>8.47</w:t>
              </w:r>
            </w:ins>
          </w:p>
        </w:tc>
        <w:tc>
          <w:tcPr>
            <w:tcW w:w="1019" w:type="dxa"/>
            <w:vAlign w:val="center"/>
          </w:tcPr>
          <w:p w:rsidR="00C87AF8" w:rsidRDefault="00C87AF8" w:rsidP="00C87AF8">
            <w:pPr>
              <w:spacing w:after="120"/>
              <w:jc w:val="center"/>
              <w:rPr>
                <w:ins w:id="6589" w:author="R4-2120772" w:date="2021-11-15T15:15:00Z"/>
                <w:rFonts w:eastAsia="MS Mincho"/>
              </w:rPr>
            </w:pPr>
            <w:ins w:id="6590" w:author="R4-2120772" w:date="2021-11-15T15:15:00Z">
              <w:r>
                <w:rPr>
                  <w:rFonts w:eastAsia="MS Mincho"/>
                </w:rPr>
                <w:t>24.01</w:t>
              </w:r>
            </w:ins>
          </w:p>
        </w:tc>
        <w:tc>
          <w:tcPr>
            <w:tcW w:w="969" w:type="dxa"/>
            <w:vAlign w:val="center"/>
          </w:tcPr>
          <w:p w:rsidR="00C87AF8" w:rsidRDefault="00C87AF8" w:rsidP="00C87AF8">
            <w:pPr>
              <w:spacing w:after="120"/>
              <w:jc w:val="center"/>
              <w:rPr>
                <w:ins w:id="6591" w:author="R4-2120772" w:date="2021-11-15T15:15:00Z"/>
                <w:rFonts w:eastAsia="MS Mincho"/>
              </w:rPr>
            </w:pPr>
            <w:ins w:id="6592" w:author="R4-2120772" w:date="2021-11-15T15:15:00Z">
              <w:r>
                <w:rPr>
                  <w:rFonts w:eastAsia="MS Mincho"/>
                </w:rPr>
                <w:t>45.77</w:t>
              </w:r>
            </w:ins>
          </w:p>
        </w:tc>
      </w:tr>
      <w:tr w:rsidR="00C87AF8" w:rsidTr="0087751E">
        <w:trPr>
          <w:trHeight w:val="300"/>
          <w:jc w:val="center"/>
          <w:ins w:id="6593" w:author="R4-2120772" w:date="2021-11-15T15:15:00Z"/>
        </w:trPr>
        <w:tc>
          <w:tcPr>
            <w:tcW w:w="1079" w:type="dxa"/>
            <w:vMerge/>
            <w:vAlign w:val="center"/>
          </w:tcPr>
          <w:p w:rsidR="00C87AF8" w:rsidRDefault="00C87AF8" w:rsidP="00C87AF8">
            <w:pPr>
              <w:spacing w:after="120"/>
              <w:jc w:val="center"/>
              <w:rPr>
                <w:ins w:id="6594" w:author="R4-2120772" w:date="2021-11-15T15:15:00Z"/>
                <w:rFonts w:eastAsia="MS Mincho"/>
              </w:rPr>
            </w:pPr>
          </w:p>
        </w:tc>
        <w:tc>
          <w:tcPr>
            <w:tcW w:w="1003" w:type="dxa"/>
            <w:noWrap/>
            <w:vAlign w:val="center"/>
          </w:tcPr>
          <w:p w:rsidR="00C87AF8" w:rsidRDefault="00C87AF8" w:rsidP="00C87AF8">
            <w:pPr>
              <w:spacing w:after="120"/>
              <w:jc w:val="center"/>
              <w:rPr>
                <w:ins w:id="6595" w:author="R4-2120772" w:date="2021-11-15T15:15:00Z"/>
                <w:rFonts w:eastAsia="MS Mincho"/>
              </w:rPr>
            </w:pPr>
            <w:ins w:id="6596" w:author="R4-2120772" w:date="2021-11-15T15:15:00Z">
              <w:r>
                <w:rPr>
                  <w:rFonts w:eastAsia="MS Mincho"/>
                </w:rPr>
                <w:t>Huawei</w:t>
              </w:r>
            </w:ins>
          </w:p>
        </w:tc>
        <w:tc>
          <w:tcPr>
            <w:tcW w:w="1069" w:type="dxa"/>
            <w:vAlign w:val="center"/>
          </w:tcPr>
          <w:p w:rsidR="00C87AF8" w:rsidRDefault="00C87AF8" w:rsidP="00C87AF8">
            <w:pPr>
              <w:spacing w:after="120"/>
              <w:jc w:val="center"/>
              <w:rPr>
                <w:ins w:id="6597" w:author="R4-2120772" w:date="2021-11-15T15:15:00Z"/>
                <w:rFonts w:eastAsia="MS Mincho"/>
              </w:rPr>
            </w:pPr>
            <w:ins w:id="6598" w:author="R4-2120772" w:date="2021-11-15T15:15:00Z">
              <w:r>
                <w:rPr>
                  <w:rFonts w:eastAsia="MS Mincho"/>
                </w:rPr>
                <w:t>52.84</w:t>
              </w:r>
            </w:ins>
          </w:p>
        </w:tc>
        <w:tc>
          <w:tcPr>
            <w:tcW w:w="1069" w:type="dxa"/>
            <w:vAlign w:val="center"/>
          </w:tcPr>
          <w:p w:rsidR="00C87AF8" w:rsidRDefault="00C87AF8" w:rsidP="00C87AF8">
            <w:pPr>
              <w:spacing w:after="120"/>
              <w:jc w:val="center"/>
              <w:rPr>
                <w:ins w:id="6599" w:author="R4-2120772" w:date="2021-11-15T15:15:00Z"/>
                <w:rFonts w:eastAsia="MS Mincho"/>
              </w:rPr>
            </w:pPr>
            <w:ins w:id="6600" w:author="R4-2120772" w:date="2021-11-15T15:15:00Z">
              <w:r>
                <w:rPr>
                  <w:rFonts w:eastAsia="MS Mincho"/>
                </w:rPr>
                <w:t>85.79</w:t>
              </w:r>
            </w:ins>
          </w:p>
        </w:tc>
        <w:tc>
          <w:tcPr>
            <w:tcW w:w="1069" w:type="dxa"/>
            <w:vAlign w:val="center"/>
          </w:tcPr>
          <w:p w:rsidR="00C87AF8" w:rsidRDefault="00C87AF8" w:rsidP="00C87AF8">
            <w:pPr>
              <w:spacing w:after="120"/>
              <w:jc w:val="center"/>
              <w:rPr>
                <w:ins w:id="6601" w:author="R4-2120772" w:date="2021-11-15T15:15:00Z"/>
                <w:rFonts w:eastAsia="MS Mincho"/>
              </w:rPr>
            </w:pPr>
            <w:ins w:id="6602" w:author="R4-2120772" w:date="2021-11-15T15:15:00Z">
              <w:r>
                <w:rPr>
                  <w:rFonts w:eastAsia="MS Mincho"/>
                </w:rPr>
                <w:t>103.53</w:t>
              </w:r>
            </w:ins>
          </w:p>
        </w:tc>
        <w:tc>
          <w:tcPr>
            <w:tcW w:w="1019" w:type="dxa"/>
            <w:vAlign w:val="center"/>
          </w:tcPr>
          <w:p w:rsidR="00C87AF8" w:rsidRDefault="00C87AF8" w:rsidP="00C87AF8">
            <w:pPr>
              <w:spacing w:after="120"/>
              <w:jc w:val="center"/>
              <w:rPr>
                <w:ins w:id="6603" w:author="R4-2120772" w:date="2021-11-15T15:15:00Z"/>
                <w:rFonts w:eastAsia="MS Mincho"/>
              </w:rPr>
            </w:pPr>
            <w:ins w:id="6604" w:author="R4-2120772" w:date="2021-11-15T15:15:00Z">
              <w:r>
                <w:rPr>
                  <w:rFonts w:eastAsia="MS Mincho"/>
                </w:rPr>
                <w:t>5.75</w:t>
              </w:r>
            </w:ins>
          </w:p>
        </w:tc>
        <w:tc>
          <w:tcPr>
            <w:tcW w:w="1019" w:type="dxa"/>
            <w:vAlign w:val="center"/>
          </w:tcPr>
          <w:p w:rsidR="00C87AF8" w:rsidRDefault="00C87AF8" w:rsidP="00C87AF8">
            <w:pPr>
              <w:spacing w:after="120"/>
              <w:jc w:val="center"/>
              <w:rPr>
                <w:ins w:id="6605" w:author="R4-2120772" w:date="2021-11-15T15:15:00Z"/>
                <w:rFonts w:eastAsia="MS Mincho"/>
              </w:rPr>
            </w:pPr>
            <w:ins w:id="6606" w:author="R4-2120772" w:date="2021-11-15T15:15:00Z">
              <w:r>
                <w:rPr>
                  <w:rFonts w:eastAsia="MS Mincho"/>
                </w:rPr>
                <w:t>22.23</w:t>
              </w:r>
            </w:ins>
          </w:p>
        </w:tc>
        <w:tc>
          <w:tcPr>
            <w:tcW w:w="969" w:type="dxa"/>
            <w:vAlign w:val="center"/>
          </w:tcPr>
          <w:p w:rsidR="00C87AF8" w:rsidRDefault="00C87AF8" w:rsidP="00C87AF8">
            <w:pPr>
              <w:spacing w:after="120"/>
              <w:jc w:val="center"/>
              <w:rPr>
                <w:ins w:id="6607" w:author="R4-2120772" w:date="2021-11-15T15:15:00Z"/>
                <w:rFonts w:eastAsia="MS Mincho"/>
              </w:rPr>
            </w:pPr>
            <w:ins w:id="6608" w:author="R4-2120772" w:date="2021-11-15T15:15:00Z">
              <w:r>
                <w:rPr>
                  <w:rFonts w:eastAsia="MS Mincho"/>
                </w:rPr>
                <w:t>43.40</w:t>
              </w:r>
            </w:ins>
          </w:p>
        </w:tc>
      </w:tr>
      <w:tr w:rsidR="00C87AF8" w:rsidTr="0087751E">
        <w:trPr>
          <w:trHeight w:val="300"/>
          <w:jc w:val="center"/>
          <w:ins w:id="6609" w:author="R4-2120772" w:date="2021-11-15T15:15:00Z"/>
        </w:trPr>
        <w:tc>
          <w:tcPr>
            <w:tcW w:w="1079" w:type="dxa"/>
            <w:vMerge/>
            <w:vAlign w:val="center"/>
          </w:tcPr>
          <w:p w:rsidR="00C87AF8" w:rsidRDefault="00C87AF8" w:rsidP="00C87AF8">
            <w:pPr>
              <w:spacing w:after="120"/>
              <w:jc w:val="center"/>
              <w:rPr>
                <w:ins w:id="6610" w:author="R4-2120772" w:date="2021-11-15T15:15:00Z"/>
                <w:rFonts w:eastAsia="MS Mincho"/>
              </w:rPr>
            </w:pPr>
          </w:p>
        </w:tc>
        <w:tc>
          <w:tcPr>
            <w:tcW w:w="1003" w:type="dxa"/>
            <w:noWrap/>
            <w:vAlign w:val="center"/>
          </w:tcPr>
          <w:p w:rsidR="00C87AF8" w:rsidRDefault="00C87AF8" w:rsidP="00C87AF8">
            <w:pPr>
              <w:spacing w:after="120"/>
              <w:jc w:val="center"/>
              <w:rPr>
                <w:ins w:id="6611" w:author="R4-2120772" w:date="2021-11-15T15:15:00Z"/>
                <w:rFonts w:eastAsia="MS Mincho"/>
              </w:rPr>
            </w:pPr>
            <w:ins w:id="6612" w:author="R4-2120772" w:date="2021-11-15T15:15:00Z">
              <w:r w:rsidRPr="009A30E1">
                <w:rPr>
                  <w:rFonts w:eastAsia="MS Mincho"/>
                </w:rPr>
                <w:t>Qualcomm</w:t>
              </w:r>
            </w:ins>
          </w:p>
        </w:tc>
        <w:tc>
          <w:tcPr>
            <w:tcW w:w="1069" w:type="dxa"/>
            <w:noWrap/>
            <w:vAlign w:val="center"/>
          </w:tcPr>
          <w:p w:rsidR="00C87AF8" w:rsidRDefault="00C87AF8" w:rsidP="00C87AF8">
            <w:pPr>
              <w:spacing w:after="120"/>
              <w:jc w:val="center"/>
              <w:rPr>
                <w:ins w:id="6613" w:author="R4-2120772" w:date="2021-11-15T15:15:00Z"/>
                <w:rFonts w:eastAsia="MS Mincho"/>
              </w:rPr>
            </w:pPr>
            <w:ins w:id="6614" w:author="R4-2120772" w:date="2021-11-15T15:15:00Z">
              <w:r>
                <w:rPr>
                  <w:rFonts w:eastAsia="MS Mincho"/>
                </w:rPr>
                <w:t>57.89</w:t>
              </w:r>
            </w:ins>
          </w:p>
        </w:tc>
        <w:tc>
          <w:tcPr>
            <w:tcW w:w="1069" w:type="dxa"/>
            <w:noWrap/>
            <w:vAlign w:val="center"/>
          </w:tcPr>
          <w:p w:rsidR="00C87AF8" w:rsidRDefault="00C87AF8" w:rsidP="00C87AF8">
            <w:pPr>
              <w:spacing w:after="120"/>
              <w:jc w:val="center"/>
              <w:rPr>
                <w:ins w:id="6615" w:author="R4-2120772" w:date="2021-11-15T15:15:00Z"/>
                <w:rFonts w:eastAsia="MS Mincho"/>
              </w:rPr>
            </w:pPr>
            <w:ins w:id="6616" w:author="R4-2120772" w:date="2021-11-15T15:15:00Z">
              <w:r>
                <w:rPr>
                  <w:rFonts w:eastAsia="MS Mincho"/>
                </w:rPr>
                <w:t>87.11</w:t>
              </w:r>
            </w:ins>
          </w:p>
        </w:tc>
        <w:tc>
          <w:tcPr>
            <w:tcW w:w="1069" w:type="dxa"/>
            <w:noWrap/>
            <w:vAlign w:val="center"/>
          </w:tcPr>
          <w:p w:rsidR="00C87AF8" w:rsidRDefault="00C87AF8" w:rsidP="00C87AF8">
            <w:pPr>
              <w:spacing w:after="120"/>
              <w:jc w:val="center"/>
              <w:rPr>
                <w:ins w:id="6617" w:author="R4-2120772" w:date="2021-11-15T15:15:00Z"/>
                <w:rFonts w:eastAsia="MS Mincho"/>
              </w:rPr>
            </w:pPr>
            <w:ins w:id="6618" w:author="R4-2120772" w:date="2021-11-15T15:15:00Z">
              <w:r>
                <w:rPr>
                  <w:rFonts w:eastAsia="MS Mincho"/>
                </w:rPr>
                <w:t>100.61</w:t>
              </w:r>
            </w:ins>
          </w:p>
        </w:tc>
        <w:tc>
          <w:tcPr>
            <w:tcW w:w="1019" w:type="dxa"/>
            <w:noWrap/>
            <w:vAlign w:val="center"/>
          </w:tcPr>
          <w:p w:rsidR="00C87AF8" w:rsidRDefault="00C87AF8" w:rsidP="00C87AF8">
            <w:pPr>
              <w:spacing w:after="120"/>
              <w:jc w:val="center"/>
              <w:rPr>
                <w:ins w:id="6619" w:author="R4-2120772" w:date="2021-11-15T15:15:00Z"/>
                <w:rFonts w:eastAsia="MS Mincho"/>
              </w:rPr>
            </w:pPr>
            <w:ins w:id="6620" w:author="R4-2120772" w:date="2021-11-15T15:15:00Z">
              <w:r>
                <w:rPr>
                  <w:rFonts w:eastAsia="MS Mincho"/>
                </w:rPr>
                <w:t>5.08</w:t>
              </w:r>
            </w:ins>
          </w:p>
        </w:tc>
        <w:tc>
          <w:tcPr>
            <w:tcW w:w="1019" w:type="dxa"/>
            <w:noWrap/>
            <w:vAlign w:val="center"/>
          </w:tcPr>
          <w:p w:rsidR="00C87AF8" w:rsidRDefault="00C87AF8" w:rsidP="00C87AF8">
            <w:pPr>
              <w:spacing w:after="120"/>
              <w:jc w:val="center"/>
              <w:rPr>
                <w:ins w:id="6621" w:author="R4-2120772" w:date="2021-11-15T15:15:00Z"/>
                <w:rFonts w:eastAsia="MS Mincho"/>
              </w:rPr>
            </w:pPr>
            <w:ins w:id="6622" w:author="R4-2120772" w:date="2021-11-15T15:15:00Z">
              <w:r>
                <w:rPr>
                  <w:rFonts w:eastAsia="MS Mincho"/>
                </w:rPr>
                <w:t>19.51</w:t>
              </w:r>
            </w:ins>
          </w:p>
        </w:tc>
        <w:tc>
          <w:tcPr>
            <w:tcW w:w="969" w:type="dxa"/>
            <w:noWrap/>
            <w:vAlign w:val="center"/>
          </w:tcPr>
          <w:p w:rsidR="00C87AF8" w:rsidRDefault="00C87AF8" w:rsidP="00C87AF8">
            <w:pPr>
              <w:spacing w:after="120"/>
              <w:jc w:val="center"/>
              <w:rPr>
                <w:ins w:id="6623" w:author="R4-2120772" w:date="2021-11-15T15:15:00Z"/>
                <w:rFonts w:eastAsia="MS Mincho"/>
              </w:rPr>
            </w:pPr>
            <w:ins w:id="6624" w:author="R4-2120772" w:date="2021-11-15T15:15:00Z">
              <w:r>
                <w:rPr>
                  <w:rFonts w:eastAsia="MS Mincho"/>
                </w:rPr>
                <w:t>43.65</w:t>
              </w:r>
            </w:ins>
          </w:p>
        </w:tc>
      </w:tr>
      <w:tr w:rsidR="00C87AF8" w:rsidTr="0087751E">
        <w:trPr>
          <w:trHeight w:val="300"/>
          <w:jc w:val="center"/>
          <w:ins w:id="6625" w:author="R4-2120772" w:date="2021-11-15T15:15:00Z"/>
        </w:trPr>
        <w:tc>
          <w:tcPr>
            <w:tcW w:w="1079" w:type="dxa"/>
            <w:vMerge/>
            <w:vAlign w:val="center"/>
          </w:tcPr>
          <w:p w:rsidR="00C87AF8" w:rsidRDefault="00C87AF8" w:rsidP="00C87AF8">
            <w:pPr>
              <w:spacing w:after="120"/>
              <w:jc w:val="center"/>
              <w:rPr>
                <w:ins w:id="6626" w:author="R4-2120772" w:date="2021-11-15T15:15:00Z"/>
                <w:rFonts w:eastAsia="MS Mincho"/>
              </w:rPr>
            </w:pPr>
          </w:p>
        </w:tc>
        <w:tc>
          <w:tcPr>
            <w:tcW w:w="1003" w:type="dxa"/>
            <w:noWrap/>
            <w:vAlign w:val="center"/>
          </w:tcPr>
          <w:p w:rsidR="00C87AF8" w:rsidRDefault="00C87AF8" w:rsidP="00C87AF8">
            <w:pPr>
              <w:spacing w:after="120"/>
              <w:jc w:val="center"/>
              <w:rPr>
                <w:ins w:id="6627" w:author="R4-2120772" w:date="2021-11-15T15:15:00Z"/>
                <w:rFonts w:eastAsia="MS Mincho"/>
              </w:rPr>
            </w:pPr>
            <w:ins w:id="6628" w:author="R4-2120772" w:date="2021-11-15T15:15:00Z">
              <w:r>
                <w:rPr>
                  <w:rFonts w:eastAsia="MS Mincho"/>
                </w:rPr>
                <w:t>Nokia</w:t>
              </w:r>
            </w:ins>
          </w:p>
        </w:tc>
        <w:tc>
          <w:tcPr>
            <w:tcW w:w="1069" w:type="dxa"/>
            <w:noWrap/>
            <w:vAlign w:val="center"/>
          </w:tcPr>
          <w:p w:rsidR="00C87AF8" w:rsidRDefault="00C87AF8" w:rsidP="00C87AF8">
            <w:pPr>
              <w:spacing w:after="120"/>
              <w:jc w:val="center"/>
              <w:rPr>
                <w:ins w:id="6629" w:author="R4-2120772" w:date="2021-11-15T15:15:00Z"/>
                <w:rFonts w:eastAsia="MS Mincho"/>
              </w:rPr>
            </w:pPr>
            <w:ins w:id="6630" w:author="R4-2120772" w:date="2021-11-15T15:15:00Z">
              <w:r>
                <w:rPr>
                  <w:rFonts w:eastAsia="MS Mincho"/>
                </w:rPr>
                <w:t>59.04</w:t>
              </w:r>
            </w:ins>
          </w:p>
        </w:tc>
        <w:tc>
          <w:tcPr>
            <w:tcW w:w="1069" w:type="dxa"/>
            <w:noWrap/>
            <w:vAlign w:val="center"/>
          </w:tcPr>
          <w:p w:rsidR="00C87AF8" w:rsidRDefault="00C87AF8" w:rsidP="00C87AF8">
            <w:pPr>
              <w:spacing w:after="120"/>
              <w:jc w:val="center"/>
              <w:rPr>
                <w:ins w:id="6631" w:author="R4-2120772" w:date="2021-11-15T15:15:00Z"/>
                <w:rFonts w:eastAsia="MS Mincho"/>
              </w:rPr>
            </w:pPr>
            <w:ins w:id="6632" w:author="R4-2120772" w:date="2021-11-15T15:15:00Z">
              <w:r>
                <w:rPr>
                  <w:rFonts w:eastAsia="MS Mincho"/>
                </w:rPr>
                <w:t>87.59</w:t>
              </w:r>
            </w:ins>
          </w:p>
        </w:tc>
        <w:tc>
          <w:tcPr>
            <w:tcW w:w="1069" w:type="dxa"/>
            <w:noWrap/>
            <w:vAlign w:val="center"/>
          </w:tcPr>
          <w:p w:rsidR="00C87AF8" w:rsidRDefault="00C87AF8" w:rsidP="00C87AF8">
            <w:pPr>
              <w:spacing w:after="120"/>
              <w:jc w:val="center"/>
              <w:rPr>
                <w:ins w:id="6633" w:author="R4-2120772" w:date="2021-11-15T15:15:00Z"/>
                <w:rFonts w:eastAsia="MS Mincho"/>
              </w:rPr>
            </w:pPr>
            <w:ins w:id="6634" w:author="R4-2120772" w:date="2021-11-15T15:15:00Z">
              <w:r>
                <w:rPr>
                  <w:rFonts w:eastAsia="MS Mincho"/>
                </w:rPr>
                <w:t>99.32</w:t>
              </w:r>
            </w:ins>
          </w:p>
        </w:tc>
        <w:tc>
          <w:tcPr>
            <w:tcW w:w="1019" w:type="dxa"/>
            <w:noWrap/>
            <w:vAlign w:val="center"/>
          </w:tcPr>
          <w:p w:rsidR="00C87AF8" w:rsidRDefault="00C87AF8" w:rsidP="00C87AF8">
            <w:pPr>
              <w:spacing w:after="120"/>
              <w:jc w:val="center"/>
              <w:rPr>
                <w:ins w:id="6635" w:author="R4-2120772" w:date="2021-11-15T15:15:00Z"/>
                <w:rFonts w:eastAsia="MS Mincho"/>
              </w:rPr>
            </w:pPr>
            <w:ins w:id="6636" w:author="R4-2120772" w:date="2021-11-15T15:15:00Z">
              <w:r>
                <w:rPr>
                  <w:rFonts w:eastAsia="MS Mincho"/>
                </w:rPr>
                <w:t>12.42</w:t>
              </w:r>
            </w:ins>
          </w:p>
        </w:tc>
        <w:tc>
          <w:tcPr>
            <w:tcW w:w="1019" w:type="dxa"/>
            <w:noWrap/>
            <w:vAlign w:val="center"/>
          </w:tcPr>
          <w:p w:rsidR="00C87AF8" w:rsidRDefault="00C87AF8" w:rsidP="00C87AF8">
            <w:pPr>
              <w:spacing w:after="120"/>
              <w:jc w:val="center"/>
              <w:rPr>
                <w:ins w:id="6637" w:author="R4-2120772" w:date="2021-11-15T15:15:00Z"/>
                <w:rFonts w:eastAsia="MS Mincho"/>
              </w:rPr>
            </w:pPr>
            <w:ins w:id="6638" w:author="R4-2120772" w:date="2021-11-15T15:15:00Z">
              <w:r>
                <w:rPr>
                  <w:rFonts w:eastAsia="MS Mincho"/>
                </w:rPr>
                <w:t>20.15</w:t>
              </w:r>
            </w:ins>
          </w:p>
        </w:tc>
        <w:tc>
          <w:tcPr>
            <w:tcW w:w="969" w:type="dxa"/>
            <w:noWrap/>
            <w:vAlign w:val="center"/>
          </w:tcPr>
          <w:p w:rsidR="00C87AF8" w:rsidRDefault="00C87AF8" w:rsidP="00C87AF8">
            <w:pPr>
              <w:spacing w:after="120"/>
              <w:jc w:val="center"/>
              <w:rPr>
                <w:ins w:id="6639" w:author="R4-2120772" w:date="2021-11-15T15:15:00Z"/>
                <w:rFonts w:eastAsia="MS Mincho"/>
              </w:rPr>
            </w:pPr>
            <w:ins w:id="6640" w:author="R4-2120772" w:date="2021-11-15T15:15:00Z">
              <w:r>
                <w:rPr>
                  <w:rFonts w:eastAsia="MS Mincho"/>
                </w:rPr>
                <w:t>36.50</w:t>
              </w:r>
            </w:ins>
          </w:p>
        </w:tc>
      </w:tr>
      <w:tr w:rsidR="00C87AF8" w:rsidTr="0087751E">
        <w:trPr>
          <w:trHeight w:val="300"/>
          <w:jc w:val="center"/>
          <w:ins w:id="6641" w:author="R4-2120772" w:date="2021-11-15T15:15:00Z"/>
        </w:trPr>
        <w:tc>
          <w:tcPr>
            <w:tcW w:w="1079" w:type="dxa"/>
            <w:vMerge/>
            <w:vAlign w:val="center"/>
          </w:tcPr>
          <w:p w:rsidR="00C87AF8" w:rsidRDefault="00C87AF8" w:rsidP="00C87AF8">
            <w:pPr>
              <w:spacing w:after="120"/>
              <w:jc w:val="center"/>
              <w:rPr>
                <w:ins w:id="6642" w:author="R4-2120772" w:date="2021-11-15T15:15:00Z"/>
                <w:rFonts w:eastAsia="MS Mincho"/>
              </w:rPr>
            </w:pPr>
          </w:p>
        </w:tc>
        <w:tc>
          <w:tcPr>
            <w:tcW w:w="1003" w:type="dxa"/>
            <w:noWrap/>
            <w:vAlign w:val="center"/>
          </w:tcPr>
          <w:p w:rsidR="00C87AF8" w:rsidRDefault="00C87AF8" w:rsidP="00C87AF8">
            <w:pPr>
              <w:spacing w:after="120"/>
              <w:jc w:val="center"/>
              <w:rPr>
                <w:ins w:id="6643" w:author="R4-2120772" w:date="2021-11-15T15:15:00Z"/>
                <w:rFonts w:eastAsia="MS Mincho"/>
              </w:rPr>
            </w:pPr>
            <w:ins w:id="6644" w:author="R4-2120772" w:date="2021-11-15T15:15:00Z">
              <w:r>
                <w:rPr>
                  <w:rFonts w:eastAsia="MS Mincho"/>
                </w:rPr>
                <w:t>Ericsson</w:t>
              </w:r>
            </w:ins>
          </w:p>
        </w:tc>
        <w:tc>
          <w:tcPr>
            <w:tcW w:w="1069" w:type="dxa"/>
            <w:noWrap/>
            <w:vAlign w:val="center"/>
          </w:tcPr>
          <w:p w:rsidR="00C87AF8" w:rsidRDefault="00C87AF8" w:rsidP="00C87AF8">
            <w:pPr>
              <w:spacing w:after="120"/>
              <w:jc w:val="center"/>
              <w:rPr>
                <w:ins w:id="6645" w:author="R4-2120772" w:date="2021-11-15T15:15:00Z"/>
                <w:rFonts w:eastAsia="MS Mincho"/>
              </w:rPr>
            </w:pPr>
            <w:ins w:id="6646" w:author="R4-2120772" w:date="2021-11-15T15:15:00Z">
              <w:r>
                <w:rPr>
                  <w:rFonts w:eastAsia="MS Mincho"/>
                </w:rPr>
                <w:t>-</w:t>
              </w:r>
            </w:ins>
          </w:p>
        </w:tc>
        <w:tc>
          <w:tcPr>
            <w:tcW w:w="1069" w:type="dxa"/>
            <w:noWrap/>
            <w:vAlign w:val="center"/>
          </w:tcPr>
          <w:p w:rsidR="00C87AF8" w:rsidRDefault="00C87AF8" w:rsidP="00C87AF8">
            <w:pPr>
              <w:spacing w:after="120"/>
              <w:jc w:val="center"/>
              <w:rPr>
                <w:ins w:id="6647" w:author="R4-2120772" w:date="2021-11-15T15:15:00Z"/>
                <w:rFonts w:eastAsia="MS Mincho"/>
              </w:rPr>
            </w:pPr>
            <w:ins w:id="6648" w:author="R4-2120772" w:date="2021-11-15T15:15:00Z">
              <w:r>
                <w:rPr>
                  <w:rFonts w:eastAsia="MS Mincho"/>
                </w:rPr>
                <w:t>-</w:t>
              </w:r>
            </w:ins>
          </w:p>
        </w:tc>
        <w:tc>
          <w:tcPr>
            <w:tcW w:w="1069" w:type="dxa"/>
            <w:noWrap/>
            <w:vAlign w:val="center"/>
          </w:tcPr>
          <w:p w:rsidR="00C87AF8" w:rsidRDefault="00C87AF8" w:rsidP="00C87AF8">
            <w:pPr>
              <w:spacing w:after="120"/>
              <w:jc w:val="center"/>
              <w:rPr>
                <w:ins w:id="6649" w:author="R4-2120772" w:date="2021-11-15T15:15:00Z"/>
                <w:rFonts w:eastAsia="MS Mincho"/>
              </w:rPr>
            </w:pPr>
            <w:ins w:id="6650" w:author="R4-2120772" w:date="2021-11-15T15:15:00Z">
              <w:r>
                <w:rPr>
                  <w:rFonts w:eastAsia="MS Mincho"/>
                </w:rPr>
                <w:t>-</w:t>
              </w:r>
            </w:ins>
          </w:p>
        </w:tc>
        <w:tc>
          <w:tcPr>
            <w:tcW w:w="1019" w:type="dxa"/>
            <w:noWrap/>
            <w:vAlign w:val="center"/>
          </w:tcPr>
          <w:p w:rsidR="00C87AF8" w:rsidRDefault="00C87AF8" w:rsidP="00C87AF8">
            <w:pPr>
              <w:spacing w:after="120"/>
              <w:jc w:val="center"/>
              <w:rPr>
                <w:ins w:id="6651" w:author="R4-2120772" w:date="2021-11-15T15:15:00Z"/>
                <w:rFonts w:eastAsia="MS Mincho"/>
              </w:rPr>
            </w:pPr>
            <w:ins w:id="6652" w:author="R4-2120772" w:date="2021-11-15T15:15:00Z">
              <w:r>
                <w:rPr>
                  <w:rFonts w:eastAsia="MS Mincho"/>
                </w:rPr>
                <w:t>6.66</w:t>
              </w:r>
            </w:ins>
          </w:p>
        </w:tc>
        <w:tc>
          <w:tcPr>
            <w:tcW w:w="1019" w:type="dxa"/>
            <w:noWrap/>
            <w:vAlign w:val="center"/>
          </w:tcPr>
          <w:p w:rsidR="00C87AF8" w:rsidRDefault="00C87AF8" w:rsidP="00C87AF8">
            <w:pPr>
              <w:spacing w:after="120"/>
              <w:jc w:val="center"/>
              <w:rPr>
                <w:ins w:id="6653" w:author="R4-2120772" w:date="2021-11-15T15:15:00Z"/>
                <w:rFonts w:eastAsia="MS Mincho"/>
              </w:rPr>
            </w:pPr>
            <w:ins w:id="6654" w:author="R4-2120772" w:date="2021-11-15T15:15:00Z">
              <w:r>
                <w:rPr>
                  <w:rFonts w:eastAsia="MS Mincho"/>
                </w:rPr>
                <w:t>19.58</w:t>
              </w:r>
            </w:ins>
          </w:p>
        </w:tc>
        <w:tc>
          <w:tcPr>
            <w:tcW w:w="969" w:type="dxa"/>
            <w:noWrap/>
            <w:vAlign w:val="center"/>
          </w:tcPr>
          <w:p w:rsidR="00C87AF8" w:rsidRDefault="00C87AF8" w:rsidP="00C87AF8">
            <w:pPr>
              <w:spacing w:after="120"/>
              <w:jc w:val="center"/>
              <w:rPr>
                <w:ins w:id="6655" w:author="R4-2120772" w:date="2021-11-15T15:15:00Z"/>
                <w:rFonts w:eastAsia="MS Mincho"/>
              </w:rPr>
            </w:pPr>
            <w:ins w:id="6656" w:author="R4-2120772" w:date="2021-11-15T15:15:00Z">
              <w:r>
                <w:rPr>
                  <w:rFonts w:eastAsia="MS Mincho"/>
                </w:rPr>
                <w:t>39.57</w:t>
              </w:r>
            </w:ins>
          </w:p>
        </w:tc>
      </w:tr>
      <w:tr w:rsidR="00C87AF8" w:rsidTr="0087751E">
        <w:trPr>
          <w:trHeight w:val="300"/>
          <w:jc w:val="center"/>
          <w:ins w:id="6657" w:author="R4-2120772" w:date="2021-11-15T15:15:00Z"/>
        </w:trPr>
        <w:tc>
          <w:tcPr>
            <w:tcW w:w="1079" w:type="dxa"/>
            <w:vMerge/>
            <w:vAlign w:val="center"/>
          </w:tcPr>
          <w:p w:rsidR="00C87AF8" w:rsidRDefault="00C87AF8" w:rsidP="00C87AF8">
            <w:pPr>
              <w:spacing w:after="120"/>
              <w:jc w:val="center"/>
              <w:rPr>
                <w:ins w:id="6658" w:author="R4-2120772" w:date="2021-11-15T15:15:00Z"/>
                <w:rFonts w:eastAsia="MS Mincho"/>
              </w:rPr>
            </w:pPr>
          </w:p>
        </w:tc>
        <w:tc>
          <w:tcPr>
            <w:tcW w:w="1003" w:type="dxa"/>
            <w:noWrap/>
            <w:vAlign w:val="center"/>
          </w:tcPr>
          <w:p w:rsidR="00C87AF8" w:rsidRDefault="00C87AF8" w:rsidP="00C87AF8">
            <w:pPr>
              <w:spacing w:after="120"/>
              <w:jc w:val="center"/>
              <w:rPr>
                <w:ins w:id="6659" w:author="R4-2120772" w:date="2021-11-15T15:15:00Z"/>
                <w:rFonts w:eastAsia="MS Mincho"/>
              </w:rPr>
            </w:pPr>
            <w:ins w:id="6660" w:author="R4-2120772" w:date="2021-11-15T15:15:00Z">
              <w:r>
                <w:rPr>
                  <w:rFonts w:eastAsia="MS Mincho"/>
                </w:rPr>
                <w:t>ZTE</w:t>
              </w:r>
            </w:ins>
          </w:p>
        </w:tc>
        <w:tc>
          <w:tcPr>
            <w:tcW w:w="1069" w:type="dxa"/>
            <w:noWrap/>
            <w:vAlign w:val="center"/>
          </w:tcPr>
          <w:p w:rsidR="00C87AF8" w:rsidRDefault="00C87AF8" w:rsidP="00C87AF8">
            <w:pPr>
              <w:spacing w:after="120"/>
              <w:jc w:val="center"/>
              <w:rPr>
                <w:ins w:id="6661" w:author="R4-2120772" w:date="2021-11-15T15:15:00Z"/>
                <w:rFonts w:eastAsia="MS Mincho"/>
              </w:rPr>
            </w:pPr>
            <w:ins w:id="6662" w:author="R4-2120772" w:date="2021-11-15T15:15:00Z">
              <w:r>
                <w:rPr>
                  <w:rFonts w:eastAsia="MS Mincho"/>
                </w:rPr>
                <w:t>58.76</w:t>
              </w:r>
            </w:ins>
          </w:p>
        </w:tc>
        <w:tc>
          <w:tcPr>
            <w:tcW w:w="1069" w:type="dxa"/>
            <w:noWrap/>
            <w:vAlign w:val="center"/>
          </w:tcPr>
          <w:p w:rsidR="00C87AF8" w:rsidRDefault="00C87AF8" w:rsidP="00C87AF8">
            <w:pPr>
              <w:spacing w:after="120"/>
              <w:jc w:val="center"/>
              <w:rPr>
                <w:ins w:id="6663" w:author="R4-2120772" w:date="2021-11-15T15:15:00Z"/>
                <w:rFonts w:eastAsia="MS Mincho"/>
              </w:rPr>
            </w:pPr>
            <w:ins w:id="6664" w:author="R4-2120772" w:date="2021-11-15T15:15:00Z">
              <w:r>
                <w:rPr>
                  <w:rFonts w:eastAsia="MS Mincho"/>
                </w:rPr>
                <w:t>86.90</w:t>
              </w:r>
            </w:ins>
          </w:p>
        </w:tc>
        <w:tc>
          <w:tcPr>
            <w:tcW w:w="1069" w:type="dxa"/>
            <w:noWrap/>
            <w:vAlign w:val="center"/>
          </w:tcPr>
          <w:p w:rsidR="00C87AF8" w:rsidRDefault="00C87AF8" w:rsidP="00C87AF8">
            <w:pPr>
              <w:spacing w:after="120"/>
              <w:jc w:val="center"/>
              <w:rPr>
                <w:ins w:id="6665" w:author="R4-2120772" w:date="2021-11-15T15:15:00Z"/>
                <w:rFonts w:eastAsia="MS Mincho"/>
              </w:rPr>
            </w:pPr>
            <w:ins w:id="6666" w:author="R4-2120772" w:date="2021-11-15T15:15:00Z">
              <w:r>
                <w:rPr>
                  <w:rFonts w:eastAsia="MS Mincho"/>
                </w:rPr>
                <w:t>99.74</w:t>
              </w:r>
            </w:ins>
          </w:p>
        </w:tc>
        <w:tc>
          <w:tcPr>
            <w:tcW w:w="1019" w:type="dxa"/>
            <w:noWrap/>
            <w:vAlign w:val="center"/>
          </w:tcPr>
          <w:p w:rsidR="00C87AF8" w:rsidRDefault="00C87AF8" w:rsidP="00C87AF8">
            <w:pPr>
              <w:spacing w:after="120"/>
              <w:jc w:val="center"/>
              <w:rPr>
                <w:ins w:id="6667" w:author="R4-2120772" w:date="2021-11-15T15:15:00Z"/>
                <w:rFonts w:eastAsia="MS Mincho"/>
              </w:rPr>
            </w:pPr>
            <w:ins w:id="6668" w:author="R4-2120772" w:date="2021-11-15T15:15:00Z">
              <w:r>
                <w:rPr>
                  <w:rFonts w:eastAsia="MS Mincho"/>
                </w:rPr>
                <w:t>5.63</w:t>
              </w:r>
            </w:ins>
          </w:p>
        </w:tc>
        <w:tc>
          <w:tcPr>
            <w:tcW w:w="1019" w:type="dxa"/>
            <w:noWrap/>
            <w:vAlign w:val="center"/>
          </w:tcPr>
          <w:p w:rsidR="00C87AF8" w:rsidRDefault="00C87AF8" w:rsidP="00C87AF8">
            <w:pPr>
              <w:spacing w:after="120"/>
              <w:jc w:val="center"/>
              <w:rPr>
                <w:ins w:id="6669" w:author="R4-2120772" w:date="2021-11-15T15:15:00Z"/>
                <w:rFonts w:eastAsia="MS Mincho"/>
              </w:rPr>
            </w:pPr>
            <w:ins w:id="6670" w:author="R4-2120772" w:date="2021-11-15T15:15:00Z">
              <w:r>
                <w:rPr>
                  <w:rFonts w:eastAsia="MS Mincho"/>
                </w:rPr>
                <w:t>20.56</w:t>
              </w:r>
            </w:ins>
          </w:p>
        </w:tc>
        <w:tc>
          <w:tcPr>
            <w:tcW w:w="969" w:type="dxa"/>
            <w:noWrap/>
            <w:vAlign w:val="center"/>
          </w:tcPr>
          <w:p w:rsidR="00C87AF8" w:rsidRDefault="00C87AF8" w:rsidP="00C87AF8">
            <w:pPr>
              <w:spacing w:after="120"/>
              <w:jc w:val="center"/>
              <w:rPr>
                <w:ins w:id="6671" w:author="R4-2120772" w:date="2021-11-15T15:15:00Z"/>
                <w:rFonts w:eastAsia="MS Mincho"/>
              </w:rPr>
            </w:pPr>
            <w:ins w:id="6672" w:author="R4-2120772" w:date="2021-11-15T15:15:00Z">
              <w:r>
                <w:rPr>
                  <w:rFonts w:eastAsia="MS Mincho"/>
                </w:rPr>
                <w:t>45.14</w:t>
              </w:r>
            </w:ins>
          </w:p>
        </w:tc>
      </w:tr>
      <w:tr w:rsidR="00C87AF8" w:rsidTr="0087751E">
        <w:trPr>
          <w:trHeight w:val="300"/>
          <w:jc w:val="center"/>
          <w:ins w:id="6673" w:author="R4-2120772" w:date="2021-11-15T15:15:00Z"/>
        </w:trPr>
        <w:tc>
          <w:tcPr>
            <w:tcW w:w="1079" w:type="dxa"/>
            <w:vMerge/>
            <w:vAlign w:val="center"/>
          </w:tcPr>
          <w:p w:rsidR="00C87AF8" w:rsidRDefault="00C87AF8" w:rsidP="00C87AF8">
            <w:pPr>
              <w:spacing w:after="120"/>
              <w:jc w:val="center"/>
              <w:rPr>
                <w:ins w:id="6674" w:author="R4-2120772" w:date="2021-11-15T15:15:00Z"/>
                <w:rFonts w:eastAsia="MS Mincho"/>
              </w:rPr>
            </w:pPr>
          </w:p>
        </w:tc>
        <w:tc>
          <w:tcPr>
            <w:tcW w:w="1003" w:type="dxa"/>
            <w:noWrap/>
            <w:vAlign w:val="center"/>
          </w:tcPr>
          <w:p w:rsidR="00C87AF8" w:rsidRDefault="00C87AF8" w:rsidP="00C87AF8">
            <w:pPr>
              <w:spacing w:after="120"/>
              <w:jc w:val="center"/>
              <w:rPr>
                <w:ins w:id="6675" w:author="R4-2120772" w:date="2021-11-15T15:15:00Z"/>
                <w:rFonts w:eastAsia="MS Mincho"/>
              </w:rPr>
            </w:pPr>
            <w:ins w:id="6676" w:author="R4-2120772" w:date="2021-11-15T15:15:00Z">
              <w:r>
                <w:rPr>
                  <w:rFonts w:eastAsia="MS Mincho"/>
                </w:rPr>
                <w:t>Variance</w:t>
              </w:r>
            </w:ins>
          </w:p>
        </w:tc>
        <w:tc>
          <w:tcPr>
            <w:tcW w:w="1069" w:type="dxa"/>
            <w:noWrap/>
            <w:vAlign w:val="center"/>
          </w:tcPr>
          <w:p w:rsidR="00C87AF8" w:rsidRDefault="00C87AF8" w:rsidP="00C87AF8">
            <w:pPr>
              <w:spacing w:after="120"/>
              <w:jc w:val="center"/>
              <w:rPr>
                <w:ins w:id="6677" w:author="R4-2120772" w:date="2021-11-15T15:15:00Z"/>
                <w:rFonts w:eastAsia="MS Mincho"/>
              </w:rPr>
            </w:pPr>
            <w:ins w:id="6678" w:author="R4-2120772" w:date="2021-11-15T15:15:00Z">
              <w:r>
                <w:rPr>
                  <w:rFonts w:eastAsia="MS Mincho"/>
                </w:rPr>
                <w:t>6.42</w:t>
              </w:r>
            </w:ins>
          </w:p>
        </w:tc>
        <w:tc>
          <w:tcPr>
            <w:tcW w:w="1069" w:type="dxa"/>
            <w:noWrap/>
            <w:vAlign w:val="center"/>
          </w:tcPr>
          <w:p w:rsidR="00C87AF8" w:rsidRDefault="00C87AF8" w:rsidP="00C87AF8">
            <w:pPr>
              <w:spacing w:after="120"/>
              <w:jc w:val="center"/>
              <w:rPr>
                <w:ins w:id="6679" w:author="R4-2120772" w:date="2021-11-15T15:15:00Z"/>
                <w:rFonts w:eastAsia="MS Mincho"/>
              </w:rPr>
            </w:pPr>
            <w:ins w:id="6680" w:author="R4-2120772" w:date="2021-11-15T15:15:00Z">
              <w:r>
                <w:rPr>
                  <w:rFonts w:eastAsia="MS Mincho"/>
                </w:rPr>
                <w:t>0.83</w:t>
              </w:r>
            </w:ins>
          </w:p>
        </w:tc>
        <w:tc>
          <w:tcPr>
            <w:tcW w:w="1069" w:type="dxa"/>
            <w:noWrap/>
            <w:vAlign w:val="center"/>
          </w:tcPr>
          <w:p w:rsidR="00C87AF8" w:rsidRDefault="00C87AF8" w:rsidP="00C87AF8">
            <w:pPr>
              <w:spacing w:after="120"/>
              <w:jc w:val="center"/>
              <w:rPr>
                <w:ins w:id="6681" w:author="R4-2120772" w:date="2021-11-15T15:15:00Z"/>
                <w:rFonts w:eastAsia="MS Mincho"/>
              </w:rPr>
            </w:pPr>
            <w:ins w:id="6682" w:author="R4-2120772" w:date="2021-11-15T15:15:00Z">
              <w:r>
                <w:rPr>
                  <w:rFonts w:eastAsia="MS Mincho"/>
                </w:rPr>
                <w:t>2.69</w:t>
              </w:r>
            </w:ins>
          </w:p>
        </w:tc>
        <w:tc>
          <w:tcPr>
            <w:tcW w:w="1019" w:type="dxa"/>
            <w:noWrap/>
            <w:vAlign w:val="center"/>
          </w:tcPr>
          <w:p w:rsidR="00C87AF8" w:rsidRDefault="00C87AF8" w:rsidP="00C87AF8">
            <w:pPr>
              <w:spacing w:after="120"/>
              <w:jc w:val="center"/>
              <w:rPr>
                <w:ins w:id="6683" w:author="R4-2120772" w:date="2021-11-15T15:15:00Z"/>
                <w:rFonts w:eastAsia="MS Mincho"/>
              </w:rPr>
            </w:pPr>
            <w:ins w:id="6684" w:author="R4-2120772" w:date="2021-11-15T15:15:00Z">
              <w:r>
                <w:rPr>
                  <w:rFonts w:eastAsia="MS Mincho"/>
                </w:rPr>
                <w:t>6.35</w:t>
              </w:r>
            </w:ins>
          </w:p>
        </w:tc>
        <w:tc>
          <w:tcPr>
            <w:tcW w:w="1019" w:type="dxa"/>
            <w:noWrap/>
            <w:vAlign w:val="center"/>
          </w:tcPr>
          <w:p w:rsidR="00C87AF8" w:rsidRDefault="00C87AF8" w:rsidP="00C87AF8">
            <w:pPr>
              <w:spacing w:after="120"/>
              <w:jc w:val="center"/>
              <w:rPr>
                <w:ins w:id="6685" w:author="R4-2120772" w:date="2021-11-15T15:15:00Z"/>
                <w:rFonts w:eastAsia="MS Mincho"/>
              </w:rPr>
            </w:pPr>
            <w:ins w:id="6686" w:author="R4-2120772" w:date="2021-11-15T15:15:00Z">
              <w:r>
                <w:rPr>
                  <w:rFonts w:eastAsia="MS Mincho"/>
                </w:rPr>
                <w:t>2.62</w:t>
              </w:r>
            </w:ins>
          </w:p>
        </w:tc>
        <w:tc>
          <w:tcPr>
            <w:tcW w:w="969" w:type="dxa"/>
            <w:noWrap/>
            <w:vAlign w:val="center"/>
          </w:tcPr>
          <w:p w:rsidR="00C87AF8" w:rsidRDefault="00C87AF8" w:rsidP="00C87AF8">
            <w:pPr>
              <w:spacing w:after="120"/>
              <w:jc w:val="center"/>
              <w:rPr>
                <w:ins w:id="6687" w:author="R4-2120772" w:date="2021-11-15T15:15:00Z"/>
                <w:rFonts w:eastAsia="MS Mincho"/>
              </w:rPr>
            </w:pPr>
            <w:ins w:id="6688" w:author="R4-2120772" w:date="2021-11-15T15:15:00Z">
              <w:r>
                <w:rPr>
                  <w:rFonts w:eastAsia="MS Mincho"/>
                </w:rPr>
                <w:t>10.70</w:t>
              </w:r>
            </w:ins>
          </w:p>
        </w:tc>
      </w:tr>
      <w:tr w:rsidR="00C87AF8" w:rsidTr="0087751E">
        <w:trPr>
          <w:trHeight w:val="315"/>
          <w:jc w:val="center"/>
          <w:ins w:id="6689" w:author="R4-2120772" w:date="2021-11-15T15:15:00Z"/>
        </w:trPr>
        <w:tc>
          <w:tcPr>
            <w:tcW w:w="1079" w:type="dxa"/>
            <w:vMerge/>
            <w:vAlign w:val="center"/>
          </w:tcPr>
          <w:p w:rsidR="00C87AF8" w:rsidRDefault="00C87AF8" w:rsidP="00C87AF8">
            <w:pPr>
              <w:spacing w:after="120"/>
              <w:jc w:val="center"/>
              <w:rPr>
                <w:ins w:id="6690" w:author="R4-2120772" w:date="2021-11-15T15:15:00Z"/>
                <w:rFonts w:eastAsia="MS Mincho"/>
              </w:rPr>
            </w:pPr>
          </w:p>
        </w:tc>
        <w:tc>
          <w:tcPr>
            <w:tcW w:w="1003" w:type="dxa"/>
            <w:noWrap/>
            <w:vAlign w:val="center"/>
          </w:tcPr>
          <w:p w:rsidR="00C87AF8" w:rsidRDefault="00C87AF8" w:rsidP="00C87AF8">
            <w:pPr>
              <w:spacing w:after="120"/>
              <w:jc w:val="center"/>
              <w:rPr>
                <w:ins w:id="6691" w:author="R4-2120772" w:date="2021-11-15T15:15:00Z"/>
                <w:rFonts w:eastAsia="MS Mincho"/>
              </w:rPr>
            </w:pPr>
            <w:ins w:id="6692" w:author="R4-2120772" w:date="2021-11-15T15:15:00Z">
              <w:r>
                <w:rPr>
                  <w:rFonts w:eastAsia="MS Mincho"/>
                </w:rPr>
                <w:t>Mean</w:t>
              </w:r>
            </w:ins>
          </w:p>
        </w:tc>
        <w:tc>
          <w:tcPr>
            <w:tcW w:w="1069" w:type="dxa"/>
            <w:noWrap/>
            <w:vAlign w:val="center"/>
          </w:tcPr>
          <w:p w:rsidR="00C87AF8" w:rsidRDefault="00C87AF8" w:rsidP="00C87AF8">
            <w:pPr>
              <w:spacing w:after="120"/>
              <w:jc w:val="center"/>
              <w:rPr>
                <w:ins w:id="6693" w:author="R4-2120772" w:date="2021-11-15T15:15:00Z"/>
                <w:rFonts w:eastAsia="MS Mincho"/>
              </w:rPr>
            </w:pPr>
            <w:ins w:id="6694" w:author="R4-2120772" w:date="2021-11-15T15:15:00Z">
              <w:r>
                <w:rPr>
                  <w:rFonts w:eastAsia="MS Mincho"/>
                </w:rPr>
                <w:t>57.72</w:t>
              </w:r>
            </w:ins>
          </w:p>
        </w:tc>
        <w:tc>
          <w:tcPr>
            <w:tcW w:w="1069" w:type="dxa"/>
            <w:noWrap/>
            <w:vAlign w:val="center"/>
          </w:tcPr>
          <w:p w:rsidR="00C87AF8" w:rsidRDefault="00C87AF8" w:rsidP="00C87AF8">
            <w:pPr>
              <w:spacing w:after="120"/>
              <w:jc w:val="center"/>
              <w:rPr>
                <w:ins w:id="6695" w:author="R4-2120772" w:date="2021-11-15T15:15:00Z"/>
                <w:rFonts w:eastAsia="MS Mincho"/>
              </w:rPr>
            </w:pPr>
            <w:ins w:id="6696" w:author="R4-2120772" w:date="2021-11-15T15:15:00Z">
              <w:r>
                <w:rPr>
                  <w:rFonts w:eastAsia="MS Mincho"/>
                </w:rPr>
                <w:t>87.19</w:t>
              </w:r>
            </w:ins>
          </w:p>
        </w:tc>
        <w:tc>
          <w:tcPr>
            <w:tcW w:w="1069" w:type="dxa"/>
            <w:noWrap/>
            <w:vAlign w:val="center"/>
          </w:tcPr>
          <w:p w:rsidR="00C87AF8" w:rsidRDefault="00C87AF8" w:rsidP="00C87AF8">
            <w:pPr>
              <w:spacing w:after="120"/>
              <w:jc w:val="center"/>
              <w:rPr>
                <w:ins w:id="6697" w:author="R4-2120772" w:date="2021-11-15T15:15:00Z"/>
                <w:rFonts w:eastAsia="MS Mincho"/>
              </w:rPr>
            </w:pPr>
            <w:ins w:id="6698" w:author="R4-2120772" w:date="2021-11-15T15:15:00Z">
              <w:r>
                <w:rPr>
                  <w:rFonts w:eastAsia="MS Mincho"/>
                </w:rPr>
                <w:t>100.44</w:t>
              </w:r>
            </w:ins>
          </w:p>
        </w:tc>
        <w:tc>
          <w:tcPr>
            <w:tcW w:w="1019" w:type="dxa"/>
            <w:noWrap/>
            <w:vAlign w:val="center"/>
          </w:tcPr>
          <w:p w:rsidR="00C87AF8" w:rsidRDefault="00C87AF8" w:rsidP="00C87AF8">
            <w:pPr>
              <w:spacing w:after="120"/>
              <w:jc w:val="center"/>
              <w:rPr>
                <w:ins w:id="6699" w:author="R4-2120772" w:date="2021-11-15T15:15:00Z"/>
                <w:rFonts w:eastAsia="MS Mincho"/>
              </w:rPr>
            </w:pPr>
            <w:ins w:id="6700" w:author="R4-2120772" w:date="2021-11-15T15:15:00Z">
              <w:r>
                <w:rPr>
                  <w:rFonts w:eastAsia="MS Mincho"/>
                </w:rPr>
                <w:t>7.33</w:t>
              </w:r>
            </w:ins>
          </w:p>
        </w:tc>
        <w:tc>
          <w:tcPr>
            <w:tcW w:w="1019" w:type="dxa"/>
            <w:noWrap/>
            <w:vAlign w:val="center"/>
          </w:tcPr>
          <w:p w:rsidR="00C87AF8" w:rsidRDefault="00C87AF8" w:rsidP="00C87AF8">
            <w:pPr>
              <w:spacing w:after="120"/>
              <w:jc w:val="center"/>
              <w:rPr>
                <w:ins w:id="6701" w:author="R4-2120772" w:date="2021-11-15T15:15:00Z"/>
                <w:rFonts w:eastAsia="MS Mincho"/>
              </w:rPr>
            </w:pPr>
            <w:ins w:id="6702" w:author="R4-2120772" w:date="2021-11-15T15:15:00Z">
              <w:r>
                <w:rPr>
                  <w:rFonts w:eastAsia="MS Mincho"/>
                </w:rPr>
                <w:t>21.01</w:t>
              </w:r>
            </w:ins>
          </w:p>
        </w:tc>
        <w:tc>
          <w:tcPr>
            <w:tcW w:w="969" w:type="dxa"/>
            <w:noWrap/>
            <w:vAlign w:val="center"/>
          </w:tcPr>
          <w:p w:rsidR="00C87AF8" w:rsidRDefault="00C87AF8" w:rsidP="00C87AF8">
            <w:pPr>
              <w:spacing w:after="120"/>
              <w:jc w:val="center"/>
              <w:rPr>
                <w:ins w:id="6703" w:author="R4-2120772" w:date="2021-11-15T15:15:00Z"/>
                <w:rFonts w:eastAsia="MS Mincho"/>
              </w:rPr>
            </w:pPr>
            <w:ins w:id="6704" w:author="R4-2120772" w:date="2021-11-15T15:15:00Z">
              <w:r>
                <w:rPr>
                  <w:rFonts w:eastAsia="MS Mincho"/>
                </w:rPr>
                <w:t>42.34</w:t>
              </w:r>
            </w:ins>
          </w:p>
        </w:tc>
      </w:tr>
      <w:tr w:rsidR="00C87AF8" w:rsidTr="0087751E">
        <w:trPr>
          <w:trHeight w:val="300"/>
          <w:jc w:val="center"/>
          <w:ins w:id="6705" w:author="R4-2120772" w:date="2021-11-15T15:15:00Z"/>
        </w:trPr>
        <w:tc>
          <w:tcPr>
            <w:tcW w:w="1079" w:type="dxa"/>
            <w:vMerge w:val="restart"/>
            <w:vAlign w:val="center"/>
          </w:tcPr>
          <w:p w:rsidR="00C87AF8" w:rsidRDefault="00C87AF8" w:rsidP="00C87AF8">
            <w:pPr>
              <w:spacing w:after="120"/>
              <w:jc w:val="center"/>
              <w:rPr>
                <w:ins w:id="6706" w:author="R4-2120772" w:date="2021-11-15T15:15:00Z"/>
                <w:rFonts w:eastAsia="MS Mincho"/>
              </w:rPr>
            </w:pPr>
            <w:ins w:id="6707" w:author="R4-2120772" w:date="2021-11-15T15:15:00Z">
              <w:r>
                <w:rPr>
                  <w:rFonts w:eastAsia="MS Mincho"/>
                </w:rPr>
                <w:t>Rural Macro</w:t>
              </w:r>
            </w:ins>
          </w:p>
        </w:tc>
        <w:tc>
          <w:tcPr>
            <w:tcW w:w="1003" w:type="dxa"/>
            <w:noWrap/>
            <w:vAlign w:val="center"/>
          </w:tcPr>
          <w:p w:rsidR="00C87AF8" w:rsidRDefault="00C87AF8" w:rsidP="00C87AF8">
            <w:pPr>
              <w:spacing w:after="120"/>
              <w:jc w:val="center"/>
              <w:rPr>
                <w:ins w:id="6708" w:author="R4-2120772" w:date="2021-11-15T15:15:00Z"/>
                <w:rFonts w:eastAsia="MS Mincho"/>
              </w:rPr>
            </w:pPr>
            <w:ins w:id="6709" w:author="R4-2120772" w:date="2021-11-15T15:15:00Z">
              <w:r>
                <w:rPr>
                  <w:rFonts w:eastAsia="MS Mincho"/>
                </w:rPr>
                <w:t>Samsung</w:t>
              </w:r>
            </w:ins>
          </w:p>
        </w:tc>
        <w:tc>
          <w:tcPr>
            <w:tcW w:w="1069" w:type="dxa"/>
            <w:noWrap/>
            <w:vAlign w:val="center"/>
          </w:tcPr>
          <w:p w:rsidR="00C87AF8" w:rsidRDefault="00C87AF8" w:rsidP="00C87AF8">
            <w:pPr>
              <w:spacing w:after="120"/>
              <w:jc w:val="center"/>
              <w:rPr>
                <w:ins w:id="6710" w:author="R4-2120772" w:date="2021-11-15T15:15:00Z"/>
                <w:rFonts w:eastAsia="MS Mincho"/>
              </w:rPr>
            </w:pPr>
            <w:ins w:id="6711" w:author="R4-2120772" w:date="2021-11-15T15:15:00Z">
              <w:r>
                <w:rPr>
                  <w:rFonts w:eastAsia="MS Mincho"/>
                </w:rPr>
                <w:t>78.09</w:t>
              </w:r>
            </w:ins>
          </w:p>
        </w:tc>
        <w:tc>
          <w:tcPr>
            <w:tcW w:w="1069" w:type="dxa"/>
            <w:noWrap/>
            <w:vAlign w:val="center"/>
          </w:tcPr>
          <w:p w:rsidR="00C87AF8" w:rsidRDefault="00C87AF8" w:rsidP="00C87AF8">
            <w:pPr>
              <w:spacing w:after="120"/>
              <w:jc w:val="center"/>
              <w:rPr>
                <w:ins w:id="6712" w:author="R4-2120772" w:date="2021-11-15T15:15:00Z"/>
                <w:rFonts w:eastAsia="MS Mincho"/>
              </w:rPr>
            </w:pPr>
            <w:ins w:id="6713" w:author="R4-2120772" w:date="2021-11-15T15:15:00Z">
              <w:r>
                <w:rPr>
                  <w:rFonts w:eastAsia="MS Mincho"/>
                </w:rPr>
                <w:t>116.25</w:t>
              </w:r>
            </w:ins>
          </w:p>
        </w:tc>
        <w:tc>
          <w:tcPr>
            <w:tcW w:w="1069" w:type="dxa"/>
            <w:noWrap/>
            <w:vAlign w:val="center"/>
          </w:tcPr>
          <w:p w:rsidR="00C87AF8" w:rsidRDefault="00C87AF8" w:rsidP="00C87AF8">
            <w:pPr>
              <w:spacing w:after="120"/>
              <w:jc w:val="center"/>
              <w:rPr>
                <w:ins w:id="6714" w:author="R4-2120772" w:date="2021-11-15T15:15:00Z"/>
                <w:rFonts w:eastAsia="MS Mincho"/>
              </w:rPr>
            </w:pPr>
            <w:ins w:id="6715" w:author="R4-2120772" w:date="2021-11-15T15:15:00Z">
              <w:r>
                <w:rPr>
                  <w:rFonts w:eastAsia="MS Mincho"/>
                </w:rPr>
                <w:t>127.96</w:t>
              </w:r>
            </w:ins>
          </w:p>
        </w:tc>
        <w:tc>
          <w:tcPr>
            <w:tcW w:w="1019" w:type="dxa"/>
            <w:noWrap/>
            <w:vAlign w:val="center"/>
          </w:tcPr>
          <w:p w:rsidR="00C87AF8" w:rsidRDefault="00C87AF8" w:rsidP="00C87AF8">
            <w:pPr>
              <w:spacing w:after="120"/>
              <w:jc w:val="center"/>
              <w:rPr>
                <w:ins w:id="6716" w:author="R4-2120772" w:date="2021-11-15T15:15:00Z"/>
                <w:rFonts w:eastAsia="MS Mincho"/>
              </w:rPr>
            </w:pPr>
            <w:ins w:id="6717" w:author="R4-2120772" w:date="2021-11-15T15:15:00Z">
              <w:r>
                <w:rPr>
                  <w:rFonts w:eastAsia="MS Mincho"/>
                </w:rPr>
                <w:t>4.52</w:t>
              </w:r>
            </w:ins>
          </w:p>
        </w:tc>
        <w:tc>
          <w:tcPr>
            <w:tcW w:w="1019" w:type="dxa"/>
            <w:noWrap/>
            <w:vAlign w:val="center"/>
          </w:tcPr>
          <w:p w:rsidR="00C87AF8" w:rsidRDefault="00C87AF8" w:rsidP="00C87AF8">
            <w:pPr>
              <w:spacing w:after="120"/>
              <w:jc w:val="center"/>
              <w:rPr>
                <w:ins w:id="6718" w:author="R4-2120772" w:date="2021-11-15T15:15:00Z"/>
                <w:rFonts w:eastAsia="MS Mincho"/>
              </w:rPr>
            </w:pPr>
            <w:ins w:id="6719" w:author="R4-2120772" w:date="2021-11-15T15:15:00Z">
              <w:r>
                <w:rPr>
                  <w:rFonts w:eastAsia="MS Mincho"/>
                </w:rPr>
                <w:t>16.53</w:t>
              </w:r>
            </w:ins>
          </w:p>
        </w:tc>
        <w:tc>
          <w:tcPr>
            <w:tcW w:w="969" w:type="dxa"/>
            <w:noWrap/>
            <w:vAlign w:val="center"/>
          </w:tcPr>
          <w:p w:rsidR="00C87AF8" w:rsidRDefault="00C87AF8" w:rsidP="00C87AF8">
            <w:pPr>
              <w:spacing w:after="120"/>
              <w:jc w:val="center"/>
              <w:rPr>
                <w:ins w:id="6720" w:author="R4-2120772" w:date="2021-11-15T15:15:00Z"/>
                <w:rFonts w:eastAsia="MS Mincho"/>
              </w:rPr>
            </w:pPr>
            <w:ins w:id="6721" w:author="R4-2120772" w:date="2021-11-15T15:15:00Z">
              <w:r>
                <w:rPr>
                  <w:rFonts w:eastAsia="MS Mincho"/>
                </w:rPr>
                <w:t>37.71</w:t>
              </w:r>
            </w:ins>
          </w:p>
        </w:tc>
      </w:tr>
      <w:tr w:rsidR="00C87AF8" w:rsidTr="0087751E">
        <w:trPr>
          <w:trHeight w:val="300"/>
          <w:jc w:val="center"/>
          <w:ins w:id="6722" w:author="R4-2120772" w:date="2021-11-15T15:15:00Z"/>
        </w:trPr>
        <w:tc>
          <w:tcPr>
            <w:tcW w:w="1079" w:type="dxa"/>
            <w:vMerge/>
            <w:vAlign w:val="center"/>
          </w:tcPr>
          <w:p w:rsidR="00C87AF8" w:rsidRDefault="00C87AF8" w:rsidP="00C87AF8">
            <w:pPr>
              <w:spacing w:after="120"/>
              <w:jc w:val="center"/>
              <w:rPr>
                <w:ins w:id="6723" w:author="R4-2120772" w:date="2021-11-15T15:15:00Z"/>
                <w:rFonts w:eastAsia="MS Mincho"/>
              </w:rPr>
            </w:pPr>
          </w:p>
        </w:tc>
        <w:tc>
          <w:tcPr>
            <w:tcW w:w="1003" w:type="dxa"/>
            <w:noWrap/>
            <w:vAlign w:val="center"/>
          </w:tcPr>
          <w:p w:rsidR="00C87AF8" w:rsidRDefault="00C87AF8" w:rsidP="00C87AF8">
            <w:pPr>
              <w:spacing w:after="120"/>
              <w:jc w:val="center"/>
              <w:rPr>
                <w:ins w:id="6724" w:author="R4-2120772" w:date="2021-11-15T15:15:00Z"/>
                <w:rFonts w:eastAsia="MS Mincho"/>
              </w:rPr>
            </w:pPr>
            <w:ins w:id="6725" w:author="R4-2120772" w:date="2021-11-15T15:15:00Z">
              <w:r>
                <w:rPr>
                  <w:rFonts w:eastAsia="MS Mincho"/>
                </w:rPr>
                <w:t>Huawei</w:t>
              </w:r>
            </w:ins>
          </w:p>
        </w:tc>
        <w:tc>
          <w:tcPr>
            <w:tcW w:w="1069" w:type="dxa"/>
            <w:noWrap/>
            <w:vAlign w:val="center"/>
          </w:tcPr>
          <w:p w:rsidR="00C87AF8" w:rsidRDefault="00C87AF8" w:rsidP="00C87AF8">
            <w:pPr>
              <w:spacing w:after="120"/>
              <w:jc w:val="center"/>
              <w:rPr>
                <w:ins w:id="6726" w:author="R4-2120772" w:date="2021-11-15T15:15:00Z"/>
                <w:rFonts w:eastAsia="MS Mincho"/>
              </w:rPr>
            </w:pPr>
            <w:ins w:id="6727" w:author="R4-2120772" w:date="2021-11-15T15:15:00Z">
              <w:r>
                <w:rPr>
                  <w:rFonts w:eastAsia="MS Mincho"/>
                </w:rPr>
                <w:t>77.53</w:t>
              </w:r>
            </w:ins>
          </w:p>
        </w:tc>
        <w:tc>
          <w:tcPr>
            <w:tcW w:w="1069" w:type="dxa"/>
            <w:noWrap/>
            <w:vAlign w:val="center"/>
          </w:tcPr>
          <w:p w:rsidR="00C87AF8" w:rsidRDefault="00C87AF8" w:rsidP="00C87AF8">
            <w:pPr>
              <w:spacing w:after="120"/>
              <w:jc w:val="center"/>
              <w:rPr>
                <w:ins w:id="6728" w:author="R4-2120772" w:date="2021-11-15T15:15:00Z"/>
                <w:rFonts w:eastAsia="MS Mincho"/>
              </w:rPr>
            </w:pPr>
            <w:ins w:id="6729" w:author="R4-2120772" w:date="2021-11-15T15:15:00Z">
              <w:r>
                <w:rPr>
                  <w:rFonts w:eastAsia="MS Mincho"/>
                </w:rPr>
                <w:t>114.99</w:t>
              </w:r>
            </w:ins>
          </w:p>
        </w:tc>
        <w:tc>
          <w:tcPr>
            <w:tcW w:w="1069" w:type="dxa"/>
            <w:noWrap/>
            <w:vAlign w:val="center"/>
          </w:tcPr>
          <w:p w:rsidR="00C87AF8" w:rsidRDefault="00C87AF8" w:rsidP="00C87AF8">
            <w:pPr>
              <w:spacing w:after="120"/>
              <w:jc w:val="center"/>
              <w:rPr>
                <w:ins w:id="6730" w:author="R4-2120772" w:date="2021-11-15T15:15:00Z"/>
                <w:rFonts w:eastAsia="MS Mincho"/>
              </w:rPr>
            </w:pPr>
            <w:ins w:id="6731" w:author="R4-2120772" w:date="2021-11-15T15:15:00Z">
              <w:r>
                <w:rPr>
                  <w:rFonts w:eastAsia="MS Mincho"/>
                </w:rPr>
                <w:t>128.13</w:t>
              </w:r>
            </w:ins>
          </w:p>
        </w:tc>
        <w:tc>
          <w:tcPr>
            <w:tcW w:w="1019" w:type="dxa"/>
            <w:noWrap/>
            <w:vAlign w:val="center"/>
          </w:tcPr>
          <w:p w:rsidR="00C87AF8" w:rsidRDefault="00C87AF8" w:rsidP="00C87AF8">
            <w:pPr>
              <w:spacing w:after="120"/>
              <w:jc w:val="center"/>
              <w:rPr>
                <w:ins w:id="6732" w:author="R4-2120772" w:date="2021-11-15T15:15:00Z"/>
                <w:rFonts w:eastAsia="MS Mincho"/>
              </w:rPr>
            </w:pPr>
            <w:ins w:id="6733" w:author="R4-2120772" w:date="2021-11-15T15:15:00Z">
              <w:r>
                <w:rPr>
                  <w:rFonts w:eastAsia="MS Mincho"/>
                </w:rPr>
                <w:t>3.02</w:t>
              </w:r>
            </w:ins>
          </w:p>
        </w:tc>
        <w:tc>
          <w:tcPr>
            <w:tcW w:w="1019" w:type="dxa"/>
            <w:noWrap/>
            <w:vAlign w:val="center"/>
          </w:tcPr>
          <w:p w:rsidR="00C87AF8" w:rsidRDefault="00C87AF8" w:rsidP="00C87AF8">
            <w:pPr>
              <w:spacing w:after="120"/>
              <w:jc w:val="center"/>
              <w:rPr>
                <w:ins w:id="6734" w:author="R4-2120772" w:date="2021-11-15T15:15:00Z"/>
                <w:rFonts w:eastAsia="MS Mincho"/>
              </w:rPr>
            </w:pPr>
            <w:ins w:id="6735" w:author="R4-2120772" w:date="2021-11-15T15:15:00Z">
              <w:r>
                <w:rPr>
                  <w:rFonts w:eastAsia="MS Mincho"/>
                </w:rPr>
                <w:t>15.15</w:t>
              </w:r>
            </w:ins>
          </w:p>
        </w:tc>
        <w:tc>
          <w:tcPr>
            <w:tcW w:w="969" w:type="dxa"/>
            <w:noWrap/>
            <w:vAlign w:val="center"/>
          </w:tcPr>
          <w:p w:rsidR="00C87AF8" w:rsidRDefault="00C87AF8" w:rsidP="00C87AF8">
            <w:pPr>
              <w:spacing w:after="120"/>
              <w:jc w:val="center"/>
              <w:rPr>
                <w:ins w:id="6736" w:author="R4-2120772" w:date="2021-11-15T15:15:00Z"/>
                <w:rFonts w:eastAsia="MS Mincho"/>
              </w:rPr>
            </w:pPr>
            <w:ins w:id="6737" w:author="R4-2120772" w:date="2021-11-15T15:15:00Z">
              <w:r>
                <w:rPr>
                  <w:rFonts w:eastAsia="MS Mincho"/>
                </w:rPr>
                <w:t>31.35</w:t>
              </w:r>
            </w:ins>
          </w:p>
        </w:tc>
      </w:tr>
      <w:tr w:rsidR="00C87AF8" w:rsidTr="0087751E">
        <w:trPr>
          <w:trHeight w:val="300"/>
          <w:jc w:val="center"/>
          <w:ins w:id="6738" w:author="R4-2120772" w:date="2021-11-15T15:15:00Z"/>
        </w:trPr>
        <w:tc>
          <w:tcPr>
            <w:tcW w:w="1079" w:type="dxa"/>
            <w:vMerge/>
            <w:vAlign w:val="center"/>
          </w:tcPr>
          <w:p w:rsidR="00C87AF8" w:rsidRDefault="00C87AF8" w:rsidP="00C87AF8">
            <w:pPr>
              <w:spacing w:after="120"/>
              <w:jc w:val="center"/>
              <w:rPr>
                <w:ins w:id="6739" w:author="R4-2120772" w:date="2021-11-15T15:15:00Z"/>
                <w:rFonts w:eastAsia="MS Mincho"/>
              </w:rPr>
            </w:pPr>
          </w:p>
        </w:tc>
        <w:tc>
          <w:tcPr>
            <w:tcW w:w="1003" w:type="dxa"/>
            <w:noWrap/>
            <w:vAlign w:val="center"/>
          </w:tcPr>
          <w:p w:rsidR="00C87AF8" w:rsidRDefault="00C87AF8" w:rsidP="00C87AF8">
            <w:pPr>
              <w:spacing w:after="120"/>
              <w:jc w:val="center"/>
              <w:rPr>
                <w:ins w:id="6740" w:author="R4-2120772" w:date="2021-11-15T15:15:00Z"/>
                <w:rFonts w:eastAsia="MS Mincho"/>
              </w:rPr>
            </w:pPr>
            <w:ins w:id="6741" w:author="R4-2120772" w:date="2021-11-15T15:15:00Z">
              <w:r>
                <w:rPr>
                  <w:rFonts w:eastAsia="MS Mincho"/>
                </w:rPr>
                <w:t>Qualcomm</w:t>
              </w:r>
            </w:ins>
          </w:p>
        </w:tc>
        <w:tc>
          <w:tcPr>
            <w:tcW w:w="1069" w:type="dxa"/>
            <w:noWrap/>
            <w:vAlign w:val="center"/>
          </w:tcPr>
          <w:p w:rsidR="00C87AF8" w:rsidRDefault="00C87AF8" w:rsidP="00C87AF8">
            <w:pPr>
              <w:spacing w:after="120"/>
              <w:jc w:val="center"/>
              <w:rPr>
                <w:ins w:id="6742" w:author="R4-2120772" w:date="2021-11-15T15:15:00Z"/>
                <w:rFonts w:eastAsia="MS Mincho"/>
              </w:rPr>
            </w:pPr>
            <w:ins w:id="6743" w:author="R4-2120772" w:date="2021-11-15T15:15:00Z">
              <w:r>
                <w:rPr>
                  <w:rFonts w:eastAsia="MS Mincho"/>
                </w:rPr>
                <w:t>78.27</w:t>
              </w:r>
            </w:ins>
          </w:p>
        </w:tc>
        <w:tc>
          <w:tcPr>
            <w:tcW w:w="1069" w:type="dxa"/>
            <w:noWrap/>
            <w:vAlign w:val="center"/>
          </w:tcPr>
          <w:p w:rsidR="00C87AF8" w:rsidRDefault="00C87AF8" w:rsidP="00C87AF8">
            <w:pPr>
              <w:spacing w:after="120"/>
              <w:jc w:val="center"/>
              <w:rPr>
                <w:ins w:id="6744" w:author="R4-2120772" w:date="2021-11-15T15:15:00Z"/>
                <w:rFonts w:eastAsia="MS Mincho"/>
              </w:rPr>
            </w:pPr>
            <w:ins w:id="6745" w:author="R4-2120772" w:date="2021-11-15T15:15:00Z">
              <w:r>
                <w:rPr>
                  <w:rFonts w:eastAsia="MS Mincho"/>
                </w:rPr>
                <w:t>116.81</w:t>
              </w:r>
            </w:ins>
          </w:p>
        </w:tc>
        <w:tc>
          <w:tcPr>
            <w:tcW w:w="1069" w:type="dxa"/>
            <w:noWrap/>
            <w:vAlign w:val="center"/>
          </w:tcPr>
          <w:p w:rsidR="00C87AF8" w:rsidRDefault="00C87AF8" w:rsidP="00C87AF8">
            <w:pPr>
              <w:spacing w:after="120"/>
              <w:jc w:val="center"/>
              <w:rPr>
                <w:ins w:id="6746" w:author="R4-2120772" w:date="2021-11-15T15:15:00Z"/>
                <w:rFonts w:eastAsia="MS Mincho"/>
              </w:rPr>
            </w:pPr>
            <w:ins w:id="6747" w:author="R4-2120772" w:date="2021-11-15T15:15:00Z">
              <w:r>
                <w:rPr>
                  <w:rFonts w:eastAsia="MS Mincho"/>
                </w:rPr>
                <w:t>131.58</w:t>
              </w:r>
            </w:ins>
          </w:p>
        </w:tc>
        <w:tc>
          <w:tcPr>
            <w:tcW w:w="1019" w:type="dxa"/>
            <w:noWrap/>
            <w:vAlign w:val="center"/>
          </w:tcPr>
          <w:p w:rsidR="00C87AF8" w:rsidRDefault="00C87AF8" w:rsidP="00C87AF8">
            <w:pPr>
              <w:spacing w:after="120"/>
              <w:jc w:val="center"/>
              <w:rPr>
                <w:ins w:id="6748" w:author="R4-2120772" w:date="2021-11-15T15:15:00Z"/>
                <w:rFonts w:eastAsia="MS Mincho"/>
              </w:rPr>
            </w:pPr>
            <w:ins w:id="6749" w:author="R4-2120772" w:date="2021-11-15T15:15:00Z">
              <w:r>
                <w:rPr>
                  <w:rFonts w:eastAsia="MS Mincho"/>
                </w:rPr>
                <w:t>0.17</w:t>
              </w:r>
            </w:ins>
          </w:p>
        </w:tc>
        <w:tc>
          <w:tcPr>
            <w:tcW w:w="1019" w:type="dxa"/>
            <w:noWrap/>
            <w:vAlign w:val="center"/>
          </w:tcPr>
          <w:p w:rsidR="00C87AF8" w:rsidRDefault="00C87AF8" w:rsidP="00C87AF8">
            <w:pPr>
              <w:spacing w:after="120"/>
              <w:jc w:val="center"/>
              <w:rPr>
                <w:ins w:id="6750" w:author="R4-2120772" w:date="2021-11-15T15:15:00Z"/>
                <w:rFonts w:eastAsia="MS Mincho"/>
              </w:rPr>
            </w:pPr>
            <w:ins w:id="6751" w:author="R4-2120772" w:date="2021-11-15T15:15:00Z">
              <w:r>
                <w:rPr>
                  <w:rFonts w:eastAsia="MS Mincho"/>
                </w:rPr>
                <w:t>12.60</w:t>
              </w:r>
            </w:ins>
          </w:p>
        </w:tc>
        <w:tc>
          <w:tcPr>
            <w:tcW w:w="969" w:type="dxa"/>
            <w:noWrap/>
            <w:vAlign w:val="center"/>
          </w:tcPr>
          <w:p w:rsidR="00C87AF8" w:rsidRDefault="00C87AF8" w:rsidP="00C87AF8">
            <w:pPr>
              <w:spacing w:after="120"/>
              <w:jc w:val="center"/>
              <w:rPr>
                <w:ins w:id="6752" w:author="R4-2120772" w:date="2021-11-15T15:15:00Z"/>
                <w:rFonts w:eastAsia="MS Mincho"/>
              </w:rPr>
            </w:pPr>
            <w:ins w:id="6753" w:author="R4-2120772" w:date="2021-11-15T15:15:00Z">
              <w:r>
                <w:rPr>
                  <w:rFonts w:eastAsia="MS Mincho"/>
                </w:rPr>
                <w:t>35.83</w:t>
              </w:r>
            </w:ins>
          </w:p>
        </w:tc>
      </w:tr>
      <w:tr w:rsidR="00C87AF8" w:rsidTr="0087751E">
        <w:trPr>
          <w:trHeight w:val="300"/>
          <w:jc w:val="center"/>
          <w:ins w:id="6754" w:author="R4-2120772" w:date="2021-11-15T15:15:00Z"/>
        </w:trPr>
        <w:tc>
          <w:tcPr>
            <w:tcW w:w="1079" w:type="dxa"/>
            <w:vMerge/>
            <w:vAlign w:val="center"/>
          </w:tcPr>
          <w:p w:rsidR="00C87AF8" w:rsidRDefault="00C87AF8" w:rsidP="00C87AF8">
            <w:pPr>
              <w:spacing w:after="120"/>
              <w:jc w:val="center"/>
              <w:rPr>
                <w:ins w:id="6755" w:author="R4-2120772" w:date="2021-11-15T15:15:00Z"/>
                <w:rFonts w:eastAsia="MS Mincho"/>
              </w:rPr>
            </w:pPr>
          </w:p>
        </w:tc>
        <w:tc>
          <w:tcPr>
            <w:tcW w:w="1003" w:type="dxa"/>
            <w:noWrap/>
            <w:vAlign w:val="center"/>
          </w:tcPr>
          <w:p w:rsidR="00C87AF8" w:rsidRDefault="00C87AF8" w:rsidP="00C87AF8">
            <w:pPr>
              <w:spacing w:after="120"/>
              <w:jc w:val="center"/>
              <w:rPr>
                <w:ins w:id="6756" w:author="R4-2120772" w:date="2021-11-15T15:15:00Z"/>
                <w:rFonts w:eastAsia="MS Mincho"/>
              </w:rPr>
            </w:pPr>
            <w:ins w:id="6757" w:author="R4-2120772" w:date="2021-11-15T15:15:00Z">
              <w:r>
                <w:rPr>
                  <w:rFonts w:eastAsia="MS Mincho"/>
                </w:rPr>
                <w:t>Nokia</w:t>
              </w:r>
            </w:ins>
          </w:p>
        </w:tc>
        <w:tc>
          <w:tcPr>
            <w:tcW w:w="1069" w:type="dxa"/>
            <w:noWrap/>
            <w:vAlign w:val="center"/>
          </w:tcPr>
          <w:p w:rsidR="00C87AF8" w:rsidRDefault="00C87AF8" w:rsidP="00C87AF8">
            <w:pPr>
              <w:spacing w:after="120"/>
              <w:jc w:val="center"/>
              <w:rPr>
                <w:ins w:id="6758" w:author="R4-2120772" w:date="2021-11-15T15:15:00Z"/>
                <w:rFonts w:eastAsia="MS Mincho"/>
              </w:rPr>
            </w:pPr>
            <w:ins w:id="6759" w:author="R4-2120772" w:date="2021-11-15T15:15:00Z">
              <w:r>
                <w:rPr>
                  <w:rFonts w:eastAsia="MS Mincho"/>
                </w:rPr>
                <w:t>78.55</w:t>
              </w:r>
            </w:ins>
          </w:p>
        </w:tc>
        <w:tc>
          <w:tcPr>
            <w:tcW w:w="1069" w:type="dxa"/>
            <w:noWrap/>
            <w:vAlign w:val="center"/>
          </w:tcPr>
          <w:p w:rsidR="00C87AF8" w:rsidRDefault="00C87AF8" w:rsidP="00C87AF8">
            <w:pPr>
              <w:spacing w:after="120"/>
              <w:jc w:val="center"/>
              <w:rPr>
                <w:ins w:id="6760" w:author="R4-2120772" w:date="2021-11-15T15:15:00Z"/>
                <w:rFonts w:eastAsia="MS Mincho"/>
              </w:rPr>
            </w:pPr>
            <w:ins w:id="6761" w:author="R4-2120772" w:date="2021-11-15T15:15:00Z">
              <w:r>
                <w:rPr>
                  <w:rFonts w:eastAsia="MS Mincho"/>
                </w:rPr>
                <w:t>116.18</w:t>
              </w:r>
            </w:ins>
          </w:p>
        </w:tc>
        <w:tc>
          <w:tcPr>
            <w:tcW w:w="1069" w:type="dxa"/>
            <w:noWrap/>
            <w:vAlign w:val="center"/>
          </w:tcPr>
          <w:p w:rsidR="00C87AF8" w:rsidRDefault="00C87AF8" w:rsidP="00C87AF8">
            <w:pPr>
              <w:spacing w:after="120"/>
              <w:jc w:val="center"/>
              <w:rPr>
                <w:ins w:id="6762" w:author="R4-2120772" w:date="2021-11-15T15:15:00Z"/>
                <w:rFonts w:eastAsia="MS Mincho"/>
              </w:rPr>
            </w:pPr>
            <w:ins w:id="6763" w:author="R4-2120772" w:date="2021-11-15T15:15:00Z">
              <w:r>
                <w:rPr>
                  <w:rFonts w:eastAsia="MS Mincho"/>
                </w:rPr>
                <w:t>127.72</w:t>
              </w:r>
            </w:ins>
          </w:p>
        </w:tc>
        <w:tc>
          <w:tcPr>
            <w:tcW w:w="1019" w:type="dxa"/>
            <w:noWrap/>
            <w:vAlign w:val="center"/>
          </w:tcPr>
          <w:p w:rsidR="00C87AF8" w:rsidRDefault="00C87AF8" w:rsidP="00C87AF8">
            <w:pPr>
              <w:spacing w:after="120"/>
              <w:jc w:val="center"/>
              <w:rPr>
                <w:ins w:id="6764" w:author="R4-2120772" w:date="2021-11-15T15:15:00Z"/>
                <w:rFonts w:eastAsia="MS Mincho"/>
              </w:rPr>
            </w:pPr>
            <w:ins w:id="6765" w:author="R4-2120772" w:date="2021-11-15T15:15:00Z">
              <w:r>
                <w:rPr>
                  <w:rFonts w:eastAsia="MS Mincho"/>
                </w:rPr>
                <w:t>5.60</w:t>
              </w:r>
            </w:ins>
          </w:p>
        </w:tc>
        <w:tc>
          <w:tcPr>
            <w:tcW w:w="1019" w:type="dxa"/>
            <w:noWrap/>
            <w:vAlign w:val="center"/>
          </w:tcPr>
          <w:p w:rsidR="00C87AF8" w:rsidRDefault="00C87AF8" w:rsidP="00C87AF8">
            <w:pPr>
              <w:spacing w:after="120"/>
              <w:jc w:val="center"/>
              <w:rPr>
                <w:ins w:id="6766" w:author="R4-2120772" w:date="2021-11-15T15:15:00Z"/>
                <w:rFonts w:eastAsia="MS Mincho"/>
              </w:rPr>
            </w:pPr>
            <w:ins w:id="6767" w:author="R4-2120772" w:date="2021-11-15T15:15:00Z">
              <w:r>
                <w:rPr>
                  <w:rFonts w:eastAsia="MS Mincho"/>
                </w:rPr>
                <w:t>14.93</w:t>
              </w:r>
            </w:ins>
          </w:p>
        </w:tc>
        <w:tc>
          <w:tcPr>
            <w:tcW w:w="969" w:type="dxa"/>
            <w:noWrap/>
            <w:vAlign w:val="center"/>
          </w:tcPr>
          <w:p w:rsidR="00C87AF8" w:rsidRDefault="00C87AF8" w:rsidP="00C87AF8">
            <w:pPr>
              <w:spacing w:after="120"/>
              <w:jc w:val="center"/>
              <w:rPr>
                <w:ins w:id="6768" w:author="R4-2120772" w:date="2021-11-15T15:15:00Z"/>
                <w:rFonts w:eastAsia="MS Mincho"/>
              </w:rPr>
            </w:pPr>
            <w:ins w:id="6769" w:author="R4-2120772" w:date="2021-11-15T15:15:00Z">
              <w:r>
                <w:rPr>
                  <w:rFonts w:eastAsia="MS Mincho"/>
                </w:rPr>
                <w:t>28.23</w:t>
              </w:r>
            </w:ins>
          </w:p>
        </w:tc>
      </w:tr>
      <w:tr w:rsidR="00C87AF8" w:rsidTr="0087751E">
        <w:trPr>
          <w:trHeight w:val="300"/>
          <w:jc w:val="center"/>
          <w:ins w:id="6770" w:author="R4-2120772" w:date="2021-11-15T15:15:00Z"/>
        </w:trPr>
        <w:tc>
          <w:tcPr>
            <w:tcW w:w="1079" w:type="dxa"/>
            <w:vMerge/>
            <w:vAlign w:val="center"/>
          </w:tcPr>
          <w:p w:rsidR="00C87AF8" w:rsidRDefault="00C87AF8" w:rsidP="00C87AF8">
            <w:pPr>
              <w:spacing w:after="120"/>
              <w:jc w:val="center"/>
              <w:rPr>
                <w:ins w:id="6771" w:author="R4-2120772" w:date="2021-11-15T15:15:00Z"/>
                <w:rFonts w:eastAsia="MS Mincho"/>
              </w:rPr>
            </w:pPr>
          </w:p>
        </w:tc>
        <w:tc>
          <w:tcPr>
            <w:tcW w:w="1003" w:type="dxa"/>
            <w:noWrap/>
            <w:vAlign w:val="center"/>
          </w:tcPr>
          <w:p w:rsidR="00C87AF8" w:rsidRDefault="00C87AF8" w:rsidP="00C87AF8">
            <w:pPr>
              <w:spacing w:after="120"/>
              <w:jc w:val="center"/>
              <w:rPr>
                <w:ins w:id="6772" w:author="R4-2120772" w:date="2021-11-15T15:15:00Z"/>
                <w:rFonts w:eastAsia="MS Mincho"/>
              </w:rPr>
            </w:pPr>
            <w:ins w:id="6773" w:author="R4-2120772" w:date="2021-11-15T15:15:00Z">
              <w:r>
                <w:rPr>
                  <w:rFonts w:eastAsia="MS Mincho"/>
                </w:rPr>
                <w:t>Ericsson</w:t>
              </w:r>
            </w:ins>
          </w:p>
        </w:tc>
        <w:tc>
          <w:tcPr>
            <w:tcW w:w="1069" w:type="dxa"/>
            <w:noWrap/>
            <w:vAlign w:val="center"/>
          </w:tcPr>
          <w:p w:rsidR="00C87AF8" w:rsidRDefault="00C87AF8" w:rsidP="00C87AF8">
            <w:pPr>
              <w:spacing w:after="120"/>
              <w:jc w:val="center"/>
              <w:rPr>
                <w:ins w:id="6774" w:author="R4-2120772" w:date="2021-11-15T15:15:00Z"/>
                <w:rFonts w:eastAsia="MS Mincho"/>
              </w:rPr>
            </w:pPr>
            <w:ins w:id="6775" w:author="R4-2120772" w:date="2021-11-15T15:15:00Z">
              <w:r>
                <w:rPr>
                  <w:rFonts w:eastAsia="MS Mincho"/>
                </w:rPr>
                <w:t>-</w:t>
              </w:r>
            </w:ins>
          </w:p>
        </w:tc>
        <w:tc>
          <w:tcPr>
            <w:tcW w:w="1069" w:type="dxa"/>
            <w:noWrap/>
            <w:vAlign w:val="center"/>
          </w:tcPr>
          <w:p w:rsidR="00C87AF8" w:rsidRDefault="00C87AF8" w:rsidP="00C87AF8">
            <w:pPr>
              <w:spacing w:after="120"/>
              <w:jc w:val="center"/>
              <w:rPr>
                <w:ins w:id="6776" w:author="R4-2120772" w:date="2021-11-15T15:15:00Z"/>
                <w:rFonts w:eastAsia="MS Mincho"/>
              </w:rPr>
            </w:pPr>
            <w:ins w:id="6777" w:author="R4-2120772" w:date="2021-11-15T15:15:00Z">
              <w:r>
                <w:rPr>
                  <w:rFonts w:eastAsia="MS Mincho"/>
                </w:rPr>
                <w:t>-</w:t>
              </w:r>
            </w:ins>
          </w:p>
        </w:tc>
        <w:tc>
          <w:tcPr>
            <w:tcW w:w="1069" w:type="dxa"/>
            <w:noWrap/>
            <w:vAlign w:val="center"/>
          </w:tcPr>
          <w:p w:rsidR="00C87AF8" w:rsidRDefault="00C87AF8" w:rsidP="00C87AF8">
            <w:pPr>
              <w:spacing w:after="120"/>
              <w:jc w:val="center"/>
              <w:rPr>
                <w:ins w:id="6778" w:author="R4-2120772" w:date="2021-11-15T15:15:00Z"/>
                <w:rFonts w:eastAsia="MS Mincho"/>
              </w:rPr>
            </w:pPr>
            <w:ins w:id="6779" w:author="R4-2120772" w:date="2021-11-15T15:15:00Z">
              <w:r>
                <w:rPr>
                  <w:rFonts w:eastAsia="MS Mincho"/>
                </w:rPr>
                <w:t>-</w:t>
              </w:r>
            </w:ins>
          </w:p>
        </w:tc>
        <w:tc>
          <w:tcPr>
            <w:tcW w:w="1019" w:type="dxa"/>
            <w:noWrap/>
            <w:vAlign w:val="center"/>
          </w:tcPr>
          <w:p w:rsidR="00C87AF8" w:rsidRDefault="00C87AF8" w:rsidP="00C87AF8">
            <w:pPr>
              <w:spacing w:after="120"/>
              <w:jc w:val="center"/>
              <w:rPr>
                <w:ins w:id="6780" w:author="R4-2120772" w:date="2021-11-15T15:15:00Z"/>
                <w:rFonts w:eastAsia="MS Mincho"/>
              </w:rPr>
            </w:pPr>
            <w:ins w:id="6781" w:author="R4-2120772" w:date="2021-11-15T15:15:00Z">
              <w:r>
                <w:rPr>
                  <w:rFonts w:eastAsia="MS Mincho"/>
                </w:rPr>
                <w:t>10.03</w:t>
              </w:r>
            </w:ins>
          </w:p>
        </w:tc>
        <w:tc>
          <w:tcPr>
            <w:tcW w:w="1019" w:type="dxa"/>
            <w:noWrap/>
            <w:vAlign w:val="center"/>
          </w:tcPr>
          <w:p w:rsidR="00C87AF8" w:rsidRDefault="00C87AF8" w:rsidP="00C87AF8">
            <w:pPr>
              <w:spacing w:after="120"/>
              <w:jc w:val="center"/>
              <w:rPr>
                <w:ins w:id="6782" w:author="R4-2120772" w:date="2021-11-15T15:15:00Z"/>
                <w:rFonts w:eastAsia="MS Mincho"/>
              </w:rPr>
            </w:pPr>
            <w:ins w:id="6783" w:author="R4-2120772" w:date="2021-11-15T15:15:00Z">
              <w:r>
                <w:rPr>
                  <w:rFonts w:eastAsia="MS Mincho"/>
                </w:rPr>
                <w:t>20.17</w:t>
              </w:r>
            </w:ins>
          </w:p>
        </w:tc>
        <w:tc>
          <w:tcPr>
            <w:tcW w:w="969" w:type="dxa"/>
            <w:noWrap/>
            <w:vAlign w:val="center"/>
          </w:tcPr>
          <w:p w:rsidR="00C87AF8" w:rsidRDefault="00C87AF8" w:rsidP="00C87AF8">
            <w:pPr>
              <w:spacing w:after="120"/>
              <w:jc w:val="center"/>
              <w:rPr>
                <w:ins w:id="6784" w:author="R4-2120772" w:date="2021-11-15T15:15:00Z"/>
                <w:rFonts w:eastAsia="MS Mincho"/>
              </w:rPr>
            </w:pPr>
            <w:ins w:id="6785" w:author="R4-2120772" w:date="2021-11-15T15:15:00Z">
              <w:r>
                <w:rPr>
                  <w:rFonts w:eastAsia="MS Mincho"/>
                </w:rPr>
                <w:t>37.72</w:t>
              </w:r>
            </w:ins>
          </w:p>
        </w:tc>
      </w:tr>
      <w:tr w:rsidR="00C87AF8" w:rsidTr="0087751E">
        <w:trPr>
          <w:trHeight w:val="300"/>
          <w:jc w:val="center"/>
          <w:ins w:id="6786" w:author="R4-2120772" w:date="2021-11-15T15:15:00Z"/>
        </w:trPr>
        <w:tc>
          <w:tcPr>
            <w:tcW w:w="1079" w:type="dxa"/>
            <w:vMerge/>
            <w:vAlign w:val="center"/>
          </w:tcPr>
          <w:p w:rsidR="00C87AF8" w:rsidRDefault="00C87AF8" w:rsidP="00C87AF8">
            <w:pPr>
              <w:spacing w:after="120"/>
              <w:jc w:val="center"/>
              <w:rPr>
                <w:ins w:id="6787" w:author="R4-2120772" w:date="2021-11-15T15:15:00Z"/>
                <w:rFonts w:eastAsia="MS Mincho"/>
              </w:rPr>
            </w:pPr>
          </w:p>
        </w:tc>
        <w:tc>
          <w:tcPr>
            <w:tcW w:w="1003" w:type="dxa"/>
            <w:noWrap/>
            <w:vAlign w:val="center"/>
          </w:tcPr>
          <w:p w:rsidR="00C87AF8" w:rsidRDefault="00C87AF8" w:rsidP="00C87AF8">
            <w:pPr>
              <w:spacing w:after="120"/>
              <w:jc w:val="center"/>
              <w:rPr>
                <w:ins w:id="6788" w:author="R4-2120772" w:date="2021-11-15T15:15:00Z"/>
                <w:rFonts w:eastAsia="MS Mincho"/>
              </w:rPr>
            </w:pPr>
            <w:ins w:id="6789" w:author="R4-2120772" w:date="2021-11-15T15:15:00Z">
              <w:r>
                <w:rPr>
                  <w:rFonts w:eastAsia="MS Mincho"/>
                </w:rPr>
                <w:t>Variance</w:t>
              </w:r>
            </w:ins>
          </w:p>
        </w:tc>
        <w:tc>
          <w:tcPr>
            <w:tcW w:w="1069" w:type="dxa"/>
            <w:noWrap/>
            <w:vAlign w:val="center"/>
          </w:tcPr>
          <w:p w:rsidR="00C87AF8" w:rsidRDefault="00C87AF8" w:rsidP="00C87AF8">
            <w:pPr>
              <w:spacing w:after="120"/>
              <w:jc w:val="center"/>
              <w:rPr>
                <w:ins w:id="6790" w:author="R4-2120772" w:date="2021-11-15T15:15:00Z"/>
                <w:rFonts w:eastAsia="MS Mincho"/>
              </w:rPr>
            </w:pPr>
            <w:ins w:id="6791" w:author="R4-2120772" w:date="2021-11-15T15:15:00Z">
              <w:r>
                <w:rPr>
                  <w:rFonts w:eastAsia="MS Mincho"/>
                </w:rPr>
                <w:t>0.14</w:t>
              </w:r>
            </w:ins>
          </w:p>
        </w:tc>
        <w:tc>
          <w:tcPr>
            <w:tcW w:w="1069" w:type="dxa"/>
            <w:noWrap/>
            <w:vAlign w:val="center"/>
          </w:tcPr>
          <w:p w:rsidR="00C87AF8" w:rsidRDefault="00C87AF8" w:rsidP="00C87AF8">
            <w:pPr>
              <w:spacing w:after="120"/>
              <w:jc w:val="center"/>
              <w:rPr>
                <w:ins w:id="6792" w:author="R4-2120772" w:date="2021-11-15T15:15:00Z"/>
                <w:rFonts w:eastAsia="MS Mincho"/>
              </w:rPr>
            </w:pPr>
            <w:ins w:id="6793" w:author="R4-2120772" w:date="2021-11-15T15:15:00Z">
              <w:r>
                <w:rPr>
                  <w:rFonts w:eastAsia="MS Mincho"/>
                </w:rPr>
                <w:t>0.44</w:t>
              </w:r>
            </w:ins>
          </w:p>
        </w:tc>
        <w:tc>
          <w:tcPr>
            <w:tcW w:w="1069" w:type="dxa"/>
            <w:noWrap/>
            <w:vAlign w:val="center"/>
          </w:tcPr>
          <w:p w:rsidR="00C87AF8" w:rsidRDefault="00C87AF8" w:rsidP="00C87AF8">
            <w:pPr>
              <w:spacing w:after="120"/>
              <w:jc w:val="center"/>
              <w:rPr>
                <w:ins w:id="6794" w:author="R4-2120772" w:date="2021-11-15T15:15:00Z"/>
                <w:rFonts w:eastAsia="MS Mincho"/>
              </w:rPr>
            </w:pPr>
            <w:ins w:id="6795" w:author="R4-2120772" w:date="2021-11-15T15:15:00Z">
              <w:r>
                <w:rPr>
                  <w:rFonts w:eastAsia="MS Mincho"/>
                </w:rPr>
                <w:t>2.51</w:t>
              </w:r>
            </w:ins>
          </w:p>
        </w:tc>
        <w:tc>
          <w:tcPr>
            <w:tcW w:w="1019" w:type="dxa"/>
            <w:noWrap/>
            <w:vAlign w:val="center"/>
          </w:tcPr>
          <w:p w:rsidR="00C87AF8" w:rsidRDefault="00C87AF8" w:rsidP="00C87AF8">
            <w:pPr>
              <w:spacing w:after="120"/>
              <w:jc w:val="center"/>
              <w:rPr>
                <w:ins w:id="6796" w:author="R4-2120772" w:date="2021-11-15T15:15:00Z"/>
                <w:rFonts w:eastAsia="MS Mincho"/>
              </w:rPr>
            </w:pPr>
            <w:ins w:id="6797" w:author="R4-2120772" w:date="2021-11-15T15:15:00Z">
              <w:r>
                <w:rPr>
                  <w:rFonts w:eastAsia="MS Mincho"/>
                </w:rPr>
                <w:t>10.51</w:t>
              </w:r>
            </w:ins>
          </w:p>
        </w:tc>
        <w:tc>
          <w:tcPr>
            <w:tcW w:w="1019" w:type="dxa"/>
            <w:noWrap/>
            <w:vAlign w:val="center"/>
          </w:tcPr>
          <w:p w:rsidR="00C87AF8" w:rsidRDefault="00C87AF8" w:rsidP="00C87AF8">
            <w:pPr>
              <w:spacing w:after="120"/>
              <w:jc w:val="center"/>
              <w:rPr>
                <w:ins w:id="6798" w:author="R4-2120772" w:date="2021-11-15T15:15:00Z"/>
                <w:rFonts w:eastAsia="MS Mincho"/>
              </w:rPr>
            </w:pPr>
            <w:ins w:id="6799" w:author="R4-2120772" w:date="2021-11-15T15:15:00Z">
              <w:r>
                <w:rPr>
                  <w:rFonts w:eastAsia="MS Mincho"/>
                </w:rPr>
                <w:t>6.21</w:t>
              </w:r>
            </w:ins>
          </w:p>
        </w:tc>
        <w:tc>
          <w:tcPr>
            <w:tcW w:w="969" w:type="dxa"/>
            <w:noWrap/>
            <w:vAlign w:val="center"/>
          </w:tcPr>
          <w:p w:rsidR="00C87AF8" w:rsidRDefault="00C87AF8" w:rsidP="00C87AF8">
            <w:pPr>
              <w:spacing w:after="120"/>
              <w:jc w:val="center"/>
              <w:rPr>
                <w:ins w:id="6800" w:author="R4-2120772" w:date="2021-11-15T15:15:00Z"/>
                <w:rFonts w:eastAsia="MS Mincho"/>
              </w:rPr>
            </w:pPr>
            <w:ins w:id="6801" w:author="R4-2120772" w:date="2021-11-15T15:15:00Z">
              <w:r>
                <w:rPr>
                  <w:rFonts w:eastAsia="MS Mincho"/>
                </w:rPr>
                <w:t>14.21</w:t>
              </w:r>
            </w:ins>
          </w:p>
        </w:tc>
      </w:tr>
      <w:tr w:rsidR="00C87AF8" w:rsidTr="0087751E">
        <w:trPr>
          <w:trHeight w:val="315"/>
          <w:jc w:val="center"/>
          <w:ins w:id="6802" w:author="R4-2120772" w:date="2021-11-15T15:15:00Z"/>
        </w:trPr>
        <w:tc>
          <w:tcPr>
            <w:tcW w:w="1079" w:type="dxa"/>
            <w:vMerge/>
            <w:vAlign w:val="center"/>
          </w:tcPr>
          <w:p w:rsidR="00C87AF8" w:rsidRDefault="00C87AF8" w:rsidP="00C87AF8">
            <w:pPr>
              <w:spacing w:after="120"/>
              <w:jc w:val="center"/>
              <w:rPr>
                <w:ins w:id="6803" w:author="R4-2120772" w:date="2021-11-15T15:15:00Z"/>
                <w:rFonts w:eastAsia="MS Mincho"/>
              </w:rPr>
            </w:pPr>
          </w:p>
        </w:tc>
        <w:tc>
          <w:tcPr>
            <w:tcW w:w="1003" w:type="dxa"/>
            <w:noWrap/>
            <w:vAlign w:val="center"/>
          </w:tcPr>
          <w:p w:rsidR="00C87AF8" w:rsidRDefault="00C87AF8" w:rsidP="00C87AF8">
            <w:pPr>
              <w:spacing w:after="120"/>
              <w:jc w:val="center"/>
              <w:rPr>
                <w:ins w:id="6804" w:author="R4-2120772" w:date="2021-11-15T15:15:00Z"/>
                <w:rFonts w:eastAsia="MS Mincho"/>
              </w:rPr>
            </w:pPr>
            <w:ins w:id="6805" w:author="R4-2120772" w:date="2021-11-15T15:15:00Z">
              <w:r>
                <w:rPr>
                  <w:rFonts w:eastAsia="MS Mincho"/>
                </w:rPr>
                <w:t>Mean</w:t>
              </w:r>
            </w:ins>
          </w:p>
        </w:tc>
        <w:tc>
          <w:tcPr>
            <w:tcW w:w="1069" w:type="dxa"/>
            <w:noWrap/>
            <w:vAlign w:val="center"/>
          </w:tcPr>
          <w:p w:rsidR="00C87AF8" w:rsidRDefault="00C87AF8" w:rsidP="00C87AF8">
            <w:pPr>
              <w:spacing w:after="120"/>
              <w:jc w:val="center"/>
              <w:rPr>
                <w:ins w:id="6806" w:author="R4-2120772" w:date="2021-11-15T15:15:00Z"/>
                <w:rFonts w:eastAsia="MS Mincho"/>
              </w:rPr>
            </w:pPr>
            <w:ins w:id="6807" w:author="R4-2120772" w:date="2021-11-15T15:15:00Z">
              <w:r>
                <w:rPr>
                  <w:rFonts w:eastAsia="MS Mincho"/>
                </w:rPr>
                <w:t>78.11</w:t>
              </w:r>
            </w:ins>
          </w:p>
        </w:tc>
        <w:tc>
          <w:tcPr>
            <w:tcW w:w="1069" w:type="dxa"/>
            <w:noWrap/>
            <w:vAlign w:val="center"/>
          </w:tcPr>
          <w:p w:rsidR="00C87AF8" w:rsidRDefault="00C87AF8" w:rsidP="00C87AF8">
            <w:pPr>
              <w:spacing w:after="120"/>
              <w:jc w:val="center"/>
              <w:rPr>
                <w:ins w:id="6808" w:author="R4-2120772" w:date="2021-11-15T15:15:00Z"/>
                <w:rFonts w:eastAsia="MS Mincho"/>
              </w:rPr>
            </w:pPr>
            <w:ins w:id="6809" w:author="R4-2120772" w:date="2021-11-15T15:15:00Z">
              <w:r>
                <w:rPr>
                  <w:rFonts w:eastAsia="MS Mincho"/>
                </w:rPr>
                <w:t>116.06</w:t>
              </w:r>
            </w:ins>
          </w:p>
        </w:tc>
        <w:tc>
          <w:tcPr>
            <w:tcW w:w="1069" w:type="dxa"/>
            <w:noWrap/>
            <w:vAlign w:val="center"/>
          </w:tcPr>
          <w:p w:rsidR="00C87AF8" w:rsidRDefault="00C87AF8" w:rsidP="00C87AF8">
            <w:pPr>
              <w:spacing w:after="120"/>
              <w:jc w:val="center"/>
              <w:rPr>
                <w:ins w:id="6810" w:author="R4-2120772" w:date="2021-11-15T15:15:00Z"/>
                <w:rFonts w:eastAsia="MS Mincho"/>
              </w:rPr>
            </w:pPr>
            <w:ins w:id="6811" w:author="R4-2120772" w:date="2021-11-15T15:15:00Z">
              <w:r>
                <w:rPr>
                  <w:rFonts w:eastAsia="MS Mincho"/>
                </w:rPr>
                <w:t>128.85</w:t>
              </w:r>
            </w:ins>
          </w:p>
        </w:tc>
        <w:tc>
          <w:tcPr>
            <w:tcW w:w="1019" w:type="dxa"/>
            <w:noWrap/>
            <w:vAlign w:val="center"/>
          </w:tcPr>
          <w:p w:rsidR="00C87AF8" w:rsidRDefault="00C87AF8" w:rsidP="00C87AF8">
            <w:pPr>
              <w:spacing w:after="120"/>
              <w:jc w:val="center"/>
              <w:rPr>
                <w:ins w:id="6812" w:author="R4-2120772" w:date="2021-11-15T15:15:00Z"/>
                <w:rFonts w:eastAsia="MS Mincho"/>
              </w:rPr>
            </w:pPr>
            <w:ins w:id="6813" w:author="R4-2120772" w:date="2021-11-15T15:15:00Z">
              <w:r>
                <w:rPr>
                  <w:rFonts w:eastAsia="MS Mincho"/>
                </w:rPr>
                <w:t>4.67</w:t>
              </w:r>
            </w:ins>
          </w:p>
        </w:tc>
        <w:tc>
          <w:tcPr>
            <w:tcW w:w="1019" w:type="dxa"/>
            <w:noWrap/>
            <w:vAlign w:val="center"/>
          </w:tcPr>
          <w:p w:rsidR="00C87AF8" w:rsidRDefault="00C87AF8" w:rsidP="00C87AF8">
            <w:pPr>
              <w:spacing w:after="120"/>
              <w:jc w:val="center"/>
              <w:rPr>
                <w:ins w:id="6814" w:author="R4-2120772" w:date="2021-11-15T15:15:00Z"/>
                <w:rFonts w:eastAsia="MS Mincho"/>
              </w:rPr>
            </w:pPr>
            <w:ins w:id="6815" w:author="R4-2120772" w:date="2021-11-15T15:15:00Z">
              <w:r>
                <w:rPr>
                  <w:rFonts w:eastAsia="MS Mincho"/>
                </w:rPr>
                <w:t>15.87</w:t>
              </w:r>
            </w:ins>
          </w:p>
        </w:tc>
        <w:tc>
          <w:tcPr>
            <w:tcW w:w="969" w:type="dxa"/>
            <w:noWrap/>
            <w:vAlign w:val="center"/>
          </w:tcPr>
          <w:p w:rsidR="00C87AF8" w:rsidRDefault="00C87AF8" w:rsidP="00C87AF8">
            <w:pPr>
              <w:spacing w:after="120"/>
              <w:jc w:val="center"/>
              <w:rPr>
                <w:ins w:id="6816" w:author="R4-2120772" w:date="2021-11-15T15:15:00Z"/>
                <w:rFonts w:eastAsia="MS Mincho"/>
              </w:rPr>
            </w:pPr>
            <w:ins w:id="6817" w:author="R4-2120772" w:date="2021-11-15T15:15:00Z">
              <w:r>
                <w:rPr>
                  <w:rFonts w:eastAsia="MS Mincho"/>
                </w:rPr>
                <w:t>34.17</w:t>
              </w:r>
            </w:ins>
          </w:p>
        </w:tc>
      </w:tr>
    </w:tbl>
    <w:p w:rsidR="00C87AF8" w:rsidRDefault="00C87AF8" w:rsidP="00C87AF8">
      <w:pPr>
        <w:spacing w:after="120"/>
        <w:rPr>
          <w:ins w:id="6818" w:author="R4-2120772" w:date="2021-11-15T15:15:00Z"/>
          <w:rFonts w:eastAsia="MS Mincho"/>
        </w:rPr>
      </w:pPr>
    </w:p>
    <w:p w:rsidR="00C87AF8" w:rsidRDefault="00C87AF8" w:rsidP="00C87AF8">
      <w:pPr>
        <w:keepNext/>
        <w:keepLines/>
        <w:spacing w:after="80"/>
        <w:jc w:val="center"/>
        <w:rPr>
          <w:ins w:id="6819" w:author="R4-2120772" w:date="2021-11-15T15:15:00Z"/>
          <w:rFonts w:ascii="Arial" w:eastAsia="Calibri" w:hAnsi="Arial"/>
          <w:b/>
          <w:sz w:val="18"/>
        </w:rPr>
      </w:pPr>
      <w:ins w:id="6820" w:author="R4-2120772" w:date="2021-11-15T15:15:00Z">
        <w:r>
          <w:rPr>
            <w:rFonts w:ascii="Arial" w:eastAsia="Calibri" w:hAnsi="Arial"/>
            <w:b/>
            <w:sz w:val="18"/>
          </w:rPr>
          <w:t>T</w:t>
        </w:r>
        <w:r>
          <w:rPr>
            <w:rFonts w:ascii="Arial" w:eastAsia="Calibri" w:hAnsi="Arial" w:hint="eastAsia"/>
            <w:b/>
            <w:sz w:val="18"/>
          </w:rPr>
          <w:t xml:space="preserve">able </w:t>
        </w:r>
        <w:r>
          <w:rPr>
            <w:rFonts w:ascii="Arial" w:eastAsia="Calibri" w:hAnsi="Arial"/>
            <w:b/>
            <w:sz w:val="18"/>
          </w:rPr>
          <w:t>B.2-2 Calibration summary for TN NR non-AAS DL cases</w:t>
        </w:r>
      </w:ins>
    </w:p>
    <w:tbl>
      <w:tblPr>
        <w:tblStyle w:val="a8"/>
        <w:tblW w:w="0" w:type="auto"/>
        <w:jc w:val="center"/>
        <w:tblLook w:val="04A0" w:firstRow="1" w:lastRow="0" w:firstColumn="1" w:lastColumn="0" w:noHBand="0" w:noVBand="1"/>
      </w:tblPr>
      <w:tblGrid>
        <w:gridCol w:w="965"/>
        <w:gridCol w:w="1115"/>
        <w:gridCol w:w="1066"/>
        <w:gridCol w:w="985"/>
        <w:gridCol w:w="985"/>
        <w:gridCol w:w="916"/>
        <w:gridCol w:w="985"/>
        <w:gridCol w:w="985"/>
      </w:tblGrid>
      <w:tr w:rsidR="00C87AF8" w:rsidTr="0087751E">
        <w:trPr>
          <w:trHeight w:val="300"/>
          <w:jc w:val="center"/>
          <w:ins w:id="6821" w:author="R4-2120772" w:date="2021-11-15T15:15:00Z"/>
        </w:trPr>
        <w:tc>
          <w:tcPr>
            <w:tcW w:w="2080" w:type="dxa"/>
            <w:gridSpan w:val="2"/>
            <w:noWrap/>
            <w:vAlign w:val="center"/>
          </w:tcPr>
          <w:p w:rsidR="00C87AF8" w:rsidRDefault="00C87AF8" w:rsidP="00C87AF8">
            <w:pPr>
              <w:spacing w:after="120"/>
              <w:jc w:val="center"/>
              <w:rPr>
                <w:ins w:id="6822" w:author="R4-2120772" w:date="2021-11-15T15:15:00Z"/>
                <w:rFonts w:eastAsia="MS Mincho"/>
              </w:rPr>
            </w:pPr>
            <w:ins w:id="6823" w:author="R4-2120772" w:date="2021-11-15T15:15:00Z">
              <w:r>
                <w:rPr>
                  <w:rFonts w:eastAsia="MS Mincho"/>
                </w:rPr>
                <w:t>Calibration metrics</w:t>
              </w:r>
            </w:ins>
          </w:p>
        </w:tc>
        <w:tc>
          <w:tcPr>
            <w:tcW w:w="3036" w:type="dxa"/>
            <w:gridSpan w:val="3"/>
            <w:vAlign w:val="center"/>
          </w:tcPr>
          <w:p w:rsidR="00C87AF8" w:rsidRDefault="00C87AF8" w:rsidP="00C87AF8">
            <w:pPr>
              <w:spacing w:after="120"/>
              <w:jc w:val="center"/>
              <w:rPr>
                <w:ins w:id="6824" w:author="R4-2120772" w:date="2021-11-15T15:15:00Z"/>
                <w:rFonts w:eastAsia="MS Mincho"/>
              </w:rPr>
            </w:pPr>
            <w:ins w:id="6825" w:author="R4-2120772" w:date="2021-11-15T15:15:00Z">
              <w:r>
                <w:rPr>
                  <w:rFonts w:eastAsia="MS Mincho"/>
                </w:rPr>
                <w:t>DL Coupling Loss</w:t>
              </w:r>
            </w:ins>
          </w:p>
        </w:tc>
        <w:tc>
          <w:tcPr>
            <w:tcW w:w="2886" w:type="dxa"/>
            <w:gridSpan w:val="3"/>
            <w:vAlign w:val="center"/>
          </w:tcPr>
          <w:p w:rsidR="00C87AF8" w:rsidRDefault="00C87AF8" w:rsidP="00C87AF8">
            <w:pPr>
              <w:spacing w:after="120"/>
              <w:jc w:val="center"/>
              <w:rPr>
                <w:ins w:id="6826" w:author="R4-2120772" w:date="2021-11-15T15:15:00Z"/>
                <w:rFonts w:eastAsia="MS Mincho"/>
              </w:rPr>
            </w:pPr>
            <w:ins w:id="6827" w:author="R4-2120772" w:date="2021-11-15T15:15:00Z">
              <w:r>
                <w:rPr>
                  <w:rFonts w:eastAsia="MS Mincho"/>
                </w:rPr>
                <w:t>DL Geometry SINR</w:t>
              </w:r>
            </w:ins>
          </w:p>
        </w:tc>
      </w:tr>
      <w:tr w:rsidR="00C87AF8" w:rsidTr="0087751E">
        <w:trPr>
          <w:trHeight w:val="300"/>
          <w:jc w:val="center"/>
          <w:ins w:id="6828" w:author="R4-2120772" w:date="2021-11-15T15:15:00Z"/>
        </w:trPr>
        <w:tc>
          <w:tcPr>
            <w:tcW w:w="2080" w:type="dxa"/>
            <w:gridSpan w:val="2"/>
            <w:noWrap/>
            <w:vAlign w:val="center"/>
          </w:tcPr>
          <w:p w:rsidR="00C87AF8" w:rsidRDefault="00C87AF8" w:rsidP="00C87AF8">
            <w:pPr>
              <w:spacing w:after="120"/>
              <w:jc w:val="center"/>
              <w:rPr>
                <w:ins w:id="6829" w:author="R4-2120772" w:date="2021-11-15T15:15:00Z"/>
                <w:rFonts w:eastAsia="MS Mincho"/>
              </w:rPr>
            </w:pPr>
            <w:ins w:id="6830" w:author="R4-2120772" w:date="2021-11-15T15:15:00Z">
              <w:r>
                <w:rPr>
                  <w:rFonts w:eastAsia="MS Mincho"/>
                </w:rPr>
                <w:t>CDF percentile</w:t>
              </w:r>
            </w:ins>
          </w:p>
        </w:tc>
        <w:tc>
          <w:tcPr>
            <w:tcW w:w="1066" w:type="dxa"/>
            <w:vAlign w:val="center"/>
          </w:tcPr>
          <w:p w:rsidR="00C87AF8" w:rsidRDefault="00C87AF8" w:rsidP="00C87AF8">
            <w:pPr>
              <w:spacing w:after="120"/>
              <w:jc w:val="center"/>
              <w:rPr>
                <w:ins w:id="6831" w:author="R4-2120772" w:date="2021-11-15T15:15:00Z"/>
                <w:rFonts w:eastAsia="MS Mincho"/>
              </w:rPr>
            </w:pPr>
            <w:ins w:id="6832" w:author="R4-2120772" w:date="2021-11-15T15:15:00Z">
              <w:r>
                <w:rPr>
                  <w:rFonts w:eastAsia="MS Mincho"/>
                </w:rPr>
                <w:t>@5%</w:t>
              </w:r>
            </w:ins>
          </w:p>
        </w:tc>
        <w:tc>
          <w:tcPr>
            <w:tcW w:w="985" w:type="dxa"/>
            <w:vAlign w:val="center"/>
          </w:tcPr>
          <w:p w:rsidR="00C87AF8" w:rsidRDefault="00C87AF8" w:rsidP="00C87AF8">
            <w:pPr>
              <w:spacing w:after="120"/>
              <w:jc w:val="center"/>
              <w:rPr>
                <w:ins w:id="6833" w:author="R4-2120772" w:date="2021-11-15T15:15:00Z"/>
                <w:rFonts w:eastAsia="MS Mincho"/>
              </w:rPr>
            </w:pPr>
            <w:ins w:id="6834" w:author="R4-2120772" w:date="2021-11-15T15:15:00Z">
              <w:r>
                <w:rPr>
                  <w:rFonts w:eastAsia="MS Mincho"/>
                </w:rPr>
                <w:t>@50%</w:t>
              </w:r>
            </w:ins>
          </w:p>
        </w:tc>
        <w:tc>
          <w:tcPr>
            <w:tcW w:w="985" w:type="dxa"/>
            <w:vAlign w:val="center"/>
          </w:tcPr>
          <w:p w:rsidR="00C87AF8" w:rsidRDefault="00C87AF8" w:rsidP="00C87AF8">
            <w:pPr>
              <w:spacing w:after="120"/>
              <w:jc w:val="center"/>
              <w:rPr>
                <w:ins w:id="6835" w:author="R4-2120772" w:date="2021-11-15T15:15:00Z"/>
                <w:rFonts w:eastAsia="MS Mincho"/>
              </w:rPr>
            </w:pPr>
            <w:ins w:id="6836" w:author="R4-2120772" w:date="2021-11-15T15:15:00Z">
              <w:r>
                <w:rPr>
                  <w:rFonts w:eastAsia="MS Mincho"/>
                </w:rPr>
                <w:t>@95%</w:t>
              </w:r>
            </w:ins>
          </w:p>
        </w:tc>
        <w:tc>
          <w:tcPr>
            <w:tcW w:w="916" w:type="dxa"/>
            <w:vAlign w:val="center"/>
          </w:tcPr>
          <w:p w:rsidR="00C87AF8" w:rsidRDefault="00C87AF8" w:rsidP="00C87AF8">
            <w:pPr>
              <w:spacing w:after="120"/>
              <w:jc w:val="center"/>
              <w:rPr>
                <w:ins w:id="6837" w:author="R4-2120772" w:date="2021-11-15T15:15:00Z"/>
                <w:rFonts w:eastAsia="MS Mincho"/>
              </w:rPr>
            </w:pPr>
            <w:ins w:id="6838" w:author="R4-2120772" w:date="2021-11-15T15:15:00Z">
              <w:r>
                <w:rPr>
                  <w:rFonts w:eastAsia="MS Mincho"/>
                </w:rPr>
                <w:t>@5%</w:t>
              </w:r>
            </w:ins>
          </w:p>
        </w:tc>
        <w:tc>
          <w:tcPr>
            <w:tcW w:w="985" w:type="dxa"/>
            <w:vAlign w:val="center"/>
          </w:tcPr>
          <w:p w:rsidR="00C87AF8" w:rsidRDefault="00C87AF8" w:rsidP="00C87AF8">
            <w:pPr>
              <w:spacing w:after="120"/>
              <w:jc w:val="center"/>
              <w:rPr>
                <w:ins w:id="6839" w:author="R4-2120772" w:date="2021-11-15T15:15:00Z"/>
                <w:rFonts w:eastAsia="MS Mincho"/>
              </w:rPr>
            </w:pPr>
            <w:ins w:id="6840" w:author="R4-2120772" w:date="2021-11-15T15:15:00Z">
              <w:r>
                <w:rPr>
                  <w:rFonts w:eastAsia="MS Mincho"/>
                </w:rPr>
                <w:t>@50%</w:t>
              </w:r>
            </w:ins>
          </w:p>
        </w:tc>
        <w:tc>
          <w:tcPr>
            <w:tcW w:w="985" w:type="dxa"/>
            <w:vAlign w:val="center"/>
          </w:tcPr>
          <w:p w:rsidR="00C87AF8" w:rsidRDefault="00C87AF8" w:rsidP="00C87AF8">
            <w:pPr>
              <w:spacing w:after="120"/>
              <w:jc w:val="center"/>
              <w:rPr>
                <w:ins w:id="6841" w:author="R4-2120772" w:date="2021-11-15T15:15:00Z"/>
                <w:rFonts w:eastAsia="MS Mincho"/>
              </w:rPr>
            </w:pPr>
            <w:ins w:id="6842" w:author="R4-2120772" w:date="2021-11-15T15:15:00Z">
              <w:r>
                <w:rPr>
                  <w:rFonts w:eastAsia="MS Mincho"/>
                </w:rPr>
                <w:t>@95%</w:t>
              </w:r>
            </w:ins>
          </w:p>
        </w:tc>
      </w:tr>
      <w:tr w:rsidR="00C87AF8" w:rsidTr="0087751E">
        <w:trPr>
          <w:trHeight w:val="300"/>
          <w:jc w:val="center"/>
          <w:ins w:id="6843" w:author="R4-2120772" w:date="2021-11-15T15:15:00Z"/>
        </w:trPr>
        <w:tc>
          <w:tcPr>
            <w:tcW w:w="965" w:type="dxa"/>
            <w:vMerge w:val="restart"/>
            <w:vAlign w:val="center"/>
          </w:tcPr>
          <w:p w:rsidR="00C87AF8" w:rsidRDefault="00C87AF8" w:rsidP="00C87AF8">
            <w:pPr>
              <w:spacing w:after="120"/>
              <w:jc w:val="center"/>
              <w:rPr>
                <w:ins w:id="6844" w:author="R4-2120772" w:date="2021-11-15T15:15:00Z"/>
                <w:rFonts w:eastAsia="MS Mincho"/>
              </w:rPr>
            </w:pPr>
            <w:ins w:id="6845" w:author="R4-2120772" w:date="2021-11-15T15:15:00Z">
              <w:r>
                <w:rPr>
                  <w:rFonts w:eastAsia="MS Mincho"/>
                </w:rPr>
                <w:t>Urban Macro</w:t>
              </w:r>
            </w:ins>
          </w:p>
        </w:tc>
        <w:tc>
          <w:tcPr>
            <w:tcW w:w="1115" w:type="dxa"/>
            <w:noWrap/>
            <w:vAlign w:val="center"/>
          </w:tcPr>
          <w:p w:rsidR="00C87AF8" w:rsidRDefault="00C87AF8" w:rsidP="00C87AF8">
            <w:pPr>
              <w:spacing w:after="120"/>
              <w:jc w:val="center"/>
              <w:rPr>
                <w:ins w:id="6846" w:author="R4-2120772" w:date="2021-11-15T15:15:00Z"/>
                <w:rFonts w:eastAsia="MS Mincho"/>
              </w:rPr>
            </w:pPr>
            <w:ins w:id="6847" w:author="R4-2120772" w:date="2021-11-15T15:15:00Z">
              <w:r>
                <w:rPr>
                  <w:rFonts w:eastAsia="MS Mincho"/>
                </w:rPr>
                <w:t>Samsung</w:t>
              </w:r>
            </w:ins>
          </w:p>
        </w:tc>
        <w:tc>
          <w:tcPr>
            <w:tcW w:w="1066" w:type="dxa"/>
            <w:vAlign w:val="center"/>
          </w:tcPr>
          <w:p w:rsidR="00C87AF8" w:rsidRDefault="00C87AF8" w:rsidP="00C87AF8">
            <w:pPr>
              <w:spacing w:after="120"/>
              <w:jc w:val="center"/>
              <w:rPr>
                <w:ins w:id="6848" w:author="R4-2120772" w:date="2021-11-15T15:15:00Z"/>
                <w:rFonts w:eastAsia="MS Mincho"/>
              </w:rPr>
            </w:pPr>
            <w:ins w:id="6849" w:author="R4-2120772" w:date="2021-11-15T15:15:00Z">
              <w:r>
                <w:rPr>
                  <w:rFonts w:eastAsia="MS Mincho"/>
                </w:rPr>
                <w:t>73.23</w:t>
              </w:r>
            </w:ins>
          </w:p>
        </w:tc>
        <w:tc>
          <w:tcPr>
            <w:tcW w:w="985" w:type="dxa"/>
            <w:vAlign w:val="center"/>
          </w:tcPr>
          <w:p w:rsidR="00C87AF8" w:rsidRDefault="00C87AF8" w:rsidP="00C87AF8">
            <w:pPr>
              <w:spacing w:after="120"/>
              <w:jc w:val="center"/>
              <w:rPr>
                <w:ins w:id="6850" w:author="R4-2120772" w:date="2021-11-15T15:15:00Z"/>
                <w:rFonts w:eastAsia="MS Mincho"/>
              </w:rPr>
            </w:pPr>
            <w:ins w:id="6851" w:author="R4-2120772" w:date="2021-11-15T15:15:00Z">
              <w:r>
                <w:rPr>
                  <w:rFonts w:eastAsia="MS Mincho"/>
                </w:rPr>
                <w:t>99.36</w:t>
              </w:r>
            </w:ins>
          </w:p>
        </w:tc>
        <w:tc>
          <w:tcPr>
            <w:tcW w:w="985" w:type="dxa"/>
            <w:vAlign w:val="center"/>
          </w:tcPr>
          <w:p w:rsidR="00C87AF8" w:rsidRDefault="00C87AF8" w:rsidP="00C87AF8">
            <w:pPr>
              <w:spacing w:after="120"/>
              <w:jc w:val="center"/>
              <w:rPr>
                <w:ins w:id="6852" w:author="R4-2120772" w:date="2021-11-15T15:15:00Z"/>
                <w:rFonts w:eastAsia="MS Mincho"/>
              </w:rPr>
            </w:pPr>
            <w:ins w:id="6853" w:author="R4-2120772" w:date="2021-11-15T15:15:00Z">
              <w:r>
                <w:rPr>
                  <w:rFonts w:eastAsia="MS Mincho"/>
                </w:rPr>
                <w:t>110.33</w:t>
              </w:r>
            </w:ins>
          </w:p>
        </w:tc>
        <w:tc>
          <w:tcPr>
            <w:tcW w:w="916" w:type="dxa"/>
            <w:vAlign w:val="center"/>
          </w:tcPr>
          <w:p w:rsidR="00C87AF8" w:rsidRDefault="00C87AF8" w:rsidP="00C87AF8">
            <w:pPr>
              <w:spacing w:after="120"/>
              <w:jc w:val="center"/>
              <w:rPr>
                <w:ins w:id="6854" w:author="R4-2120772" w:date="2021-11-15T15:15:00Z"/>
                <w:rFonts w:eastAsia="MS Mincho"/>
              </w:rPr>
            </w:pPr>
            <w:ins w:id="6855" w:author="R4-2120772" w:date="2021-11-15T15:15:00Z">
              <w:r>
                <w:rPr>
                  <w:rFonts w:eastAsia="MS Mincho"/>
                </w:rPr>
                <w:t>-1.76</w:t>
              </w:r>
            </w:ins>
          </w:p>
        </w:tc>
        <w:tc>
          <w:tcPr>
            <w:tcW w:w="985" w:type="dxa"/>
            <w:vAlign w:val="center"/>
          </w:tcPr>
          <w:p w:rsidR="00C87AF8" w:rsidRDefault="00C87AF8" w:rsidP="00C87AF8">
            <w:pPr>
              <w:spacing w:after="120"/>
              <w:jc w:val="center"/>
              <w:rPr>
                <w:ins w:id="6856" w:author="R4-2120772" w:date="2021-11-15T15:15:00Z"/>
                <w:rFonts w:eastAsia="MS Mincho"/>
              </w:rPr>
            </w:pPr>
            <w:ins w:id="6857" w:author="R4-2120772" w:date="2021-11-15T15:15:00Z">
              <w:r>
                <w:rPr>
                  <w:rFonts w:eastAsia="MS Mincho"/>
                </w:rPr>
                <w:t>6.99</w:t>
              </w:r>
            </w:ins>
          </w:p>
        </w:tc>
        <w:tc>
          <w:tcPr>
            <w:tcW w:w="985" w:type="dxa"/>
            <w:vAlign w:val="center"/>
          </w:tcPr>
          <w:p w:rsidR="00C87AF8" w:rsidRDefault="00C87AF8" w:rsidP="00C87AF8">
            <w:pPr>
              <w:spacing w:after="120"/>
              <w:jc w:val="center"/>
              <w:rPr>
                <w:ins w:id="6858" w:author="R4-2120772" w:date="2021-11-15T15:15:00Z"/>
                <w:rFonts w:eastAsia="MS Mincho"/>
              </w:rPr>
            </w:pPr>
            <w:ins w:id="6859" w:author="R4-2120772" w:date="2021-11-15T15:15:00Z">
              <w:r>
                <w:rPr>
                  <w:rFonts w:eastAsia="MS Mincho"/>
                </w:rPr>
                <w:t>14.85</w:t>
              </w:r>
            </w:ins>
          </w:p>
        </w:tc>
      </w:tr>
      <w:tr w:rsidR="00C87AF8" w:rsidTr="0087751E">
        <w:trPr>
          <w:trHeight w:val="300"/>
          <w:jc w:val="center"/>
          <w:ins w:id="6860" w:author="R4-2120772" w:date="2021-11-15T15:15:00Z"/>
        </w:trPr>
        <w:tc>
          <w:tcPr>
            <w:tcW w:w="965" w:type="dxa"/>
            <w:vMerge/>
            <w:vAlign w:val="center"/>
          </w:tcPr>
          <w:p w:rsidR="00C87AF8" w:rsidRDefault="00C87AF8" w:rsidP="00C87AF8">
            <w:pPr>
              <w:spacing w:after="120"/>
              <w:jc w:val="center"/>
              <w:rPr>
                <w:ins w:id="6861" w:author="R4-2120772" w:date="2021-11-15T15:15:00Z"/>
                <w:rFonts w:eastAsia="MS Mincho"/>
              </w:rPr>
            </w:pPr>
          </w:p>
        </w:tc>
        <w:tc>
          <w:tcPr>
            <w:tcW w:w="1115" w:type="dxa"/>
            <w:noWrap/>
            <w:vAlign w:val="center"/>
          </w:tcPr>
          <w:p w:rsidR="00C87AF8" w:rsidRDefault="00C87AF8" w:rsidP="00C87AF8">
            <w:pPr>
              <w:spacing w:after="120"/>
              <w:jc w:val="center"/>
              <w:rPr>
                <w:ins w:id="6862" w:author="R4-2120772" w:date="2021-11-15T15:15:00Z"/>
                <w:rFonts w:eastAsia="MS Mincho"/>
              </w:rPr>
            </w:pPr>
            <w:ins w:id="6863" w:author="R4-2120772" w:date="2021-11-15T15:15:00Z">
              <w:r>
                <w:rPr>
                  <w:rFonts w:eastAsia="MS Mincho"/>
                </w:rPr>
                <w:t>Huawei</w:t>
              </w:r>
            </w:ins>
          </w:p>
        </w:tc>
        <w:tc>
          <w:tcPr>
            <w:tcW w:w="1066" w:type="dxa"/>
            <w:vAlign w:val="center"/>
          </w:tcPr>
          <w:p w:rsidR="00C87AF8" w:rsidRDefault="00C87AF8" w:rsidP="00C87AF8">
            <w:pPr>
              <w:spacing w:after="120"/>
              <w:jc w:val="center"/>
              <w:rPr>
                <w:ins w:id="6864" w:author="R4-2120772" w:date="2021-11-15T15:15:00Z"/>
                <w:rFonts w:eastAsia="MS Mincho"/>
              </w:rPr>
            </w:pPr>
            <w:ins w:id="6865" w:author="R4-2120772" w:date="2021-11-15T15:15:00Z">
              <w:r>
                <w:rPr>
                  <w:rFonts w:eastAsia="MS Mincho"/>
                </w:rPr>
                <w:t>70.73</w:t>
              </w:r>
            </w:ins>
          </w:p>
        </w:tc>
        <w:tc>
          <w:tcPr>
            <w:tcW w:w="985" w:type="dxa"/>
            <w:vAlign w:val="center"/>
          </w:tcPr>
          <w:p w:rsidR="00C87AF8" w:rsidRDefault="00C87AF8" w:rsidP="00C87AF8">
            <w:pPr>
              <w:spacing w:after="120"/>
              <w:jc w:val="center"/>
              <w:rPr>
                <w:ins w:id="6866" w:author="R4-2120772" w:date="2021-11-15T15:15:00Z"/>
                <w:rFonts w:eastAsia="MS Mincho"/>
              </w:rPr>
            </w:pPr>
            <w:ins w:id="6867" w:author="R4-2120772" w:date="2021-11-15T15:15:00Z">
              <w:r>
                <w:rPr>
                  <w:rFonts w:eastAsia="MS Mincho"/>
                </w:rPr>
                <w:t>99.50</w:t>
              </w:r>
            </w:ins>
          </w:p>
        </w:tc>
        <w:tc>
          <w:tcPr>
            <w:tcW w:w="985" w:type="dxa"/>
            <w:vAlign w:val="center"/>
          </w:tcPr>
          <w:p w:rsidR="00C87AF8" w:rsidRDefault="00C87AF8" w:rsidP="00C87AF8">
            <w:pPr>
              <w:spacing w:after="120"/>
              <w:jc w:val="center"/>
              <w:rPr>
                <w:ins w:id="6868" w:author="R4-2120772" w:date="2021-11-15T15:15:00Z"/>
                <w:rFonts w:eastAsia="MS Mincho"/>
              </w:rPr>
            </w:pPr>
            <w:ins w:id="6869" w:author="R4-2120772" w:date="2021-11-15T15:15:00Z">
              <w:r>
                <w:rPr>
                  <w:rFonts w:eastAsia="MS Mincho"/>
                </w:rPr>
                <w:t>113.81</w:t>
              </w:r>
            </w:ins>
          </w:p>
        </w:tc>
        <w:tc>
          <w:tcPr>
            <w:tcW w:w="916" w:type="dxa"/>
            <w:vAlign w:val="center"/>
          </w:tcPr>
          <w:p w:rsidR="00C87AF8" w:rsidRDefault="00C87AF8" w:rsidP="00C87AF8">
            <w:pPr>
              <w:spacing w:after="120"/>
              <w:jc w:val="center"/>
              <w:rPr>
                <w:ins w:id="6870" w:author="R4-2120772" w:date="2021-11-15T15:15:00Z"/>
                <w:rFonts w:eastAsia="MS Mincho"/>
              </w:rPr>
            </w:pPr>
            <w:ins w:id="6871" w:author="R4-2120772" w:date="2021-11-15T15:15:00Z">
              <w:r>
                <w:rPr>
                  <w:rFonts w:eastAsia="MS Mincho"/>
                </w:rPr>
                <w:t>-5.02</w:t>
              </w:r>
            </w:ins>
          </w:p>
        </w:tc>
        <w:tc>
          <w:tcPr>
            <w:tcW w:w="985" w:type="dxa"/>
            <w:vAlign w:val="center"/>
          </w:tcPr>
          <w:p w:rsidR="00C87AF8" w:rsidRDefault="00C87AF8" w:rsidP="00C87AF8">
            <w:pPr>
              <w:spacing w:after="120"/>
              <w:jc w:val="center"/>
              <w:rPr>
                <w:ins w:id="6872" w:author="R4-2120772" w:date="2021-11-15T15:15:00Z"/>
                <w:rFonts w:eastAsia="MS Mincho"/>
              </w:rPr>
            </w:pPr>
            <w:ins w:id="6873" w:author="R4-2120772" w:date="2021-11-15T15:15:00Z">
              <w:r>
                <w:rPr>
                  <w:rFonts w:eastAsia="MS Mincho"/>
                </w:rPr>
                <w:t>5.47</w:t>
              </w:r>
            </w:ins>
          </w:p>
        </w:tc>
        <w:tc>
          <w:tcPr>
            <w:tcW w:w="985" w:type="dxa"/>
            <w:vAlign w:val="center"/>
          </w:tcPr>
          <w:p w:rsidR="00C87AF8" w:rsidRDefault="00C87AF8" w:rsidP="00C87AF8">
            <w:pPr>
              <w:spacing w:after="120"/>
              <w:jc w:val="center"/>
              <w:rPr>
                <w:ins w:id="6874" w:author="R4-2120772" w:date="2021-11-15T15:15:00Z"/>
                <w:rFonts w:eastAsia="MS Mincho"/>
              </w:rPr>
            </w:pPr>
            <w:ins w:id="6875" w:author="R4-2120772" w:date="2021-11-15T15:15:00Z">
              <w:r>
                <w:rPr>
                  <w:rFonts w:eastAsia="MS Mincho"/>
                </w:rPr>
                <w:t>14.44</w:t>
              </w:r>
            </w:ins>
          </w:p>
        </w:tc>
      </w:tr>
      <w:tr w:rsidR="00C87AF8" w:rsidTr="0087751E">
        <w:trPr>
          <w:trHeight w:val="300"/>
          <w:jc w:val="center"/>
          <w:ins w:id="6876" w:author="R4-2120772" w:date="2021-11-15T15:15:00Z"/>
        </w:trPr>
        <w:tc>
          <w:tcPr>
            <w:tcW w:w="965" w:type="dxa"/>
            <w:vMerge/>
            <w:vAlign w:val="center"/>
          </w:tcPr>
          <w:p w:rsidR="00C87AF8" w:rsidRDefault="00C87AF8" w:rsidP="00C87AF8">
            <w:pPr>
              <w:spacing w:after="120"/>
              <w:jc w:val="center"/>
              <w:rPr>
                <w:ins w:id="6877" w:author="R4-2120772" w:date="2021-11-15T15:15:00Z"/>
                <w:rFonts w:eastAsia="MS Mincho"/>
              </w:rPr>
            </w:pPr>
          </w:p>
        </w:tc>
        <w:tc>
          <w:tcPr>
            <w:tcW w:w="1115" w:type="dxa"/>
            <w:noWrap/>
            <w:vAlign w:val="center"/>
          </w:tcPr>
          <w:p w:rsidR="00C87AF8" w:rsidRDefault="00C87AF8" w:rsidP="00C87AF8">
            <w:pPr>
              <w:spacing w:after="120"/>
              <w:jc w:val="center"/>
              <w:rPr>
                <w:ins w:id="6878" w:author="R4-2120772" w:date="2021-11-15T15:15:00Z"/>
                <w:rFonts w:eastAsia="MS Mincho"/>
              </w:rPr>
            </w:pPr>
            <w:ins w:id="6879" w:author="R4-2120772" w:date="2021-11-15T15:15:00Z">
              <w:r>
                <w:rPr>
                  <w:rFonts w:eastAsia="MS Mincho"/>
                </w:rPr>
                <w:t>Qualcomm</w:t>
              </w:r>
            </w:ins>
          </w:p>
        </w:tc>
        <w:tc>
          <w:tcPr>
            <w:tcW w:w="1066" w:type="dxa"/>
            <w:noWrap/>
            <w:vAlign w:val="center"/>
          </w:tcPr>
          <w:p w:rsidR="00C87AF8" w:rsidRDefault="00C87AF8" w:rsidP="00C87AF8">
            <w:pPr>
              <w:spacing w:after="120"/>
              <w:jc w:val="center"/>
              <w:rPr>
                <w:ins w:id="6880" w:author="R4-2120772" w:date="2021-11-15T15:15:00Z"/>
                <w:rFonts w:eastAsia="MS Mincho"/>
              </w:rPr>
            </w:pPr>
            <w:ins w:id="6881" w:author="R4-2120772" w:date="2021-11-15T15:15:00Z">
              <w:r>
                <w:rPr>
                  <w:rFonts w:eastAsia="MS Mincho"/>
                </w:rPr>
                <w:t>71.85</w:t>
              </w:r>
            </w:ins>
          </w:p>
        </w:tc>
        <w:tc>
          <w:tcPr>
            <w:tcW w:w="985" w:type="dxa"/>
            <w:noWrap/>
            <w:vAlign w:val="center"/>
          </w:tcPr>
          <w:p w:rsidR="00C87AF8" w:rsidRDefault="00C87AF8" w:rsidP="00C87AF8">
            <w:pPr>
              <w:spacing w:after="120"/>
              <w:jc w:val="center"/>
              <w:rPr>
                <w:ins w:id="6882" w:author="R4-2120772" w:date="2021-11-15T15:15:00Z"/>
                <w:rFonts w:eastAsia="MS Mincho"/>
              </w:rPr>
            </w:pPr>
            <w:ins w:id="6883" w:author="R4-2120772" w:date="2021-11-15T15:15:00Z">
              <w:r>
                <w:rPr>
                  <w:rFonts w:eastAsia="MS Mincho"/>
                </w:rPr>
                <w:t>99.44</w:t>
              </w:r>
            </w:ins>
          </w:p>
        </w:tc>
        <w:tc>
          <w:tcPr>
            <w:tcW w:w="985" w:type="dxa"/>
            <w:noWrap/>
            <w:vAlign w:val="center"/>
          </w:tcPr>
          <w:p w:rsidR="00C87AF8" w:rsidRDefault="00C87AF8" w:rsidP="00C87AF8">
            <w:pPr>
              <w:spacing w:after="120"/>
              <w:jc w:val="center"/>
              <w:rPr>
                <w:ins w:id="6884" w:author="R4-2120772" w:date="2021-11-15T15:15:00Z"/>
                <w:rFonts w:eastAsia="MS Mincho"/>
              </w:rPr>
            </w:pPr>
            <w:ins w:id="6885" w:author="R4-2120772" w:date="2021-11-15T15:15:00Z">
              <w:r>
                <w:rPr>
                  <w:rFonts w:eastAsia="MS Mincho"/>
                </w:rPr>
                <w:t>113.47</w:t>
              </w:r>
            </w:ins>
          </w:p>
        </w:tc>
        <w:tc>
          <w:tcPr>
            <w:tcW w:w="916" w:type="dxa"/>
            <w:noWrap/>
            <w:vAlign w:val="center"/>
          </w:tcPr>
          <w:p w:rsidR="00C87AF8" w:rsidRDefault="00C87AF8" w:rsidP="00C87AF8">
            <w:pPr>
              <w:spacing w:after="120"/>
              <w:jc w:val="center"/>
              <w:rPr>
                <w:ins w:id="6886" w:author="R4-2120772" w:date="2021-11-15T15:15:00Z"/>
                <w:rFonts w:eastAsia="MS Mincho"/>
              </w:rPr>
            </w:pPr>
            <w:ins w:id="6887" w:author="R4-2120772" w:date="2021-11-15T15:15:00Z">
              <w:r>
                <w:rPr>
                  <w:rFonts w:eastAsia="MS Mincho"/>
                </w:rPr>
                <w:t>-4.03</w:t>
              </w:r>
            </w:ins>
          </w:p>
        </w:tc>
        <w:tc>
          <w:tcPr>
            <w:tcW w:w="985" w:type="dxa"/>
            <w:noWrap/>
            <w:vAlign w:val="center"/>
          </w:tcPr>
          <w:p w:rsidR="00C87AF8" w:rsidRDefault="00C87AF8" w:rsidP="00C87AF8">
            <w:pPr>
              <w:spacing w:after="120"/>
              <w:jc w:val="center"/>
              <w:rPr>
                <w:ins w:id="6888" w:author="R4-2120772" w:date="2021-11-15T15:15:00Z"/>
                <w:rFonts w:eastAsia="MS Mincho"/>
              </w:rPr>
            </w:pPr>
            <w:ins w:id="6889" w:author="R4-2120772" w:date="2021-11-15T15:15:00Z">
              <w:r>
                <w:rPr>
                  <w:rFonts w:eastAsia="MS Mincho"/>
                </w:rPr>
                <w:t>4.52</w:t>
              </w:r>
            </w:ins>
          </w:p>
        </w:tc>
        <w:tc>
          <w:tcPr>
            <w:tcW w:w="985" w:type="dxa"/>
            <w:noWrap/>
            <w:vAlign w:val="center"/>
          </w:tcPr>
          <w:p w:rsidR="00C87AF8" w:rsidRDefault="00C87AF8" w:rsidP="00C87AF8">
            <w:pPr>
              <w:spacing w:after="120"/>
              <w:jc w:val="center"/>
              <w:rPr>
                <w:ins w:id="6890" w:author="R4-2120772" w:date="2021-11-15T15:15:00Z"/>
                <w:rFonts w:eastAsia="MS Mincho"/>
              </w:rPr>
            </w:pPr>
            <w:ins w:id="6891" w:author="R4-2120772" w:date="2021-11-15T15:15:00Z">
              <w:r>
                <w:rPr>
                  <w:rFonts w:eastAsia="MS Mincho"/>
                </w:rPr>
                <w:t>14.81</w:t>
              </w:r>
            </w:ins>
          </w:p>
        </w:tc>
      </w:tr>
      <w:tr w:rsidR="00C87AF8" w:rsidTr="0087751E">
        <w:trPr>
          <w:trHeight w:val="300"/>
          <w:jc w:val="center"/>
          <w:ins w:id="6892" w:author="R4-2120772" w:date="2021-11-15T15:15:00Z"/>
        </w:trPr>
        <w:tc>
          <w:tcPr>
            <w:tcW w:w="965" w:type="dxa"/>
            <w:vMerge/>
            <w:vAlign w:val="center"/>
          </w:tcPr>
          <w:p w:rsidR="00C87AF8" w:rsidRDefault="00C87AF8" w:rsidP="00C87AF8">
            <w:pPr>
              <w:spacing w:after="120"/>
              <w:jc w:val="center"/>
              <w:rPr>
                <w:ins w:id="6893" w:author="R4-2120772" w:date="2021-11-15T15:15:00Z"/>
                <w:rFonts w:eastAsia="MS Mincho"/>
              </w:rPr>
            </w:pPr>
          </w:p>
        </w:tc>
        <w:tc>
          <w:tcPr>
            <w:tcW w:w="1115" w:type="dxa"/>
            <w:noWrap/>
            <w:vAlign w:val="center"/>
          </w:tcPr>
          <w:p w:rsidR="00C87AF8" w:rsidRDefault="00C87AF8" w:rsidP="00C87AF8">
            <w:pPr>
              <w:spacing w:after="120"/>
              <w:jc w:val="center"/>
              <w:rPr>
                <w:ins w:id="6894" w:author="R4-2120772" w:date="2021-11-15T15:15:00Z"/>
                <w:rFonts w:eastAsia="MS Mincho"/>
              </w:rPr>
            </w:pPr>
            <w:ins w:id="6895" w:author="R4-2120772" w:date="2021-11-15T15:15:00Z">
              <w:r>
                <w:rPr>
                  <w:rFonts w:eastAsia="MS Mincho"/>
                </w:rPr>
                <w:t>ZTE</w:t>
              </w:r>
            </w:ins>
          </w:p>
        </w:tc>
        <w:tc>
          <w:tcPr>
            <w:tcW w:w="1066" w:type="dxa"/>
            <w:noWrap/>
            <w:vAlign w:val="center"/>
          </w:tcPr>
          <w:p w:rsidR="00C87AF8" w:rsidRDefault="00C87AF8" w:rsidP="00C87AF8">
            <w:pPr>
              <w:spacing w:after="120"/>
              <w:jc w:val="center"/>
              <w:rPr>
                <w:ins w:id="6896" w:author="R4-2120772" w:date="2021-11-15T15:15:00Z"/>
                <w:rFonts w:eastAsia="MS Mincho"/>
              </w:rPr>
            </w:pPr>
            <w:ins w:id="6897" w:author="R4-2120772" w:date="2021-11-15T15:15:00Z">
              <w:r>
                <w:rPr>
                  <w:rFonts w:eastAsia="MS Mincho"/>
                </w:rPr>
                <w:t>71.00</w:t>
              </w:r>
            </w:ins>
          </w:p>
        </w:tc>
        <w:tc>
          <w:tcPr>
            <w:tcW w:w="985" w:type="dxa"/>
            <w:noWrap/>
            <w:vAlign w:val="center"/>
          </w:tcPr>
          <w:p w:rsidR="00C87AF8" w:rsidRDefault="00C87AF8" w:rsidP="00C87AF8">
            <w:pPr>
              <w:spacing w:after="120"/>
              <w:jc w:val="center"/>
              <w:rPr>
                <w:ins w:id="6898" w:author="R4-2120772" w:date="2021-11-15T15:15:00Z"/>
                <w:rFonts w:eastAsia="MS Mincho"/>
              </w:rPr>
            </w:pPr>
            <w:ins w:id="6899" w:author="R4-2120772" w:date="2021-11-15T15:15:00Z">
              <w:r>
                <w:rPr>
                  <w:rFonts w:eastAsia="MS Mincho"/>
                </w:rPr>
                <w:t>99.00</w:t>
              </w:r>
            </w:ins>
          </w:p>
        </w:tc>
        <w:tc>
          <w:tcPr>
            <w:tcW w:w="985" w:type="dxa"/>
            <w:noWrap/>
            <w:vAlign w:val="center"/>
          </w:tcPr>
          <w:p w:rsidR="00C87AF8" w:rsidRDefault="00C87AF8" w:rsidP="00C87AF8">
            <w:pPr>
              <w:spacing w:after="120"/>
              <w:jc w:val="center"/>
              <w:rPr>
                <w:ins w:id="6900" w:author="R4-2120772" w:date="2021-11-15T15:15:00Z"/>
                <w:rFonts w:eastAsia="MS Mincho"/>
              </w:rPr>
            </w:pPr>
            <w:ins w:id="6901" w:author="R4-2120772" w:date="2021-11-15T15:15:00Z">
              <w:r>
                <w:rPr>
                  <w:rFonts w:eastAsia="MS Mincho"/>
                </w:rPr>
                <w:t>112.09</w:t>
              </w:r>
            </w:ins>
          </w:p>
        </w:tc>
        <w:tc>
          <w:tcPr>
            <w:tcW w:w="916" w:type="dxa"/>
            <w:noWrap/>
            <w:vAlign w:val="center"/>
          </w:tcPr>
          <w:p w:rsidR="00C87AF8" w:rsidRDefault="00C87AF8" w:rsidP="00C87AF8">
            <w:pPr>
              <w:spacing w:after="120"/>
              <w:jc w:val="center"/>
              <w:rPr>
                <w:ins w:id="6902" w:author="R4-2120772" w:date="2021-11-15T15:15:00Z"/>
                <w:rFonts w:eastAsia="MS Mincho"/>
              </w:rPr>
            </w:pPr>
            <w:ins w:id="6903" w:author="R4-2120772" w:date="2021-11-15T15:15:00Z">
              <w:r>
                <w:rPr>
                  <w:rFonts w:eastAsia="MS Mincho"/>
                </w:rPr>
                <w:t>-2.89</w:t>
              </w:r>
            </w:ins>
          </w:p>
        </w:tc>
        <w:tc>
          <w:tcPr>
            <w:tcW w:w="985" w:type="dxa"/>
            <w:noWrap/>
            <w:vAlign w:val="center"/>
          </w:tcPr>
          <w:p w:rsidR="00C87AF8" w:rsidRDefault="00C87AF8" w:rsidP="00C87AF8">
            <w:pPr>
              <w:spacing w:after="120"/>
              <w:jc w:val="center"/>
              <w:rPr>
                <w:ins w:id="6904" w:author="R4-2120772" w:date="2021-11-15T15:15:00Z"/>
                <w:rFonts w:eastAsia="MS Mincho"/>
              </w:rPr>
            </w:pPr>
            <w:ins w:id="6905" w:author="R4-2120772" w:date="2021-11-15T15:15:00Z">
              <w:r>
                <w:rPr>
                  <w:rFonts w:eastAsia="MS Mincho"/>
                </w:rPr>
                <w:t>5.24</w:t>
              </w:r>
            </w:ins>
          </w:p>
        </w:tc>
        <w:tc>
          <w:tcPr>
            <w:tcW w:w="985" w:type="dxa"/>
            <w:noWrap/>
            <w:vAlign w:val="center"/>
          </w:tcPr>
          <w:p w:rsidR="00C87AF8" w:rsidRDefault="00C87AF8" w:rsidP="00C87AF8">
            <w:pPr>
              <w:spacing w:after="120"/>
              <w:jc w:val="center"/>
              <w:rPr>
                <w:ins w:id="6906" w:author="R4-2120772" w:date="2021-11-15T15:15:00Z"/>
                <w:rFonts w:eastAsia="MS Mincho"/>
              </w:rPr>
            </w:pPr>
            <w:ins w:id="6907" w:author="R4-2120772" w:date="2021-11-15T15:15:00Z">
              <w:r>
                <w:rPr>
                  <w:rFonts w:eastAsia="MS Mincho"/>
                </w:rPr>
                <w:t>14.99</w:t>
              </w:r>
            </w:ins>
          </w:p>
        </w:tc>
      </w:tr>
      <w:tr w:rsidR="00C87AF8" w:rsidTr="0087751E">
        <w:trPr>
          <w:trHeight w:val="300"/>
          <w:jc w:val="center"/>
          <w:ins w:id="6908" w:author="R4-2120772" w:date="2021-11-15T15:15:00Z"/>
        </w:trPr>
        <w:tc>
          <w:tcPr>
            <w:tcW w:w="965" w:type="dxa"/>
            <w:vMerge/>
            <w:vAlign w:val="center"/>
          </w:tcPr>
          <w:p w:rsidR="00C87AF8" w:rsidRDefault="00C87AF8" w:rsidP="00C87AF8">
            <w:pPr>
              <w:spacing w:after="120"/>
              <w:jc w:val="center"/>
              <w:rPr>
                <w:ins w:id="6909" w:author="R4-2120772" w:date="2021-11-15T15:15:00Z"/>
                <w:rFonts w:eastAsia="MS Mincho"/>
              </w:rPr>
            </w:pPr>
          </w:p>
        </w:tc>
        <w:tc>
          <w:tcPr>
            <w:tcW w:w="1115" w:type="dxa"/>
            <w:noWrap/>
            <w:vAlign w:val="center"/>
          </w:tcPr>
          <w:p w:rsidR="00C87AF8" w:rsidRDefault="00C87AF8" w:rsidP="00C87AF8">
            <w:pPr>
              <w:spacing w:after="120"/>
              <w:jc w:val="center"/>
              <w:rPr>
                <w:ins w:id="6910" w:author="R4-2120772" w:date="2021-11-15T15:15:00Z"/>
                <w:rFonts w:eastAsia="MS Mincho"/>
              </w:rPr>
            </w:pPr>
            <w:ins w:id="6911" w:author="R4-2120772" w:date="2021-11-15T15:15:00Z">
              <w:r>
                <w:rPr>
                  <w:rFonts w:eastAsia="MS Mincho"/>
                </w:rPr>
                <w:t>Variance</w:t>
              </w:r>
            </w:ins>
          </w:p>
        </w:tc>
        <w:tc>
          <w:tcPr>
            <w:tcW w:w="1066" w:type="dxa"/>
            <w:noWrap/>
            <w:vAlign w:val="center"/>
          </w:tcPr>
          <w:p w:rsidR="00C87AF8" w:rsidRDefault="00C87AF8" w:rsidP="00C87AF8">
            <w:pPr>
              <w:spacing w:after="120"/>
              <w:jc w:val="center"/>
              <w:rPr>
                <w:ins w:id="6912" w:author="R4-2120772" w:date="2021-11-15T15:15:00Z"/>
                <w:rFonts w:eastAsia="MS Mincho"/>
              </w:rPr>
            </w:pPr>
            <w:ins w:id="6913" w:author="R4-2120772" w:date="2021-11-15T15:15:00Z">
              <w:r>
                <w:rPr>
                  <w:rFonts w:eastAsia="MS Mincho"/>
                </w:rPr>
                <w:t>0.95</w:t>
              </w:r>
            </w:ins>
          </w:p>
        </w:tc>
        <w:tc>
          <w:tcPr>
            <w:tcW w:w="985" w:type="dxa"/>
            <w:noWrap/>
            <w:vAlign w:val="center"/>
          </w:tcPr>
          <w:p w:rsidR="00C87AF8" w:rsidRDefault="00C87AF8" w:rsidP="00C87AF8">
            <w:pPr>
              <w:spacing w:after="120"/>
              <w:jc w:val="center"/>
              <w:rPr>
                <w:ins w:id="6914" w:author="R4-2120772" w:date="2021-11-15T15:15:00Z"/>
                <w:rFonts w:eastAsia="MS Mincho"/>
              </w:rPr>
            </w:pPr>
            <w:ins w:id="6915" w:author="R4-2120772" w:date="2021-11-15T15:15:00Z">
              <w:r>
                <w:rPr>
                  <w:rFonts w:eastAsia="MS Mincho"/>
                </w:rPr>
                <w:t>0.04</w:t>
              </w:r>
            </w:ins>
          </w:p>
        </w:tc>
        <w:tc>
          <w:tcPr>
            <w:tcW w:w="985" w:type="dxa"/>
            <w:noWrap/>
            <w:vAlign w:val="center"/>
          </w:tcPr>
          <w:p w:rsidR="00C87AF8" w:rsidRDefault="00C87AF8" w:rsidP="00C87AF8">
            <w:pPr>
              <w:spacing w:after="120"/>
              <w:jc w:val="center"/>
              <w:rPr>
                <w:ins w:id="6916" w:author="R4-2120772" w:date="2021-11-15T15:15:00Z"/>
                <w:rFonts w:eastAsia="MS Mincho"/>
              </w:rPr>
            </w:pPr>
            <w:ins w:id="6917" w:author="R4-2120772" w:date="2021-11-15T15:15:00Z">
              <w:r>
                <w:rPr>
                  <w:rFonts w:eastAsia="MS Mincho"/>
                </w:rPr>
                <w:t>1.88</w:t>
              </w:r>
            </w:ins>
          </w:p>
        </w:tc>
        <w:tc>
          <w:tcPr>
            <w:tcW w:w="916" w:type="dxa"/>
            <w:noWrap/>
            <w:vAlign w:val="center"/>
          </w:tcPr>
          <w:p w:rsidR="00C87AF8" w:rsidRDefault="00C87AF8" w:rsidP="00C87AF8">
            <w:pPr>
              <w:spacing w:after="120"/>
              <w:jc w:val="center"/>
              <w:rPr>
                <w:ins w:id="6918" w:author="R4-2120772" w:date="2021-11-15T15:15:00Z"/>
                <w:rFonts w:eastAsia="MS Mincho"/>
              </w:rPr>
            </w:pPr>
            <w:ins w:id="6919" w:author="R4-2120772" w:date="2021-11-15T15:15:00Z">
              <w:r>
                <w:rPr>
                  <w:rFonts w:eastAsia="MS Mincho"/>
                </w:rPr>
                <w:t>1.50</w:t>
              </w:r>
            </w:ins>
          </w:p>
        </w:tc>
        <w:tc>
          <w:tcPr>
            <w:tcW w:w="985" w:type="dxa"/>
            <w:noWrap/>
            <w:vAlign w:val="center"/>
          </w:tcPr>
          <w:p w:rsidR="00C87AF8" w:rsidRDefault="00C87AF8" w:rsidP="00C87AF8">
            <w:pPr>
              <w:spacing w:after="120"/>
              <w:jc w:val="center"/>
              <w:rPr>
                <w:ins w:id="6920" w:author="R4-2120772" w:date="2021-11-15T15:15:00Z"/>
                <w:rFonts w:eastAsia="MS Mincho"/>
              </w:rPr>
            </w:pPr>
            <w:ins w:id="6921" w:author="R4-2120772" w:date="2021-11-15T15:15:00Z">
              <w:r>
                <w:rPr>
                  <w:rFonts w:eastAsia="MS Mincho"/>
                </w:rPr>
                <w:t>0.81</w:t>
              </w:r>
            </w:ins>
          </w:p>
        </w:tc>
        <w:tc>
          <w:tcPr>
            <w:tcW w:w="985" w:type="dxa"/>
            <w:noWrap/>
            <w:vAlign w:val="center"/>
          </w:tcPr>
          <w:p w:rsidR="00C87AF8" w:rsidRDefault="00C87AF8" w:rsidP="00C87AF8">
            <w:pPr>
              <w:spacing w:after="120"/>
              <w:jc w:val="center"/>
              <w:rPr>
                <w:ins w:id="6922" w:author="R4-2120772" w:date="2021-11-15T15:15:00Z"/>
                <w:rFonts w:eastAsia="MS Mincho"/>
              </w:rPr>
            </w:pPr>
            <w:ins w:id="6923" w:author="R4-2120772" w:date="2021-11-15T15:15:00Z">
              <w:r>
                <w:rPr>
                  <w:rFonts w:eastAsia="MS Mincho"/>
                </w:rPr>
                <w:t>0.04</w:t>
              </w:r>
            </w:ins>
          </w:p>
        </w:tc>
      </w:tr>
      <w:tr w:rsidR="00C87AF8" w:rsidTr="0087751E">
        <w:trPr>
          <w:trHeight w:val="315"/>
          <w:jc w:val="center"/>
          <w:ins w:id="6924" w:author="R4-2120772" w:date="2021-11-15T15:15:00Z"/>
        </w:trPr>
        <w:tc>
          <w:tcPr>
            <w:tcW w:w="965" w:type="dxa"/>
            <w:vMerge/>
            <w:vAlign w:val="center"/>
          </w:tcPr>
          <w:p w:rsidR="00C87AF8" w:rsidRDefault="00C87AF8" w:rsidP="00C87AF8">
            <w:pPr>
              <w:spacing w:after="120"/>
              <w:jc w:val="center"/>
              <w:rPr>
                <w:ins w:id="6925" w:author="R4-2120772" w:date="2021-11-15T15:15:00Z"/>
                <w:rFonts w:eastAsia="MS Mincho"/>
              </w:rPr>
            </w:pPr>
          </w:p>
        </w:tc>
        <w:tc>
          <w:tcPr>
            <w:tcW w:w="1115" w:type="dxa"/>
            <w:noWrap/>
            <w:vAlign w:val="center"/>
          </w:tcPr>
          <w:p w:rsidR="00C87AF8" w:rsidRDefault="00C87AF8" w:rsidP="00C87AF8">
            <w:pPr>
              <w:spacing w:after="120"/>
              <w:jc w:val="center"/>
              <w:rPr>
                <w:ins w:id="6926" w:author="R4-2120772" w:date="2021-11-15T15:15:00Z"/>
                <w:rFonts w:eastAsia="MS Mincho"/>
              </w:rPr>
            </w:pPr>
            <w:ins w:id="6927" w:author="R4-2120772" w:date="2021-11-15T15:15:00Z">
              <w:r>
                <w:rPr>
                  <w:rFonts w:eastAsia="MS Mincho"/>
                </w:rPr>
                <w:t>Mean</w:t>
              </w:r>
            </w:ins>
          </w:p>
        </w:tc>
        <w:tc>
          <w:tcPr>
            <w:tcW w:w="1066" w:type="dxa"/>
            <w:noWrap/>
            <w:vAlign w:val="center"/>
          </w:tcPr>
          <w:p w:rsidR="00C87AF8" w:rsidRDefault="00C87AF8" w:rsidP="00C87AF8">
            <w:pPr>
              <w:spacing w:after="120"/>
              <w:jc w:val="center"/>
              <w:rPr>
                <w:ins w:id="6928" w:author="R4-2120772" w:date="2021-11-15T15:15:00Z"/>
                <w:rFonts w:eastAsia="MS Mincho"/>
              </w:rPr>
            </w:pPr>
            <w:ins w:id="6929" w:author="R4-2120772" w:date="2021-11-15T15:15:00Z">
              <w:r>
                <w:rPr>
                  <w:rFonts w:eastAsia="MS Mincho"/>
                </w:rPr>
                <w:t>71.70</w:t>
              </w:r>
            </w:ins>
          </w:p>
        </w:tc>
        <w:tc>
          <w:tcPr>
            <w:tcW w:w="985" w:type="dxa"/>
            <w:noWrap/>
            <w:vAlign w:val="center"/>
          </w:tcPr>
          <w:p w:rsidR="00C87AF8" w:rsidRDefault="00C87AF8" w:rsidP="00C87AF8">
            <w:pPr>
              <w:spacing w:after="120"/>
              <w:jc w:val="center"/>
              <w:rPr>
                <w:ins w:id="6930" w:author="R4-2120772" w:date="2021-11-15T15:15:00Z"/>
                <w:rFonts w:eastAsia="MS Mincho"/>
              </w:rPr>
            </w:pPr>
            <w:ins w:id="6931" w:author="R4-2120772" w:date="2021-11-15T15:15:00Z">
              <w:r>
                <w:rPr>
                  <w:rFonts w:eastAsia="MS Mincho"/>
                </w:rPr>
                <w:t>99.32</w:t>
              </w:r>
            </w:ins>
          </w:p>
        </w:tc>
        <w:tc>
          <w:tcPr>
            <w:tcW w:w="985" w:type="dxa"/>
            <w:noWrap/>
            <w:vAlign w:val="center"/>
          </w:tcPr>
          <w:p w:rsidR="00C87AF8" w:rsidRDefault="00C87AF8" w:rsidP="00C87AF8">
            <w:pPr>
              <w:spacing w:after="120"/>
              <w:jc w:val="center"/>
              <w:rPr>
                <w:ins w:id="6932" w:author="R4-2120772" w:date="2021-11-15T15:15:00Z"/>
                <w:rFonts w:eastAsia="MS Mincho"/>
              </w:rPr>
            </w:pPr>
            <w:ins w:id="6933" w:author="R4-2120772" w:date="2021-11-15T15:15:00Z">
              <w:r>
                <w:rPr>
                  <w:rFonts w:eastAsia="MS Mincho"/>
                </w:rPr>
                <w:t>112.43</w:t>
              </w:r>
            </w:ins>
          </w:p>
        </w:tc>
        <w:tc>
          <w:tcPr>
            <w:tcW w:w="916" w:type="dxa"/>
            <w:noWrap/>
            <w:vAlign w:val="center"/>
          </w:tcPr>
          <w:p w:rsidR="00C87AF8" w:rsidRDefault="00C87AF8" w:rsidP="00C87AF8">
            <w:pPr>
              <w:spacing w:after="120"/>
              <w:jc w:val="center"/>
              <w:rPr>
                <w:ins w:id="6934" w:author="R4-2120772" w:date="2021-11-15T15:15:00Z"/>
                <w:rFonts w:eastAsia="MS Mincho"/>
              </w:rPr>
            </w:pPr>
            <w:ins w:id="6935" w:author="R4-2120772" w:date="2021-11-15T15:15:00Z">
              <w:r>
                <w:rPr>
                  <w:rFonts w:eastAsia="MS Mincho"/>
                </w:rPr>
                <w:t>-3.42</w:t>
              </w:r>
            </w:ins>
          </w:p>
        </w:tc>
        <w:tc>
          <w:tcPr>
            <w:tcW w:w="985" w:type="dxa"/>
            <w:noWrap/>
            <w:vAlign w:val="center"/>
          </w:tcPr>
          <w:p w:rsidR="00C87AF8" w:rsidRDefault="00C87AF8" w:rsidP="00C87AF8">
            <w:pPr>
              <w:spacing w:after="120"/>
              <w:jc w:val="center"/>
              <w:rPr>
                <w:ins w:id="6936" w:author="R4-2120772" w:date="2021-11-15T15:15:00Z"/>
                <w:rFonts w:eastAsia="MS Mincho"/>
              </w:rPr>
            </w:pPr>
            <w:ins w:id="6937" w:author="R4-2120772" w:date="2021-11-15T15:15:00Z">
              <w:r>
                <w:rPr>
                  <w:rFonts w:eastAsia="MS Mincho"/>
                </w:rPr>
                <w:t>5.55</w:t>
              </w:r>
            </w:ins>
          </w:p>
        </w:tc>
        <w:tc>
          <w:tcPr>
            <w:tcW w:w="985" w:type="dxa"/>
            <w:noWrap/>
            <w:vAlign w:val="center"/>
          </w:tcPr>
          <w:p w:rsidR="00C87AF8" w:rsidRDefault="00C87AF8" w:rsidP="00C87AF8">
            <w:pPr>
              <w:spacing w:after="120"/>
              <w:jc w:val="center"/>
              <w:rPr>
                <w:ins w:id="6938" w:author="R4-2120772" w:date="2021-11-15T15:15:00Z"/>
                <w:rFonts w:eastAsia="MS Mincho"/>
              </w:rPr>
            </w:pPr>
            <w:ins w:id="6939" w:author="R4-2120772" w:date="2021-11-15T15:15:00Z">
              <w:r>
                <w:rPr>
                  <w:rFonts w:eastAsia="MS Mincho"/>
                </w:rPr>
                <w:t>14.77</w:t>
              </w:r>
            </w:ins>
          </w:p>
        </w:tc>
      </w:tr>
      <w:tr w:rsidR="00C87AF8" w:rsidTr="0087751E">
        <w:trPr>
          <w:trHeight w:val="300"/>
          <w:jc w:val="center"/>
          <w:ins w:id="6940" w:author="R4-2120772" w:date="2021-11-15T15:15:00Z"/>
        </w:trPr>
        <w:tc>
          <w:tcPr>
            <w:tcW w:w="965" w:type="dxa"/>
            <w:vMerge w:val="restart"/>
            <w:vAlign w:val="center"/>
          </w:tcPr>
          <w:p w:rsidR="00C87AF8" w:rsidRDefault="00C87AF8" w:rsidP="00C87AF8">
            <w:pPr>
              <w:spacing w:after="120"/>
              <w:jc w:val="center"/>
              <w:rPr>
                <w:ins w:id="6941" w:author="R4-2120772" w:date="2021-11-15T15:15:00Z"/>
                <w:rFonts w:eastAsia="MS Mincho"/>
              </w:rPr>
            </w:pPr>
            <w:ins w:id="6942" w:author="R4-2120772" w:date="2021-11-15T15:15:00Z">
              <w:r>
                <w:rPr>
                  <w:rFonts w:eastAsia="MS Mincho"/>
                </w:rPr>
                <w:t>Rural Macro</w:t>
              </w:r>
            </w:ins>
          </w:p>
        </w:tc>
        <w:tc>
          <w:tcPr>
            <w:tcW w:w="1115" w:type="dxa"/>
            <w:noWrap/>
            <w:vAlign w:val="center"/>
          </w:tcPr>
          <w:p w:rsidR="00C87AF8" w:rsidRDefault="00C87AF8" w:rsidP="00C87AF8">
            <w:pPr>
              <w:spacing w:after="120"/>
              <w:jc w:val="center"/>
              <w:rPr>
                <w:ins w:id="6943" w:author="R4-2120772" w:date="2021-11-15T15:15:00Z"/>
                <w:rFonts w:eastAsia="MS Mincho"/>
              </w:rPr>
            </w:pPr>
            <w:ins w:id="6944" w:author="R4-2120772" w:date="2021-11-15T15:15:00Z">
              <w:r>
                <w:rPr>
                  <w:rFonts w:eastAsia="MS Mincho"/>
                </w:rPr>
                <w:t>Samsung</w:t>
              </w:r>
            </w:ins>
          </w:p>
        </w:tc>
        <w:tc>
          <w:tcPr>
            <w:tcW w:w="1066" w:type="dxa"/>
            <w:noWrap/>
            <w:vAlign w:val="center"/>
          </w:tcPr>
          <w:p w:rsidR="00C87AF8" w:rsidRDefault="00C87AF8" w:rsidP="00C87AF8">
            <w:pPr>
              <w:spacing w:after="120"/>
              <w:jc w:val="center"/>
              <w:rPr>
                <w:ins w:id="6945" w:author="R4-2120772" w:date="2021-11-15T15:15:00Z"/>
                <w:rFonts w:eastAsia="MS Mincho"/>
              </w:rPr>
            </w:pPr>
            <w:ins w:id="6946" w:author="R4-2120772" w:date="2021-11-15T15:15:00Z">
              <w:r>
                <w:rPr>
                  <w:rFonts w:eastAsia="MS Mincho"/>
                </w:rPr>
                <w:t>87.82</w:t>
              </w:r>
            </w:ins>
          </w:p>
        </w:tc>
        <w:tc>
          <w:tcPr>
            <w:tcW w:w="985" w:type="dxa"/>
            <w:noWrap/>
            <w:vAlign w:val="center"/>
          </w:tcPr>
          <w:p w:rsidR="00C87AF8" w:rsidRDefault="00C87AF8" w:rsidP="00C87AF8">
            <w:pPr>
              <w:spacing w:after="120"/>
              <w:jc w:val="center"/>
              <w:rPr>
                <w:ins w:id="6947" w:author="R4-2120772" w:date="2021-11-15T15:15:00Z"/>
                <w:rFonts w:eastAsia="MS Mincho"/>
              </w:rPr>
            </w:pPr>
            <w:ins w:id="6948" w:author="R4-2120772" w:date="2021-11-15T15:15:00Z">
              <w:r>
                <w:rPr>
                  <w:rFonts w:eastAsia="MS Mincho"/>
                </w:rPr>
                <w:t>125.94</w:t>
              </w:r>
            </w:ins>
          </w:p>
        </w:tc>
        <w:tc>
          <w:tcPr>
            <w:tcW w:w="985" w:type="dxa"/>
            <w:noWrap/>
            <w:vAlign w:val="center"/>
          </w:tcPr>
          <w:p w:rsidR="00C87AF8" w:rsidRDefault="00C87AF8" w:rsidP="00C87AF8">
            <w:pPr>
              <w:spacing w:after="120"/>
              <w:jc w:val="center"/>
              <w:rPr>
                <w:ins w:id="6949" w:author="R4-2120772" w:date="2021-11-15T15:15:00Z"/>
                <w:rFonts w:eastAsia="MS Mincho"/>
              </w:rPr>
            </w:pPr>
            <w:ins w:id="6950" w:author="R4-2120772" w:date="2021-11-15T15:15:00Z">
              <w:r>
                <w:rPr>
                  <w:rFonts w:eastAsia="MS Mincho"/>
                </w:rPr>
                <w:t>138.22</w:t>
              </w:r>
            </w:ins>
          </w:p>
        </w:tc>
        <w:tc>
          <w:tcPr>
            <w:tcW w:w="916" w:type="dxa"/>
            <w:noWrap/>
            <w:vAlign w:val="center"/>
          </w:tcPr>
          <w:p w:rsidR="00C87AF8" w:rsidRDefault="00C87AF8" w:rsidP="00C87AF8">
            <w:pPr>
              <w:spacing w:after="120"/>
              <w:jc w:val="center"/>
              <w:rPr>
                <w:ins w:id="6951" w:author="R4-2120772" w:date="2021-11-15T15:15:00Z"/>
                <w:rFonts w:eastAsia="MS Mincho"/>
              </w:rPr>
            </w:pPr>
            <w:ins w:id="6952" w:author="R4-2120772" w:date="2021-11-15T15:15:00Z">
              <w:r>
                <w:rPr>
                  <w:rFonts w:eastAsia="MS Mincho"/>
                </w:rPr>
                <w:t>-4.25</w:t>
              </w:r>
            </w:ins>
          </w:p>
        </w:tc>
        <w:tc>
          <w:tcPr>
            <w:tcW w:w="985" w:type="dxa"/>
            <w:noWrap/>
            <w:vAlign w:val="center"/>
          </w:tcPr>
          <w:p w:rsidR="00C87AF8" w:rsidRDefault="00C87AF8" w:rsidP="00C87AF8">
            <w:pPr>
              <w:spacing w:after="120"/>
              <w:jc w:val="center"/>
              <w:rPr>
                <w:ins w:id="6953" w:author="R4-2120772" w:date="2021-11-15T15:15:00Z"/>
                <w:rFonts w:eastAsia="MS Mincho"/>
              </w:rPr>
            </w:pPr>
            <w:ins w:id="6954" w:author="R4-2120772" w:date="2021-11-15T15:15:00Z">
              <w:r>
                <w:rPr>
                  <w:rFonts w:eastAsia="MS Mincho"/>
                </w:rPr>
                <w:t>5.77</w:t>
              </w:r>
            </w:ins>
          </w:p>
        </w:tc>
        <w:tc>
          <w:tcPr>
            <w:tcW w:w="985" w:type="dxa"/>
            <w:noWrap/>
            <w:vAlign w:val="center"/>
          </w:tcPr>
          <w:p w:rsidR="00C87AF8" w:rsidRDefault="00C87AF8" w:rsidP="00C87AF8">
            <w:pPr>
              <w:spacing w:after="120"/>
              <w:jc w:val="center"/>
              <w:rPr>
                <w:ins w:id="6955" w:author="R4-2120772" w:date="2021-11-15T15:15:00Z"/>
                <w:rFonts w:eastAsia="MS Mincho"/>
              </w:rPr>
            </w:pPr>
            <w:ins w:id="6956" w:author="R4-2120772" w:date="2021-11-15T15:15:00Z">
              <w:r>
                <w:rPr>
                  <w:rFonts w:eastAsia="MS Mincho"/>
                </w:rPr>
                <w:t>15.42</w:t>
              </w:r>
            </w:ins>
          </w:p>
        </w:tc>
      </w:tr>
      <w:tr w:rsidR="00C87AF8" w:rsidTr="0087751E">
        <w:trPr>
          <w:trHeight w:val="300"/>
          <w:jc w:val="center"/>
          <w:ins w:id="6957" w:author="R4-2120772" w:date="2021-11-15T15:15:00Z"/>
        </w:trPr>
        <w:tc>
          <w:tcPr>
            <w:tcW w:w="965" w:type="dxa"/>
            <w:vMerge/>
            <w:vAlign w:val="center"/>
          </w:tcPr>
          <w:p w:rsidR="00C87AF8" w:rsidRDefault="00C87AF8" w:rsidP="00C87AF8">
            <w:pPr>
              <w:spacing w:after="120"/>
              <w:jc w:val="center"/>
              <w:rPr>
                <w:ins w:id="6958" w:author="R4-2120772" w:date="2021-11-15T15:15:00Z"/>
                <w:rFonts w:eastAsia="MS Mincho"/>
              </w:rPr>
            </w:pPr>
          </w:p>
        </w:tc>
        <w:tc>
          <w:tcPr>
            <w:tcW w:w="1115" w:type="dxa"/>
            <w:noWrap/>
            <w:vAlign w:val="center"/>
          </w:tcPr>
          <w:p w:rsidR="00C87AF8" w:rsidRDefault="00C87AF8" w:rsidP="00C87AF8">
            <w:pPr>
              <w:spacing w:after="120"/>
              <w:jc w:val="center"/>
              <w:rPr>
                <w:ins w:id="6959" w:author="R4-2120772" w:date="2021-11-15T15:15:00Z"/>
                <w:rFonts w:eastAsia="MS Mincho"/>
              </w:rPr>
            </w:pPr>
            <w:ins w:id="6960" w:author="R4-2120772" w:date="2021-11-15T15:15:00Z">
              <w:r>
                <w:rPr>
                  <w:rFonts w:eastAsia="MS Mincho"/>
                </w:rPr>
                <w:t>Huawei</w:t>
              </w:r>
            </w:ins>
          </w:p>
        </w:tc>
        <w:tc>
          <w:tcPr>
            <w:tcW w:w="1066" w:type="dxa"/>
            <w:noWrap/>
            <w:vAlign w:val="center"/>
          </w:tcPr>
          <w:p w:rsidR="00C87AF8" w:rsidRDefault="00C87AF8" w:rsidP="00C87AF8">
            <w:pPr>
              <w:spacing w:after="120"/>
              <w:jc w:val="center"/>
              <w:rPr>
                <w:ins w:id="6961" w:author="R4-2120772" w:date="2021-11-15T15:15:00Z"/>
                <w:rFonts w:eastAsia="MS Mincho"/>
              </w:rPr>
            </w:pPr>
            <w:ins w:id="6962" w:author="R4-2120772" w:date="2021-11-15T15:15:00Z">
              <w:r>
                <w:rPr>
                  <w:rFonts w:eastAsia="MS Mincho"/>
                </w:rPr>
                <w:t>93.87</w:t>
              </w:r>
            </w:ins>
          </w:p>
        </w:tc>
        <w:tc>
          <w:tcPr>
            <w:tcW w:w="985" w:type="dxa"/>
            <w:noWrap/>
            <w:vAlign w:val="center"/>
          </w:tcPr>
          <w:p w:rsidR="00C87AF8" w:rsidRDefault="00C87AF8" w:rsidP="00C87AF8">
            <w:pPr>
              <w:spacing w:after="120"/>
              <w:jc w:val="center"/>
              <w:rPr>
                <w:ins w:id="6963" w:author="R4-2120772" w:date="2021-11-15T15:15:00Z"/>
                <w:rFonts w:eastAsia="MS Mincho"/>
              </w:rPr>
            </w:pPr>
            <w:ins w:id="6964" w:author="R4-2120772" w:date="2021-11-15T15:15:00Z">
              <w:r>
                <w:rPr>
                  <w:rFonts w:eastAsia="MS Mincho"/>
                </w:rPr>
                <w:t>126.75</w:t>
              </w:r>
            </w:ins>
          </w:p>
        </w:tc>
        <w:tc>
          <w:tcPr>
            <w:tcW w:w="985" w:type="dxa"/>
            <w:noWrap/>
            <w:vAlign w:val="center"/>
          </w:tcPr>
          <w:p w:rsidR="00C87AF8" w:rsidRDefault="00C87AF8" w:rsidP="00C87AF8">
            <w:pPr>
              <w:spacing w:after="120"/>
              <w:jc w:val="center"/>
              <w:rPr>
                <w:ins w:id="6965" w:author="R4-2120772" w:date="2021-11-15T15:15:00Z"/>
                <w:rFonts w:eastAsia="MS Mincho"/>
              </w:rPr>
            </w:pPr>
            <w:ins w:id="6966" w:author="R4-2120772" w:date="2021-11-15T15:15:00Z">
              <w:r>
                <w:rPr>
                  <w:rFonts w:eastAsia="MS Mincho"/>
                </w:rPr>
                <w:t>141.60</w:t>
              </w:r>
            </w:ins>
          </w:p>
        </w:tc>
        <w:tc>
          <w:tcPr>
            <w:tcW w:w="916" w:type="dxa"/>
            <w:noWrap/>
            <w:vAlign w:val="center"/>
          </w:tcPr>
          <w:p w:rsidR="00C87AF8" w:rsidRDefault="00C87AF8" w:rsidP="00C87AF8">
            <w:pPr>
              <w:spacing w:after="120"/>
              <w:jc w:val="center"/>
              <w:rPr>
                <w:ins w:id="6967" w:author="R4-2120772" w:date="2021-11-15T15:15:00Z"/>
                <w:rFonts w:eastAsia="MS Mincho"/>
              </w:rPr>
            </w:pPr>
            <w:ins w:id="6968" w:author="R4-2120772" w:date="2021-11-15T15:15:00Z">
              <w:r>
                <w:rPr>
                  <w:rFonts w:eastAsia="MS Mincho"/>
                </w:rPr>
                <w:t>-8.93</w:t>
              </w:r>
            </w:ins>
          </w:p>
        </w:tc>
        <w:tc>
          <w:tcPr>
            <w:tcW w:w="985" w:type="dxa"/>
            <w:noWrap/>
            <w:vAlign w:val="center"/>
          </w:tcPr>
          <w:p w:rsidR="00C87AF8" w:rsidRDefault="00C87AF8" w:rsidP="00C87AF8">
            <w:pPr>
              <w:spacing w:after="120"/>
              <w:jc w:val="center"/>
              <w:rPr>
                <w:ins w:id="6969" w:author="R4-2120772" w:date="2021-11-15T15:15:00Z"/>
                <w:rFonts w:eastAsia="MS Mincho"/>
              </w:rPr>
            </w:pPr>
            <w:ins w:id="6970" w:author="R4-2120772" w:date="2021-11-15T15:15:00Z">
              <w:r>
                <w:rPr>
                  <w:rFonts w:eastAsia="MS Mincho"/>
                </w:rPr>
                <w:t>1.10</w:t>
              </w:r>
            </w:ins>
          </w:p>
        </w:tc>
        <w:tc>
          <w:tcPr>
            <w:tcW w:w="985" w:type="dxa"/>
            <w:noWrap/>
            <w:vAlign w:val="center"/>
          </w:tcPr>
          <w:p w:rsidR="00C87AF8" w:rsidRDefault="00C87AF8" w:rsidP="00C87AF8">
            <w:pPr>
              <w:spacing w:after="120"/>
              <w:jc w:val="center"/>
              <w:rPr>
                <w:ins w:id="6971" w:author="R4-2120772" w:date="2021-11-15T15:15:00Z"/>
                <w:rFonts w:eastAsia="MS Mincho"/>
              </w:rPr>
            </w:pPr>
            <w:ins w:id="6972" w:author="R4-2120772" w:date="2021-11-15T15:15:00Z">
              <w:r>
                <w:rPr>
                  <w:rFonts w:eastAsia="MS Mincho"/>
                </w:rPr>
                <w:t>15.33</w:t>
              </w:r>
            </w:ins>
          </w:p>
        </w:tc>
      </w:tr>
      <w:tr w:rsidR="00C87AF8" w:rsidTr="0087751E">
        <w:trPr>
          <w:trHeight w:val="300"/>
          <w:jc w:val="center"/>
          <w:ins w:id="6973" w:author="R4-2120772" w:date="2021-11-15T15:15:00Z"/>
        </w:trPr>
        <w:tc>
          <w:tcPr>
            <w:tcW w:w="965" w:type="dxa"/>
            <w:vMerge/>
            <w:vAlign w:val="center"/>
          </w:tcPr>
          <w:p w:rsidR="00C87AF8" w:rsidRDefault="00C87AF8" w:rsidP="00C87AF8">
            <w:pPr>
              <w:spacing w:after="120"/>
              <w:jc w:val="center"/>
              <w:rPr>
                <w:ins w:id="6974" w:author="R4-2120772" w:date="2021-11-15T15:15:00Z"/>
                <w:rFonts w:eastAsia="MS Mincho"/>
              </w:rPr>
            </w:pPr>
          </w:p>
        </w:tc>
        <w:tc>
          <w:tcPr>
            <w:tcW w:w="1115" w:type="dxa"/>
            <w:noWrap/>
            <w:vAlign w:val="center"/>
          </w:tcPr>
          <w:p w:rsidR="00C87AF8" w:rsidRDefault="00C87AF8" w:rsidP="00C87AF8">
            <w:pPr>
              <w:spacing w:after="120"/>
              <w:jc w:val="center"/>
              <w:rPr>
                <w:ins w:id="6975" w:author="R4-2120772" w:date="2021-11-15T15:15:00Z"/>
                <w:rFonts w:eastAsia="MS Mincho"/>
              </w:rPr>
            </w:pPr>
            <w:ins w:id="6976" w:author="R4-2120772" w:date="2021-11-15T15:15:00Z">
              <w:r>
                <w:rPr>
                  <w:rFonts w:eastAsia="MS Mincho"/>
                </w:rPr>
                <w:t>Qualcomm</w:t>
              </w:r>
            </w:ins>
          </w:p>
        </w:tc>
        <w:tc>
          <w:tcPr>
            <w:tcW w:w="1066" w:type="dxa"/>
            <w:noWrap/>
            <w:vAlign w:val="center"/>
          </w:tcPr>
          <w:p w:rsidR="00C87AF8" w:rsidRDefault="00C87AF8" w:rsidP="00C87AF8">
            <w:pPr>
              <w:spacing w:after="120"/>
              <w:jc w:val="center"/>
              <w:rPr>
                <w:ins w:id="6977" w:author="R4-2120772" w:date="2021-11-15T15:15:00Z"/>
                <w:rFonts w:eastAsia="MS Mincho"/>
              </w:rPr>
            </w:pPr>
            <w:ins w:id="6978" w:author="R4-2120772" w:date="2021-11-15T15:15:00Z">
              <w:r>
                <w:rPr>
                  <w:rFonts w:eastAsia="MS Mincho"/>
                </w:rPr>
                <w:t>89.63</w:t>
              </w:r>
            </w:ins>
          </w:p>
        </w:tc>
        <w:tc>
          <w:tcPr>
            <w:tcW w:w="985" w:type="dxa"/>
            <w:noWrap/>
            <w:vAlign w:val="center"/>
          </w:tcPr>
          <w:p w:rsidR="00C87AF8" w:rsidRDefault="00C87AF8" w:rsidP="00C87AF8">
            <w:pPr>
              <w:spacing w:after="120"/>
              <w:jc w:val="center"/>
              <w:rPr>
                <w:ins w:id="6979" w:author="R4-2120772" w:date="2021-11-15T15:15:00Z"/>
                <w:rFonts w:eastAsia="MS Mincho"/>
              </w:rPr>
            </w:pPr>
            <w:ins w:id="6980" w:author="R4-2120772" w:date="2021-11-15T15:15:00Z">
              <w:r>
                <w:rPr>
                  <w:rFonts w:eastAsia="MS Mincho"/>
                </w:rPr>
                <w:t>127.43</w:t>
              </w:r>
            </w:ins>
          </w:p>
        </w:tc>
        <w:tc>
          <w:tcPr>
            <w:tcW w:w="985" w:type="dxa"/>
            <w:noWrap/>
            <w:vAlign w:val="center"/>
          </w:tcPr>
          <w:p w:rsidR="00C87AF8" w:rsidRDefault="00C87AF8" w:rsidP="00C87AF8">
            <w:pPr>
              <w:spacing w:after="120"/>
              <w:jc w:val="center"/>
              <w:rPr>
                <w:ins w:id="6981" w:author="R4-2120772" w:date="2021-11-15T15:15:00Z"/>
                <w:rFonts w:eastAsia="MS Mincho"/>
              </w:rPr>
            </w:pPr>
            <w:ins w:id="6982" w:author="R4-2120772" w:date="2021-11-15T15:15:00Z">
              <w:r>
                <w:rPr>
                  <w:rFonts w:eastAsia="MS Mincho"/>
                </w:rPr>
                <w:t>142.65</w:t>
              </w:r>
            </w:ins>
          </w:p>
        </w:tc>
        <w:tc>
          <w:tcPr>
            <w:tcW w:w="916" w:type="dxa"/>
            <w:noWrap/>
            <w:vAlign w:val="center"/>
          </w:tcPr>
          <w:p w:rsidR="00C87AF8" w:rsidRDefault="00C87AF8" w:rsidP="00C87AF8">
            <w:pPr>
              <w:spacing w:after="120"/>
              <w:jc w:val="center"/>
              <w:rPr>
                <w:ins w:id="6983" w:author="R4-2120772" w:date="2021-11-15T15:15:00Z"/>
                <w:rFonts w:eastAsia="MS Mincho"/>
              </w:rPr>
            </w:pPr>
            <w:ins w:id="6984" w:author="R4-2120772" w:date="2021-11-15T15:15:00Z">
              <w:r>
                <w:rPr>
                  <w:rFonts w:eastAsia="MS Mincho"/>
                </w:rPr>
                <w:t>-7.37</w:t>
              </w:r>
            </w:ins>
          </w:p>
        </w:tc>
        <w:tc>
          <w:tcPr>
            <w:tcW w:w="985" w:type="dxa"/>
            <w:noWrap/>
            <w:vAlign w:val="center"/>
          </w:tcPr>
          <w:p w:rsidR="00C87AF8" w:rsidRDefault="00C87AF8" w:rsidP="00C87AF8">
            <w:pPr>
              <w:spacing w:after="120"/>
              <w:jc w:val="center"/>
              <w:rPr>
                <w:ins w:id="6985" w:author="R4-2120772" w:date="2021-11-15T15:15:00Z"/>
                <w:rFonts w:eastAsia="MS Mincho"/>
              </w:rPr>
            </w:pPr>
            <w:ins w:id="6986" w:author="R4-2120772" w:date="2021-11-15T15:15:00Z">
              <w:r>
                <w:rPr>
                  <w:rFonts w:eastAsia="MS Mincho"/>
                </w:rPr>
                <w:t>2.54</w:t>
              </w:r>
            </w:ins>
          </w:p>
        </w:tc>
        <w:tc>
          <w:tcPr>
            <w:tcW w:w="985" w:type="dxa"/>
            <w:noWrap/>
            <w:vAlign w:val="center"/>
          </w:tcPr>
          <w:p w:rsidR="00C87AF8" w:rsidRDefault="00C87AF8" w:rsidP="00C87AF8">
            <w:pPr>
              <w:spacing w:after="120"/>
              <w:jc w:val="center"/>
              <w:rPr>
                <w:ins w:id="6987" w:author="R4-2120772" w:date="2021-11-15T15:15:00Z"/>
                <w:rFonts w:eastAsia="MS Mincho"/>
              </w:rPr>
            </w:pPr>
            <w:ins w:id="6988" w:author="R4-2120772" w:date="2021-11-15T15:15:00Z">
              <w:r>
                <w:rPr>
                  <w:rFonts w:eastAsia="MS Mincho"/>
                </w:rPr>
                <w:t>15.47</w:t>
              </w:r>
            </w:ins>
          </w:p>
        </w:tc>
      </w:tr>
      <w:tr w:rsidR="00C87AF8" w:rsidTr="0087751E">
        <w:trPr>
          <w:trHeight w:val="300"/>
          <w:jc w:val="center"/>
          <w:ins w:id="6989" w:author="R4-2120772" w:date="2021-11-15T15:15:00Z"/>
        </w:trPr>
        <w:tc>
          <w:tcPr>
            <w:tcW w:w="965" w:type="dxa"/>
            <w:vMerge/>
            <w:vAlign w:val="center"/>
          </w:tcPr>
          <w:p w:rsidR="00C87AF8" w:rsidRDefault="00C87AF8" w:rsidP="00C87AF8">
            <w:pPr>
              <w:spacing w:after="120"/>
              <w:jc w:val="center"/>
              <w:rPr>
                <w:ins w:id="6990" w:author="R4-2120772" w:date="2021-11-15T15:15:00Z"/>
                <w:rFonts w:eastAsia="MS Mincho"/>
              </w:rPr>
            </w:pPr>
          </w:p>
        </w:tc>
        <w:tc>
          <w:tcPr>
            <w:tcW w:w="1115" w:type="dxa"/>
            <w:noWrap/>
            <w:vAlign w:val="center"/>
          </w:tcPr>
          <w:p w:rsidR="00C87AF8" w:rsidRDefault="00C87AF8" w:rsidP="00C87AF8">
            <w:pPr>
              <w:spacing w:after="120"/>
              <w:jc w:val="center"/>
              <w:rPr>
                <w:ins w:id="6991" w:author="R4-2120772" w:date="2021-11-15T15:15:00Z"/>
                <w:rFonts w:eastAsia="MS Mincho"/>
              </w:rPr>
            </w:pPr>
            <w:ins w:id="6992" w:author="R4-2120772" w:date="2021-11-15T15:15:00Z">
              <w:r>
                <w:rPr>
                  <w:rFonts w:eastAsia="MS Mincho"/>
                </w:rPr>
                <w:t>Variance</w:t>
              </w:r>
            </w:ins>
          </w:p>
        </w:tc>
        <w:tc>
          <w:tcPr>
            <w:tcW w:w="1066" w:type="dxa"/>
            <w:noWrap/>
            <w:vAlign w:val="center"/>
          </w:tcPr>
          <w:p w:rsidR="00C87AF8" w:rsidRDefault="00C87AF8" w:rsidP="00C87AF8">
            <w:pPr>
              <w:spacing w:after="120"/>
              <w:jc w:val="center"/>
              <w:rPr>
                <w:ins w:id="6993" w:author="R4-2120772" w:date="2021-11-15T15:15:00Z"/>
                <w:rFonts w:eastAsia="MS Mincho"/>
              </w:rPr>
            </w:pPr>
            <w:ins w:id="6994" w:author="R4-2120772" w:date="2021-11-15T15:15:00Z">
              <w:r>
                <w:rPr>
                  <w:rFonts w:eastAsia="MS Mincho"/>
                </w:rPr>
                <w:t>6.43</w:t>
              </w:r>
            </w:ins>
          </w:p>
        </w:tc>
        <w:tc>
          <w:tcPr>
            <w:tcW w:w="985" w:type="dxa"/>
            <w:noWrap/>
            <w:vAlign w:val="center"/>
          </w:tcPr>
          <w:p w:rsidR="00C87AF8" w:rsidRDefault="00C87AF8" w:rsidP="00C87AF8">
            <w:pPr>
              <w:spacing w:after="120"/>
              <w:jc w:val="center"/>
              <w:rPr>
                <w:ins w:id="6995" w:author="R4-2120772" w:date="2021-11-15T15:15:00Z"/>
                <w:rFonts w:eastAsia="MS Mincho"/>
              </w:rPr>
            </w:pPr>
            <w:ins w:id="6996" w:author="R4-2120772" w:date="2021-11-15T15:15:00Z">
              <w:r>
                <w:rPr>
                  <w:rFonts w:eastAsia="MS Mincho"/>
                </w:rPr>
                <w:t>0.37</w:t>
              </w:r>
            </w:ins>
          </w:p>
        </w:tc>
        <w:tc>
          <w:tcPr>
            <w:tcW w:w="985" w:type="dxa"/>
            <w:noWrap/>
            <w:vAlign w:val="center"/>
          </w:tcPr>
          <w:p w:rsidR="00C87AF8" w:rsidRDefault="00C87AF8" w:rsidP="00C87AF8">
            <w:pPr>
              <w:spacing w:after="120"/>
              <w:jc w:val="center"/>
              <w:rPr>
                <w:ins w:id="6997" w:author="R4-2120772" w:date="2021-11-15T15:15:00Z"/>
                <w:rFonts w:eastAsia="MS Mincho"/>
              </w:rPr>
            </w:pPr>
            <w:ins w:id="6998" w:author="R4-2120772" w:date="2021-11-15T15:15:00Z">
              <w:r>
                <w:rPr>
                  <w:rFonts w:eastAsia="MS Mincho"/>
                </w:rPr>
                <w:t>3.58</w:t>
              </w:r>
            </w:ins>
          </w:p>
        </w:tc>
        <w:tc>
          <w:tcPr>
            <w:tcW w:w="916" w:type="dxa"/>
            <w:noWrap/>
            <w:vAlign w:val="center"/>
          </w:tcPr>
          <w:p w:rsidR="00C87AF8" w:rsidRDefault="00C87AF8" w:rsidP="00C87AF8">
            <w:pPr>
              <w:spacing w:after="120"/>
              <w:jc w:val="center"/>
              <w:rPr>
                <w:ins w:id="6999" w:author="R4-2120772" w:date="2021-11-15T15:15:00Z"/>
                <w:rFonts w:eastAsia="MS Mincho"/>
              </w:rPr>
            </w:pPr>
            <w:ins w:id="7000" w:author="R4-2120772" w:date="2021-11-15T15:15:00Z">
              <w:r>
                <w:rPr>
                  <w:rFonts w:eastAsia="MS Mincho"/>
                </w:rPr>
                <w:t>3.78</w:t>
              </w:r>
            </w:ins>
          </w:p>
        </w:tc>
        <w:tc>
          <w:tcPr>
            <w:tcW w:w="985" w:type="dxa"/>
            <w:noWrap/>
            <w:vAlign w:val="center"/>
          </w:tcPr>
          <w:p w:rsidR="00C87AF8" w:rsidRDefault="00C87AF8" w:rsidP="00C87AF8">
            <w:pPr>
              <w:spacing w:after="120"/>
              <w:jc w:val="center"/>
              <w:rPr>
                <w:ins w:id="7001" w:author="R4-2120772" w:date="2021-11-15T15:15:00Z"/>
                <w:rFonts w:eastAsia="MS Mincho"/>
              </w:rPr>
            </w:pPr>
            <w:ins w:id="7002" w:author="R4-2120772" w:date="2021-11-15T15:15:00Z">
              <w:r>
                <w:rPr>
                  <w:rFonts w:eastAsia="MS Mincho"/>
                </w:rPr>
                <w:t>3.81</w:t>
              </w:r>
            </w:ins>
          </w:p>
        </w:tc>
        <w:tc>
          <w:tcPr>
            <w:tcW w:w="985" w:type="dxa"/>
            <w:noWrap/>
            <w:vAlign w:val="center"/>
          </w:tcPr>
          <w:p w:rsidR="00C87AF8" w:rsidRDefault="00C87AF8" w:rsidP="00C87AF8">
            <w:pPr>
              <w:spacing w:after="120"/>
              <w:jc w:val="center"/>
              <w:rPr>
                <w:ins w:id="7003" w:author="R4-2120772" w:date="2021-11-15T15:15:00Z"/>
                <w:rFonts w:eastAsia="MS Mincho"/>
              </w:rPr>
            </w:pPr>
            <w:ins w:id="7004" w:author="R4-2120772" w:date="2021-11-15T15:15:00Z">
              <w:r>
                <w:rPr>
                  <w:rFonts w:eastAsia="MS Mincho"/>
                </w:rPr>
                <w:t>0.00</w:t>
              </w:r>
            </w:ins>
          </w:p>
        </w:tc>
      </w:tr>
      <w:tr w:rsidR="00C87AF8" w:rsidTr="0087751E">
        <w:trPr>
          <w:trHeight w:val="315"/>
          <w:jc w:val="center"/>
          <w:ins w:id="7005" w:author="R4-2120772" w:date="2021-11-15T15:15:00Z"/>
        </w:trPr>
        <w:tc>
          <w:tcPr>
            <w:tcW w:w="965" w:type="dxa"/>
            <w:vMerge/>
            <w:vAlign w:val="center"/>
          </w:tcPr>
          <w:p w:rsidR="00C87AF8" w:rsidRDefault="00C87AF8" w:rsidP="00C87AF8">
            <w:pPr>
              <w:spacing w:after="120"/>
              <w:jc w:val="center"/>
              <w:rPr>
                <w:ins w:id="7006" w:author="R4-2120772" w:date="2021-11-15T15:15:00Z"/>
                <w:rFonts w:eastAsia="MS Mincho"/>
              </w:rPr>
            </w:pPr>
          </w:p>
        </w:tc>
        <w:tc>
          <w:tcPr>
            <w:tcW w:w="1115" w:type="dxa"/>
            <w:noWrap/>
            <w:vAlign w:val="center"/>
          </w:tcPr>
          <w:p w:rsidR="00C87AF8" w:rsidRDefault="00C87AF8" w:rsidP="00C87AF8">
            <w:pPr>
              <w:spacing w:after="120"/>
              <w:jc w:val="center"/>
              <w:rPr>
                <w:ins w:id="7007" w:author="R4-2120772" w:date="2021-11-15T15:15:00Z"/>
                <w:rFonts w:eastAsia="MS Mincho"/>
              </w:rPr>
            </w:pPr>
            <w:ins w:id="7008" w:author="R4-2120772" w:date="2021-11-15T15:15:00Z">
              <w:r>
                <w:rPr>
                  <w:rFonts w:eastAsia="MS Mincho"/>
                </w:rPr>
                <w:t>Mean</w:t>
              </w:r>
            </w:ins>
          </w:p>
        </w:tc>
        <w:tc>
          <w:tcPr>
            <w:tcW w:w="1066" w:type="dxa"/>
            <w:noWrap/>
            <w:vAlign w:val="center"/>
          </w:tcPr>
          <w:p w:rsidR="00C87AF8" w:rsidRDefault="00C87AF8" w:rsidP="00C87AF8">
            <w:pPr>
              <w:spacing w:after="120"/>
              <w:jc w:val="center"/>
              <w:rPr>
                <w:ins w:id="7009" w:author="R4-2120772" w:date="2021-11-15T15:15:00Z"/>
                <w:rFonts w:eastAsia="MS Mincho"/>
              </w:rPr>
            </w:pPr>
            <w:ins w:id="7010" w:author="R4-2120772" w:date="2021-11-15T15:15:00Z">
              <w:r>
                <w:rPr>
                  <w:rFonts w:eastAsia="MS Mincho"/>
                </w:rPr>
                <w:t>90.44</w:t>
              </w:r>
            </w:ins>
          </w:p>
        </w:tc>
        <w:tc>
          <w:tcPr>
            <w:tcW w:w="985" w:type="dxa"/>
            <w:noWrap/>
            <w:vAlign w:val="center"/>
          </w:tcPr>
          <w:p w:rsidR="00C87AF8" w:rsidRDefault="00C87AF8" w:rsidP="00C87AF8">
            <w:pPr>
              <w:spacing w:after="120"/>
              <w:jc w:val="center"/>
              <w:rPr>
                <w:ins w:id="7011" w:author="R4-2120772" w:date="2021-11-15T15:15:00Z"/>
                <w:rFonts w:eastAsia="MS Mincho"/>
              </w:rPr>
            </w:pPr>
            <w:ins w:id="7012" w:author="R4-2120772" w:date="2021-11-15T15:15:00Z">
              <w:r>
                <w:rPr>
                  <w:rFonts w:eastAsia="MS Mincho"/>
                </w:rPr>
                <w:t>126.70</w:t>
              </w:r>
            </w:ins>
          </w:p>
        </w:tc>
        <w:tc>
          <w:tcPr>
            <w:tcW w:w="985" w:type="dxa"/>
            <w:noWrap/>
            <w:vAlign w:val="center"/>
          </w:tcPr>
          <w:p w:rsidR="00C87AF8" w:rsidRDefault="00C87AF8" w:rsidP="00C87AF8">
            <w:pPr>
              <w:spacing w:after="120"/>
              <w:jc w:val="center"/>
              <w:rPr>
                <w:ins w:id="7013" w:author="R4-2120772" w:date="2021-11-15T15:15:00Z"/>
                <w:rFonts w:eastAsia="MS Mincho"/>
              </w:rPr>
            </w:pPr>
            <w:ins w:id="7014" w:author="R4-2120772" w:date="2021-11-15T15:15:00Z">
              <w:r>
                <w:rPr>
                  <w:rFonts w:eastAsia="MS Mincho"/>
                </w:rPr>
                <w:t>140.82</w:t>
              </w:r>
            </w:ins>
          </w:p>
        </w:tc>
        <w:tc>
          <w:tcPr>
            <w:tcW w:w="916" w:type="dxa"/>
            <w:noWrap/>
            <w:vAlign w:val="center"/>
          </w:tcPr>
          <w:p w:rsidR="00C87AF8" w:rsidRDefault="00C87AF8" w:rsidP="00C87AF8">
            <w:pPr>
              <w:spacing w:after="120"/>
              <w:jc w:val="center"/>
              <w:rPr>
                <w:ins w:id="7015" w:author="R4-2120772" w:date="2021-11-15T15:15:00Z"/>
                <w:rFonts w:eastAsia="MS Mincho"/>
              </w:rPr>
            </w:pPr>
            <w:ins w:id="7016" w:author="R4-2120772" w:date="2021-11-15T15:15:00Z">
              <w:r>
                <w:rPr>
                  <w:rFonts w:eastAsia="MS Mincho"/>
                </w:rPr>
                <w:t>-6.85</w:t>
              </w:r>
            </w:ins>
          </w:p>
        </w:tc>
        <w:tc>
          <w:tcPr>
            <w:tcW w:w="985" w:type="dxa"/>
            <w:noWrap/>
            <w:vAlign w:val="center"/>
          </w:tcPr>
          <w:p w:rsidR="00C87AF8" w:rsidRDefault="00C87AF8" w:rsidP="00C87AF8">
            <w:pPr>
              <w:spacing w:after="120"/>
              <w:jc w:val="center"/>
              <w:rPr>
                <w:ins w:id="7017" w:author="R4-2120772" w:date="2021-11-15T15:15:00Z"/>
                <w:rFonts w:eastAsia="MS Mincho"/>
              </w:rPr>
            </w:pPr>
            <w:ins w:id="7018" w:author="R4-2120772" w:date="2021-11-15T15:15:00Z">
              <w:r>
                <w:rPr>
                  <w:rFonts w:eastAsia="MS Mincho"/>
                </w:rPr>
                <w:t>3.14</w:t>
              </w:r>
            </w:ins>
          </w:p>
        </w:tc>
        <w:tc>
          <w:tcPr>
            <w:tcW w:w="985" w:type="dxa"/>
            <w:noWrap/>
            <w:vAlign w:val="center"/>
          </w:tcPr>
          <w:p w:rsidR="00C87AF8" w:rsidRDefault="00C87AF8" w:rsidP="00C87AF8">
            <w:pPr>
              <w:spacing w:after="120"/>
              <w:jc w:val="center"/>
              <w:rPr>
                <w:ins w:id="7019" w:author="R4-2120772" w:date="2021-11-15T15:15:00Z"/>
                <w:rFonts w:eastAsia="MS Mincho"/>
              </w:rPr>
            </w:pPr>
            <w:ins w:id="7020" w:author="R4-2120772" w:date="2021-11-15T15:15:00Z">
              <w:r>
                <w:rPr>
                  <w:rFonts w:eastAsia="MS Mincho"/>
                </w:rPr>
                <w:t>15.41</w:t>
              </w:r>
            </w:ins>
          </w:p>
        </w:tc>
      </w:tr>
    </w:tbl>
    <w:p w:rsidR="00C87AF8" w:rsidRDefault="00C87AF8" w:rsidP="00C87AF8">
      <w:pPr>
        <w:spacing w:after="120"/>
        <w:rPr>
          <w:ins w:id="7021" w:author="R4-2120772" w:date="2021-11-15T15:15:00Z"/>
          <w:rFonts w:eastAsia="MS Mincho"/>
        </w:rPr>
      </w:pPr>
    </w:p>
    <w:p w:rsidR="00C87AF8" w:rsidRDefault="00C87AF8" w:rsidP="00C87AF8">
      <w:pPr>
        <w:keepNext/>
        <w:keepLines/>
        <w:spacing w:after="80"/>
        <w:jc w:val="center"/>
        <w:rPr>
          <w:ins w:id="7022" w:author="R4-2120772" w:date="2021-11-15T15:15:00Z"/>
          <w:rFonts w:ascii="Arial" w:eastAsia="Calibri" w:hAnsi="Arial"/>
          <w:b/>
          <w:sz w:val="18"/>
        </w:rPr>
      </w:pPr>
      <w:ins w:id="7023" w:author="R4-2120772" w:date="2021-11-15T15:15:00Z">
        <w:r>
          <w:rPr>
            <w:rFonts w:ascii="Arial" w:eastAsia="Calibri" w:hAnsi="Arial"/>
            <w:b/>
            <w:sz w:val="18"/>
          </w:rPr>
          <w:lastRenderedPageBreak/>
          <w:t>T</w:t>
        </w:r>
        <w:r>
          <w:rPr>
            <w:rFonts w:ascii="Arial" w:eastAsia="Calibri" w:hAnsi="Arial" w:hint="eastAsia"/>
            <w:b/>
            <w:sz w:val="18"/>
          </w:rPr>
          <w:t xml:space="preserve">able </w:t>
        </w:r>
        <w:r>
          <w:rPr>
            <w:rFonts w:ascii="Arial" w:eastAsia="Calibri" w:hAnsi="Arial"/>
            <w:b/>
            <w:sz w:val="18"/>
          </w:rPr>
          <w:t>B.2-3 Calibration summary for TN NR AAS UL cases</w:t>
        </w:r>
      </w:ins>
    </w:p>
    <w:tbl>
      <w:tblPr>
        <w:tblStyle w:val="a8"/>
        <w:tblW w:w="0" w:type="auto"/>
        <w:jc w:val="center"/>
        <w:tblLayout w:type="fixed"/>
        <w:tblLook w:val="04A0" w:firstRow="1" w:lastRow="0" w:firstColumn="1" w:lastColumn="0" w:noHBand="0" w:noVBand="1"/>
      </w:tblPr>
      <w:tblGrid>
        <w:gridCol w:w="648"/>
        <w:gridCol w:w="779"/>
        <w:gridCol w:w="763"/>
        <w:gridCol w:w="763"/>
        <w:gridCol w:w="763"/>
        <w:gridCol w:w="763"/>
        <w:gridCol w:w="764"/>
        <w:gridCol w:w="763"/>
        <w:gridCol w:w="763"/>
        <w:gridCol w:w="763"/>
        <w:gridCol w:w="764"/>
      </w:tblGrid>
      <w:tr w:rsidR="00C87AF8" w:rsidTr="0087751E">
        <w:trPr>
          <w:trHeight w:val="300"/>
          <w:jc w:val="center"/>
          <w:ins w:id="7024" w:author="R4-2120772" w:date="2021-11-15T15:15:00Z"/>
        </w:trPr>
        <w:tc>
          <w:tcPr>
            <w:tcW w:w="1427" w:type="dxa"/>
            <w:gridSpan w:val="2"/>
            <w:noWrap/>
            <w:vAlign w:val="center"/>
          </w:tcPr>
          <w:p w:rsidR="00C87AF8" w:rsidRDefault="00C87AF8" w:rsidP="00C87AF8">
            <w:pPr>
              <w:spacing w:after="120"/>
              <w:jc w:val="center"/>
              <w:rPr>
                <w:ins w:id="7025" w:author="R4-2120772" w:date="2021-11-15T15:15:00Z"/>
                <w:rFonts w:eastAsia="MS Mincho"/>
              </w:rPr>
            </w:pPr>
            <w:ins w:id="7026" w:author="R4-2120772" w:date="2021-11-15T15:15:00Z">
              <w:r>
                <w:rPr>
                  <w:rFonts w:eastAsia="MS Mincho"/>
                  <w:sz w:val="14"/>
                </w:rPr>
                <w:t>Calibration metrics</w:t>
              </w:r>
            </w:ins>
          </w:p>
        </w:tc>
        <w:tc>
          <w:tcPr>
            <w:tcW w:w="2289" w:type="dxa"/>
            <w:gridSpan w:val="3"/>
            <w:vAlign w:val="center"/>
          </w:tcPr>
          <w:p w:rsidR="00C87AF8" w:rsidRDefault="00C87AF8" w:rsidP="00C87AF8">
            <w:pPr>
              <w:spacing w:after="120"/>
              <w:jc w:val="center"/>
              <w:rPr>
                <w:ins w:id="7027" w:author="R4-2120772" w:date="2021-11-15T15:15:00Z"/>
                <w:rFonts w:eastAsia="MS Mincho"/>
                <w:sz w:val="18"/>
              </w:rPr>
            </w:pPr>
            <w:ins w:id="7028" w:author="R4-2120772" w:date="2021-11-15T15:15:00Z">
              <w:r>
                <w:rPr>
                  <w:rFonts w:eastAsia="MS Mincho"/>
                  <w:sz w:val="18"/>
                </w:rPr>
                <w:t>UL Coupling Loss</w:t>
              </w:r>
            </w:ins>
          </w:p>
        </w:tc>
        <w:tc>
          <w:tcPr>
            <w:tcW w:w="2290" w:type="dxa"/>
            <w:gridSpan w:val="3"/>
            <w:vAlign w:val="center"/>
          </w:tcPr>
          <w:p w:rsidR="00C87AF8" w:rsidRDefault="00C87AF8" w:rsidP="00C87AF8">
            <w:pPr>
              <w:spacing w:after="120"/>
              <w:jc w:val="center"/>
              <w:rPr>
                <w:ins w:id="7029" w:author="R4-2120772" w:date="2021-11-15T15:15:00Z"/>
                <w:rFonts w:eastAsia="MS Mincho"/>
                <w:sz w:val="18"/>
              </w:rPr>
            </w:pPr>
            <w:ins w:id="7030" w:author="R4-2120772" w:date="2021-11-15T15:15:00Z">
              <w:r>
                <w:rPr>
                  <w:rFonts w:eastAsia="MS Mincho"/>
                  <w:sz w:val="18"/>
                </w:rPr>
                <w:t>UL Geometry SINR</w:t>
              </w:r>
            </w:ins>
          </w:p>
        </w:tc>
        <w:tc>
          <w:tcPr>
            <w:tcW w:w="2290" w:type="dxa"/>
            <w:gridSpan w:val="3"/>
            <w:vAlign w:val="center"/>
          </w:tcPr>
          <w:p w:rsidR="00C87AF8" w:rsidRDefault="00C87AF8" w:rsidP="00C87AF8">
            <w:pPr>
              <w:spacing w:after="120"/>
              <w:jc w:val="center"/>
              <w:rPr>
                <w:ins w:id="7031" w:author="R4-2120772" w:date="2021-11-15T15:15:00Z"/>
                <w:rFonts w:eastAsia="MS Mincho"/>
                <w:sz w:val="18"/>
              </w:rPr>
            </w:pPr>
            <w:ins w:id="7032" w:author="R4-2120772" w:date="2021-11-15T15:15:00Z">
              <w:r>
                <w:rPr>
                  <w:rFonts w:eastAsia="MS Mincho"/>
                  <w:sz w:val="18"/>
                </w:rPr>
                <w:t>UL UE Tx Power</w:t>
              </w:r>
            </w:ins>
          </w:p>
        </w:tc>
      </w:tr>
      <w:tr w:rsidR="00C87AF8" w:rsidTr="0087751E">
        <w:trPr>
          <w:trHeight w:val="285"/>
          <w:jc w:val="center"/>
          <w:ins w:id="7033" w:author="R4-2120772" w:date="2021-11-15T15:15:00Z"/>
        </w:trPr>
        <w:tc>
          <w:tcPr>
            <w:tcW w:w="1427" w:type="dxa"/>
            <w:gridSpan w:val="2"/>
            <w:noWrap/>
            <w:vAlign w:val="center"/>
          </w:tcPr>
          <w:p w:rsidR="00C87AF8" w:rsidRDefault="00C87AF8" w:rsidP="00C87AF8">
            <w:pPr>
              <w:spacing w:after="120"/>
              <w:jc w:val="center"/>
              <w:rPr>
                <w:ins w:id="7034" w:author="R4-2120772" w:date="2021-11-15T15:15:00Z"/>
                <w:rFonts w:eastAsia="MS Mincho"/>
                <w:sz w:val="14"/>
              </w:rPr>
            </w:pPr>
            <w:ins w:id="7035" w:author="R4-2120772" w:date="2021-11-15T15:15:00Z">
              <w:r>
                <w:rPr>
                  <w:rFonts w:eastAsia="MS Mincho"/>
                  <w:sz w:val="14"/>
                </w:rPr>
                <w:t>CDF percentile</w:t>
              </w:r>
            </w:ins>
          </w:p>
        </w:tc>
        <w:tc>
          <w:tcPr>
            <w:tcW w:w="763" w:type="dxa"/>
            <w:vAlign w:val="center"/>
          </w:tcPr>
          <w:p w:rsidR="00C87AF8" w:rsidRDefault="00C87AF8" w:rsidP="00C87AF8">
            <w:pPr>
              <w:spacing w:after="120"/>
              <w:jc w:val="center"/>
              <w:rPr>
                <w:ins w:id="7036" w:author="R4-2120772" w:date="2021-11-15T15:15:00Z"/>
                <w:rFonts w:eastAsia="MS Mincho"/>
                <w:sz w:val="18"/>
              </w:rPr>
            </w:pPr>
            <w:ins w:id="7037" w:author="R4-2120772" w:date="2021-11-15T15:15:00Z">
              <w:r>
                <w:rPr>
                  <w:rFonts w:eastAsia="MS Mincho"/>
                  <w:sz w:val="18"/>
                </w:rPr>
                <w:t>@5%</w:t>
              </w:r>
            </w:ins>
          </w:p>
        </w:tc>
        <w:tc>
          <w:tcPr>
            <w:tcW w:w="763" w:type="dxa"/>
            <w:vAlign w:val="center"/>
          </w:tcPr>
          <w:p w:rsidR="00C87AF8" w:rsidRDefault="00C87AF8" w:rsidP="00C87AF8">
            <w:pPr>
              <w:spacing w:after="120"/>
              <w:jc w:val="center"/>
              <w:rPr>
                <w:ins w:id="7038" w:author="R4-2120772" w:date="2021-11-15T15:15:00Z"/>
                <w:rFonts w:eastAsia="MS Mincho"/>
                <w:sz w:val="18"/>
              </w:rPr>
            </w:pPr>
            <w:ins w:id="7039" w:author="R4-2120772" w:date="2021-11-15T15:15:00Z">
              <w:r>
                <w:rPr>
                  <w:rFonts w:eastAsia="MS Mincho"/>
                  <w:sz w:val="18"/>
                </w:rPr>
                <w:t>@50%</w:t>
              </w:r>
            </w:ins>
          </w:p>
        </w:tc>
        <w:tc>
          <w:tcPr>
            <w:tcW w:w="763" w:type="dxa"/>
            <w:vAlign w:val="center"/>
          </w:tcPr>
          <w:p w:rsidR="00C87AF8" w:rsidRDefault="00C87AF8" w:rsidP="00C87AF8">
            <w:pPr>
              <w:spacing w:after="120"/>
              <w:jc w:val="center"/>
              <w:rPr>
                <w:ins w:id="7040" w:author="R4-2120772" w:date="2021-11-15T15:15:00Z"/>
                <w:rFonts w:eastAsia="MS Mincho"/>
                <w:sz w:val="18"/>
              </w:rPr>
            </w:pPr>
            <w:ins w:id="7041" w:author="R4-2120772" w:date="2021-11-15T15:15:00Z">
              <w:r>
                <w:rPr>
                  <w:rFonts w:eastAsia="MS Mincho"/>
                  <w:sz w:val="18"/>
                </w:rPr>
                <w:t>@95%</w:t>
              </w:r>
            </w:ins>
          </w:p>
        </w:tc>
        <w:tc>
          <w:tcPr>
            <w:tcW w:w="763" w:type="dxa"/>
            <w:vAlign w:val="center"/>
          </w:tcPr>
          <w:p w:rsidR="00C87AF8" w:rsidRDefault="00C87AF8" w:rsidP="00C87AF8">
            <w:pPr>
              <w:spacing w:after="120"/>
              <w:jc w:val="center"/>
              <w:rPr>
                <w:ins w:id="7042" w:author="R4-2120772" w:date="2021-11-15T15:15:00Z"/>
                <w:rFonts w:eastAsia="MS Mincho"/>
                <w:sz w:val="18"/>
              </w:rPr>
            </w:pPr>
            <w:ins w:id="7043" w:author="R4-2120772" w:date="2021-11-15T15:15:00Z">
              <w:r>
                <w:rPr>
                  <w:rFonts w:eastAsia="MS Mincho"/>
                  <w:sz w:val="18"/>
                </w:rPr>
                <w:t>@5%</w:t>
              </w:r>
            </w:ins>
          </w:p>
        </w:tc>
        <w:tc>
          <w:tcPr>
            <w:tcW w:w="764" w:type="dxa"/>
            <w:vAlign w:val="center"/>
          </w:tcPr>
          <w:p w:rsidR="00C87AF8" w:rsidRDefault="00C87AF8" w:rsidP="00C87AF8">
            <w:pPr>
              <w:spacing w:after="120"/>
              <w:jc w:val="center"/>
              <w:rPr>
                <w:ins w:id="7044" w:author="R4-2120772" w:date="2021-11-15T15:15:00Z"/>
                <w:rFonts w:eastAsia="MS Mincho"/>
                <w:sz w:val="18"/>
              </w:rPr>
            </w:pPr>
            <w:ins w:id="7045" w:author="R4-2120772" w:date="2021-11-15T15:15:00Z">
              <w:r>
                <w:rPr>
                  <w:rFonts w:eastAsia="MS Mincho"/>
                  <w:sz w:val="18"/>
                </w:rPr>
                <w:t>@50%</w:t>
              </w:r>
            </w:ins>
          </w:p>
        </w:tc>
        <w:tc>
          <w:tcPr>
            <w:tcW w:w="763" w:type="dxa"/>
            <w:vAlign w:val="center"/>
          </w:tcPr>
          <w:p w:rsidR="00C87AF8" w:rsidRDefault="00C87AF8" w:rsidP="00C87AF8">
            <w:pPr>
              <w:spacing w:after="120"/>
              <w:jc w:val="center"/>
              <w:rPr>
                <w:ins w:id="7046" w:author="R4-2120772" w:date="2021-11-15T15:15:00Z"/>
                <w:rFonts w:eastAsia="MS Mincho"/>
                <w:sz w:val="18"/>
              </w:rPr>
            </w:pPr>
            <w:ins w:id="7047" w:author="R4-2120772" w:date="2021-11-15T15:15:00Z">
              <w:r>
                <w:rPr>
                  <w:rFonts w:eastAsia="MS Mincho"/>
                  <w:sz w:val="18"/>
                </w:rPr>
                <w:t>@95%</w:t>
              </w:r>
            </w:ins>
          </w:p>
        </w:tc>
        <w:tc>
          <w:tcPr>
            <w:tcW w:w="763" w:type="dxa"/>
            <w:vAlign w:val="center"/>
          </w:tcPr>
          <w:p w:rsidR="00C87AF8" w:rsidRDefault="00C87AF8" w:rsidP="00C87AF8">
            <w:pPr>
              <w:spacing w:after="120"/>
              <w:jc w:val="center"/>
              <w:rPr>
                <w:ins w:id="7048" w:author="R4-2120772" w:date="2021-11-15T15:15:00Z"/>
                <w:rFonts w:eastAsia="MS Mincho"/>
                <w:sz w:val="18"/>
              </w:rPr>
            </w:pPr>
            <w:ins w:id="7049" w:author="R4-2120772" w:date="2021-11-15T15:15:00Z">
              <w:r>
                <w:rPr>
                  <w:rFonts w:eastAsia="MS Mincho"/>
                  <w:sz w:val="18"/>
                </w:rPr>
                <w:t>@5%</w:t>
              </w:r>
            </w:ins>
          </w:p>
        </w:tc>
        <w:tc>
          <w:tcPr>
            <w:tcW w:w="763" w:type="dxa"/>
            <w:vAlign w:val="center"/>
          </w:tcPr>
          <w:p w:rsidR="00C87AF8" w:rsidRDefault="00C87AF8" w:rsidP="00C87AF8">
            <w:pPr>
              <w:spacing w:after="120"/>
              <w:jc w:val="center"/>
              <w:rPr>
                <w:ins w:id="7050" w:author="R4-2120772" w:date="2021-11-15T15:15:00Z"/>
                <w:rFonts w:eastAsia="MS Mincho"/>
                <w:sz w:val="18"/>
              </w:rPr>
            </w:pPr>
            <w:ins w:id="7051" w:author="R4-2120772" w:date="2021-11-15T15:15:00Z">
              <w:r>
                <w:rPr>
                  <w:rFonts w:eastAsia="MS Mincho"/>
                  <w:sz w:val="18"/>
                </w:rPr>
                <w:t>@50%</w:t>
              </w:r>
            </w:ins>
          </w:p>
        </w:tc>
        <w:tc>
          <w:tcPr>
            <w:tcW w:w="764" w:type="dxa"/>
            <w:vAlign w:val="center"/>
          </w:tcPr>
          <w:p w:rsidR="00C87AF8" w:rsidRDefault="00C87AF8" w:rsidP="00C87AF8">
            <w:pPr>
              <w:spacing w:after="120"/>
              <w:jc w:val="center"/>
              <w:rPr>
                <w:ins w:id="7052" w:author="R4-2120772" w:date="2021-11-15T15:15:00Z"/>
                <w:rFonts w:eastAsia="MS Mincho"/>
                <w:sz w:val="18"/>
              </w:rPr>
            </w:pPr>
            <w:ins w:id="7053" w:author="R4-2120772" w:date="2021-11-15T15:15:00Z">
              <w:r>
                <w:rPr>
                  <w:rFonts w:eastAsia="MS Mincho"/>
                  <w:sz w:val="18"/>
                </w:rPr>
                <w:t>@95%</w:t>
              </w:r>
            </w:ins>
          </w:p>
        </w:tc>
      </w:tr>
      <w:tr w:rsidR="00C87AF8" w:rsidTr="0087751E">
        <w:trPr>
          <w:trHeight w:val="300"/>
          <w:jc w:val="center"/>
          <w:ins w:id="7054" w:author="R4-2120772" w:date="2021-11-15T15:15:00Z"/>
        </w:trPr>
        <w:tc>
          <w:tcPr>
            <w:tcW w:w="648" w:type="dxa"/>
            <w:vMerge w:val="restart"/>
            <w:vAlign w:val="center"/>
          </w:tcPr>
          <w:p w:rsidR="00C87AF8" w:rsidRDefault="00C87AF8" w:rsidP="00C87AF8">
            <w:pPr>
              <w:spacing w:after="120"/>
              <w:jc w:val="center"/>
              <w:rPr>
                <w:ins w:id="7055" w:author="R4-2120772" w:date="2021-11-15T15:15:00Z"/>
                <w:rFonts w:eastAsia="MS Mincho"/>
                <w:sz w:val="16"/>
              </w:rPr>
            </w:pPr>
            <w:ins w:id="7056" w:author="R4-2120772" w:date="2021-11-15T15:15:00Z">
              <w:r>
                <w:rPr>
                  <w:rFonts w:eastAsia="MS Mincho"/>
                  <w:sz w:val="16"/>
                </w:rPr>
                <w:t>Urban Macro</w:t>
              </w:r>
            </w:ins>
          </w:p>
        </w:tc>
        <w:tc>
          <w:tcPr>
            <w:tcW w:w="779" w:type="dxa"/>
            <w:noWrap/>
            <w:vAlign w:val="center"/>
          </w:tcPr>
          <w:p w:rsidR="00C87AF8" w:rsidRDefault="00C87AF8" w:rsidP="00C87AF8">
            <w:pPr>
              <w:spacing w:after="120"/>
              <w:jc w:val="center"/>
              <w:rPr>
                <w:ins w:id="7057" w:author="R4-2120772" w:date="2021-11-15T15:15:00Z"/>
                <w:rFonts w:eastAsia="MS Mincho"/>
                <w:sz w:val="14"/>
              </w:rPr>
            </w:pPr>
            <w:ins w:id="7058" w:author="R4-2120772" w:date="2021-11-15T15:15:00Z">
              <w:r>
                <w:rPr>
                  <w:rFonts w:eastAsia="MS Mincho"/>
                  <w:sz w:val="14"/>
                </w:rPr>
                <w:t>Samsung</w:t>
              </w:r>
            </w:ins>
          </w:p>
        </w:tc>
        <w:tc>
          <w:tcPr>
            <w:tcW w:w="763" w:type="dxa"/>
            <w:vAlign w:val="center"/>
          </w:tcPr>
          <w:p w:rsidR="00C87AF8" w:rsidRDefault="00C87AF8" w:rsidP="00C87AF8">
            <w:pPr>
              <w:spacing w:after="120"/>
              <w:jc w:val="center"/>
              <w:rPr>
                <w:ins w:id="7059" w:author="R4-2120772" w:date="2021-11-15T15:15:00Z"/>
                <w:rFonts w:eastAsia="MS Mincho"/>
                <w:sz w:val="18"/>
              </w:rPr>
            </w:pPr>
            <w:ins w:id="7060" w:author="R4-2120772" w:date="2021-11-15T15:15:00Z">
              <w:r>
                <w:rPr>
                  <w:rFonts w:eastAsia="MS Mincho"/>
                  <w:sz w:val="18"/>
                </w:rPr>
                <w:t>60.00</w:t>
              </w:r>
            </w:ins>
          </w:p>
        </w:tc>
        <w:tc>
          <w:tcPr>
            <w:tcW w:w="763" w:type="dxa"/>
            <w:vAlign w:val="center"/>
          </w:tcPr>
          <w:p w:rsidR="00C87AF8" w:rsidRDefault="00C87AF8" w:rsidP="00C87AF8">
            <w:pPr>
              <w:spacing w:after="120"/>
              <w:jc w:val="center"/>
              <w:rPr>
                <w:ins w:id="7061" w:author="R4-2120772" w:date="2021-11-15T15:15:00Z"/>
                <w:rFonts w:eastAsia="MS Mincho"/>
                <w:sz w:val="18"/>
              </w:rPr>
            </w:pPr>
            <w:ins w:id="7062" w:author="R4-2120772" w:date="2021-11-15T15:15:00Z">
              <w:r>
                <w:rPr>
                  <w:rFonts w:eastAsia="MS Mincho"/>
                  <w:sz w:val="18"/>
                </w:rPr>
                <w:t>88.58</w:t>
              </w:r>
            </w:ins>
          </w:p>
        </w:tc>
        <w:tc>
          <w:tcPr>
            <w:tcW w:w="763" w:type="dxa"/>
            <w:vAlign w:val="center"/>
          </w:tcPr>
          <w:p w:rsidR="00C87AF8" w:rsidRDefault="00C87AF8" w:rsidP="00C87AF8">
            <w:pPr>
              <w:spacing w:after="120"/>
              <w:jc w:val="center"/>
              <w:rPr>
                <w:ins w:id="7063" w:author="R4-2120772" w:date="2021-11-15T15:15:00Z"/>
                <w:rFonts w:eastAsia="MS Mincho"/>
                <w:sz w:val="18"/>
              </w:rPr>
            </w:pPr>
            <w:ins w:id="7064" w:author="R4-2120772" w:date="2021-11-15T15:15:00Z">
              <w:r>
                <w:rPr>
                  <w:rFonts w:eastAsia="MS Mincho"/>
                  <w:sz w:val="18"/>
                </w:rPr>
                <w:t>99.02</w:t>
              </w:r>
            </w:ins>
          </w:p>
        </w:tc>
        <w:tc>
          <w:tcPr>
            <w:tcW w:w="763" w:type="dxa"/>
            <w:vAlign w:val="center"/>
          </w:tcPr>
          <w:p w:rsidR="00C87AF8" w:rsidRDefault="00C87AF8" w:rsidP="00C87AF8">
            <w:pPr>
              <w:spacing w:after="120"/>
              <w:jc w:val="center"/>
              <w:rPr>
                <w:ins w:id="7065" w:author="R4-2120772" w:date="2021-11-15T15:15:00Z"/>
                <w:rFonts w:eastAsia="MS Mincho"/>
                <w:sz w:val="18"/>
              </w:rPr>
            </w:pPr>
            <w:ins w:id="7066" w:author="R4-2120772" w:date="2021-11-15T15:15:00Z">
              <w:r>
                <w:rPr>
                  <w:rFonts w:eastAsia="MS Mincho"/>
                  <w:sz w:val="18"/>
                </w:rPr>
                <w:t>3.42</w:t>
              </w:r>
            </w:ins>
          </w:p>
        </w:tc>
        <w:tc>
          <w:tcPr>
            <w:tcW w:w="764" w:type="dxa"/>
            <w:vAlign w:val="center"/>
          </w:tcPr>
          <w:p w:rsidR="00C87AF8" w:rsidRDefault="00C87AF8" w:rsidP="00C87AF8">
            <w:pPr>
              <w:spacing w:after="120"/>
              <w:jc w:val="center"/>
              <w:rPr>
                <w:ins w:id="7067" w:author="R4-2120772" w:date="2021-11-15T15:15:00Z"/>
                <w:rFonts w:eastAsia="MS Mincho"/>
                <w:sz w:val="18"/>
              </w:rPr>
            </w:pPr>
            <w:ins w:id="7068" w:author="R4-2120772" w:date="2021-11-15T15:15:00Z">
              <w:r>
                <w:rPr>
                  <w:rFonts w:eastAsia="MS Mincho"/>
                  <w:sz w:val="18"/>
                </w:rPr>
                <w:t>14.01</w:t>
              </w:r>
            </w:ins>
          </w:p>
        </w:tc>
        <w:tc>
          <w:tcPr>
            <w:tcW w:w="763" w:type="dxa"/>
            <w:vAlign w:val="center"/>
          </w:tcPr>
          <w:p w:rsidR="00C87AF8" w:rsidRDefault="00C87AF8" w:rsidP="00C87AF8">
            <w:pPr>
              <w:spacing w:after="120"/>
              <w:jc w:val="center"/>
              <w:rPr>
                <w:ins w:id="7069" w:author="R4-2120772" w:date="2021-11-15T15:15:00Z"/>
                <w:rFonts w:eastAsia="MS Mincho"/>
                <w:sz w:val="18"/>
              </w:rPr>
            </w:pPr>
            <w:ins w:id="7070" w:author="R4-2120772" w:date="2021-11-15T15:15:00Z">
              <w:r>
                <w:rPr>
                  <w:rFonts w:eastAsia="MS Mincho"/>
                  <w:sz w:val="18"/>
                </w:rPr>
                <w:t>14.96</w:t>
              </w:r>
            </w:ins>
          </w:p>
        </w:tc>
        <w:tc>
          <w:tcPr>
            <w:tcW w:w="763" w:type="dxa"/>
            <w:vAlign w:val="center"/>
          </w:tcPr>
          <w:p w:rsidR="00C87AF8" w:rsidRDefault="00C87AF8" w:rsidP="00C87AF8">
            <w:pPr>
              <w:spacing w:after="120"/>
              <w:jc w:val="center"/>
              <w:rPr>
                <w:ins w:id="7071" w:author="R4-2120772" w:date="2021-11-15T15:15:00Z"/>
                <w:rFonts w:eastAsia="MS Mincho"/>
                <w:sz w:val="18"/>
              </w:rPr>
            </w:pPr>
            <w:ins w:id="7072" w:author="R4-2120772" w:date="2021-11-15T15:15:00Z">
              <w:r>
                <w:rPr>
                  <w:rFonts w:eastAsia="MS Mincho"/>
                  <w:sz w:val="18"/>
                </w:rPr>
                <w:t>-25.77</w:t>
              </w:r>
            </w:ins>
          </w:p>
        </w:tc>
        <w:tc>
          <w:tcPr>
            <w:tcW w:w="763" w:type="dxa"/>
            <w:vAlign w:val="center"/>
          </w:tcPr>
          <w:p w:rsidR="00C87AF8" w:rsidRDefault="00C87AF8" w:rsidP="00C87AF8">
            <w:pPr>
              <w:spacing w:after="120"/>
              <w:jc w:val="center"/>
              <w:rPr>
                <w:ins w:id="7073" w:author="R4-2120772" w:date="2021-11-15T15:15:00Z"/>
                <w:rFonts w:eastAsia="MS Mincho"/>
                <w:sz w:val="18"/>
              </w:rPr>
            </w:pPr>
            <w:ins w:id="7074" w:author="R4-2120772" w:date="2021-11-15T15:15:00Z">
              <w:r>
                <w:rPr>
                  <w:rFonts w:eastAsia="MS Mincho"/>
                  <w:sz w:val="18"/>
                </w:rPr>
                <w:t>2.81</w:t>
              </w:r>
            </w:ins>
          </w:p>
        </w:tc>
        <w:tc>
          <w:tcPr>
            <w:tcW w:w="764" w:type="dxa"/>
            <w:vAlign w:val="center"/>
          </w:tcPr>
          <w:p w:rsidR="00C87AF8" w:rsidRDefault="00C87AF8" w:rsidP="00C87AF8">
            <w:pPr>
              <w:spacing w:after="120"/>
              <w:jc w:val="center"/>
              <w:rPr>
                <w:ins w:id="7075" w:author="R4-2120772" w:date="2021-11-15T15:15:00Z"/>
                <w:rFonts w:eastAsia="MS Mincho"/>
                <w:sz w:val="18"/>
              </w:rPr>
            </w:pPr>
            <w:ins w:id="7076" w:author="R4-2120772" w:date="2021-11-15T15:15:00Z">
              <w:r>
                <w:rPr>
                  <w:rFonts w:eastAsia="MS Mincho"/>
                  <w:sz w:val="18"/>
                </w:rPr>
                <w:t>13.25</w:t>
              </w:r>
            </w:ins>
          </w:p>
        </w:tc>
      </w:tr>
      <w:tr w:rsidR="00C87AF8" w:rsidTr="0087751E">
        <w:trPr>
          <w:trHeight w:val="300"/>
          <w:jc w:val="center"/>
          <w:ins w:id="7077" w:author="R4-2120772" w:date="2021-11-15T15:15:00Z"/>
        </w:trPr>
        <w:tc>
          <w:tcPr>
            <w:tcW w:w="648" w:type="dxa"/>
            <w:vMerge/>
            <w:vAlign w:val="center"/>
          </w:tcPr>
          <w:p w:rsidR="00C87AF8" w:rsidRDefault="00C87AF8" w:rsidP="00C87AF8">
            <w:pPr>
              <w:spacing w:after="120"/>
              <w:jc w:val="center"/>
              <w:rPr>
                <w:ins w:id="7078" w:author="R4-2120772" w:date="2021-11-15T15:15:00Z"/>
                <w:rFonts w:eastAsia="MS Mincho"/>
                <w:sz w:val="16"/>
              </w:rPr>
            </w:pPr>
          </w:p>
        </w:tc>
        <w:tc>
          <w:tcPr>
            <w:tcW w:w="779" w:type="dxa"/>
            <w:noWrap/>
            <w:vAlign w:val="center"/>
          </w:tcPr>
          <w:p w:rsidR="00C87AF8" w:rsidRDefault="00C87AF8" w:rsidP="00C87AF8">
            <w:pPr>
              <w:spacing w:after="120"/>
              <w:jc w:val="center"/>
              <w:rPr>
                <w:ins w:id="7079" w:author="R4-2120772" w:date="2021-11-15T15:15:00Z"/>
                <w:rFonts w:eastAsia="MS Mincho"/>
                <w:sz w:val="14"/>
              </w:rPr>
            </w:pPr>
            <w:ins w:id="7080" w:author="R4-2120772" w:date="2021-11-15T15:15:00Z">
              <w:r>
                <w:rPr>
                  <w:rFonts w:eastAsia="MS Mincho"/>
                  <w:sz w:val="14"/>
                </w:rPr>
                <w:t>Huawei</w:t>
              </w:r>
            </w:ins>
          </w:p>
        </w:tc>
        <w:tc>
          <w:tcPr>
            <w:tcW w:w="763" w:type="dxa"/>
            <w:vAlign w:val="center"/>
          </w:tcPr>
          <w:p w:rsidR="00C87AF8" w:rsidRDefault="00C87AF8" w:rsidP="00C87AF8">
            <w:pPr>
              <w:spacing w:after="120"/>
              <w:jc w:val="center"/>
              <w:rPr>
                <w:ins w:id="7081" w:author="R4-2120772" w:date="2021-11-15T15:15:00Z"/>
                <w:rFonts w:eastAsia="MS Mincho"/>
                <w:sz w:val="18"/>
              </w:rPr>
            </w:pPr>
            <w:ins w:id="7082" w:author="R4-2120772" w:date="2021-11-15T15:15:00Z">
              <w:r>
                <w:rPr>
                  <w:rFonts w:eastAsia="MS Mincho"/>
                  <w:sz w:val="18"/>
                </w:rPr>
                <w:t>52.84</w:t>
              </w:r>
            </w:ins>
          </w:p>
        </w:tc>
        <w:tc>
          <w:tcPr>
            <w:tcW w:w="763" w:type="dxa"/>
            <w:vAlign w:val="center"/>
          </w:tcPr>
          <w:p w:rsidR="00C87AF8" w:rsidRDefault="00C87AF8" w:rsidP="00C87AF8">
            <w:pPr>
              <w:spacing w:after="120"/>
              <w:jc w:val="center"/>
              <w:rPr>
                <w:ins w:id="7083" w:author="R4-2120772" w:date="2021-11-15T15:15:00Z"/>
                <w:rFonts w:eastAsia="MS Mincho"/>
                <w:sz w:val="18"/>
              </w:rPr>
            </w:pPr>
            <w:ins w:id="7084" w:author="R4-2120772" w:date="2021-11-15T15:15:00Z">
              <w:r>
                <w:rPr>
                  <w:rFonts w:eastAsia="MS Mincho"/>
                  <w:sz w:val="18"/>
                </w:rPr>
                <w:t>85.79</w:t>
              </w:r>
            </w:ins>
          </w:p>
        </w:tc>
        <w:tc>
          <w:tcPr>
            <w:tcW w:w="763" w:type="dxa"/>
            <w:vAlign w:val="center"/>
          </w:tcPr>
          <w:p w:rsidR="00C87AF8" w:rsidRDefault="00C87AF8" w:rsidP="00C87AF8">
            <w:pPr>
              <w:spacing w:after="120"/>
              <w:jc w:val="center"/>
              <w:rPr>
                <w:ins w:id="7085" w:author="R4-2120772" w:date="2021-11-15T15:15:00Z"/>
                <w:rFonts w:eastAsia="MS Mincho"/>
                <w:sz w:val="18"/>
              </w:rPr>
            </w:pPr>
            <w:ins w:id="7086" w:author="R4-2120772" w:date="2021-11-15T15:15:00Z">
              <w:r>
                <w:rPr>
                  <w:rFonts w:eastAsia="MS Mincho"/>
                  <w:sz w:val="18"/>
                </w:rPr>
                <w:t>103.53</w:t>
              </w:r>
            </w:ins>
          </w:p>
        </w:tc>
        <w:tc>
          <w:tcPr>
            <w:tcW w:w="763" w:type="dxa"/>
            <w:vAlign w:val="center"/>
          </w:tcPr>
          <w:p w:rsidR="00C87AF8" w:rsidRDefault="00C87AF8" w:rsidP="00C87AF8">
            <w:pPr>
              <w:spacing w:after="120"/>
              <w:jc w:val="center"/>
              <w:rPr>
                <w:ins w:id="7087" w:author="R4-2120772" w:date="2021-11-15T15:15:00Z"/>
                <w:rFonts w:eastAsia="MS Mincho"/>
                <w:sz w:val="18"/>
              </w:rPr>
            </w:pPr>
            <w:ins w:id="7088" w:author="R4-2120772" w:date="2021-11-15T15:15:00Z">
              <w:r>
                <w:rPr>
                  <w:rFonts w:eastAsia="MS Mincho"/>
                  <w:sz w:val="18"/>
                </w:rPr>
                <w:t>7.53</w:t>
              </w:r>
            </w:ins>
          </w:p>
        </w:tc>
        <w:tc>
          <w:tcPr>
            <w:tcW w:w="764" w:type="dxa"/>
            <w:vAlign w:val="center"/>
          </w:tcPr>
          <w:p w:rsidR="00C87AF8" w:rsidRDefault="00C87AF8" w:rsidP="00C87AF8">
            <w:pPr>
              <w:spacing w:after="120"/>
              <w:jc w:val="center"/>
              <w:rPr>
                <w:ins w:id="7089" w:author="R4-2120772" w:date="2021-11-15T15:15:00Z"/>
                <w:rFonts w:eastAsia="MS Mincho"/>
                <w:sz w:val="18"/>
              </w:rPr>
            </w:pPr>
            <w:ins w:id="7090" w:author="R4-2120772" w:date="2021-11-15T15:15:00Z">
              <w:r>
                <w:rPr>
                  <w:rFonts w:eastAsia="MS Mincho"/>
                  <w:sz w:val="18"/>
                </w:rPr>
                <w:t>13.89</w:t>
              </w:r>
            </w:ins>
          </w:p>
        </w:tc>
        <w:tc>
          <w:tcPr>
            <w:tcW w:w="763" w:type="dxa"/>
            <w:vAlign w:val="center"/>
          </w:tcPr>
          <w:p w:rsidR="00C87AF8" w:rsidRDefault="00C87AF8" w:rsidP="00C87AF8">
            <w:pPr>
              <w:spacing w:after="120"/>
              <w:jc w:val="center"/>
              <w:rPr>
                <w:ins w:id="7091" w:author="R4-2120772" w:date="2021-11-15T15:15:00Z"/>
                <w:rFonts w:eastAsia="MS Mincho"/>
                <w:sz w:val="18"/>
              </w:rPr>
            </w:pPr>
            <w:ins w:id="7092" w:author="R4-2120772" w:date="2021-11-15T15:15:00Z">
              <w:r>
                <w:rPr>
                  <w:rFonts w:eastAsia="MS Mincho"/>
                  <w:sz w:val="18"/>
                </w:rPr>
                <w:t>14.89</w:t>
              </w:r>
            </w:ins>
          </w:p>
        </w:tc>
        <w:tc>
          <w:tcPr>
            <w:tcW w:w="763" w:type="dxa"/>
            <w:vAlign w:val="center"/>
          </w:tcPr>
          <w:p w:rsidR="00C87AF8" w:rsidRDefault="00C87AF8" w:rsidP="00C87AF8">
            <w:pPr>
              <w:spacing w:after="120"/>
              <w:jc w:val="center"/>
              <w:rPr>
                <w:ins w:id="7093" w:author="R4-2120772" w:date="2021-11-15T15:15:00Z"/>
                <w:rFonts w:eastAsia="MS Mincho"/>
                <w:sz w:val="18"/>
              </w:rPr>
            </w:pPr>
            <w:ins w:id="7094" w:author="R4-2120772" w:date="2021-11-15T15:15:00Z">
              <w:r>
                <w:rPr>
                  <w:rFonts w:eastAsia="MS Mincho"/>
                  <w:sz w:val="18"/>
                </w:rPr>
                <w:t>-31.46</w:t>
              </w:r>
            </w:ins>
          </w:p>
        </w:tc>
        <w:tc>
          <w:tcPr>
            <w:tcW w:w="763" w:type="dxa"/>
            <w:vAlign w:val="center"/>
          </w:tcPr>
          <w:p w:rsidR="00C87AF8" w:rsidRDefault="00C87AF8" w:rsidP="00C87AF8">
            <w:pPr>
              <w:spacing w:after="120"/>
              <w:jc w:val="center"/>
              <w:rPr>
                <w:ins w:id="7095" w:author="R4-2120772" w:date="2021-11-15T15:15:00Z"/>
                <w:rFonts w:eastAsia="MS Mincho"/>
                <w:sz w:val="18"/>
              </w:rPr>
            </w:pPr>
            <w:ins w:id="7096" w:author="R4-2120772" w:date="2021-11-15T15:15:00Z">
              <w:r>
                <w:rPr>
                  <w:rFonts w:eastAsia="MS Mincho"/>
                  <w:sz w:val="18"/>
                </w:rPr>
                <w:t>4.14</w:t>
              </w:r>
            </w:ins>
          </w:p>
        </w:tc>
        <w:tc>
          <w:tcPr>
            <w:tcW w:w="764" w:type="dxa"/>
            <w:vAlign w:val="center"/>
          </w:tcPr>
          <w:p w:rsidR="00C87AF8" w:rsidRDefault="00C87AF8" w:rsidP="00C87AF8">
            <w:pPr>
              <w:spacing w:after="120"/>
              <w:jc w:val="center"/>
              <w:rPr>
                <w:ins w:id="7097" w:author="R4-2120772" w:date="2021-11-15T15:15:00Z"/>
                <w:rFonts w:eastAsia="MS Mincho"/>
                <w:sz w:val="18"/>
              </w:rPr>
            </w:pPr>
            <w:ins w:id="7098" w:author="R4-2120772" w:date="2021-11-15T15:15:00Z">
              <w:r>
                <w:rPr>
                  <w:rFonts w:eastAsia="MS Mincho"/>
                  <w:sz w:val="18"/>
                </w:rPr>
                <w:t>16.51</w:t>
              </w:r>
            </w:ins>
          </w:p>
        </w:tc>
      </w:tr>
      <w:tr w:rsidR="00C87AF8" w:rsidTr="0087751E">
        <w:trPr>
          <w:trHeight w:val="300"/>
          <w:jc w:val="center"/>
          <w:ins w:id="7099" w:author="R4-2120772" w:date="2021-11-15T15:15:00Z"/>
        </w:trPr>
        <w:tc>
          <w:tcPr>
            <w:tcW w:w="648" w:type="dxa"/>
            <w:vMerge/>
            <w:vAlign w:val="center"/>
          </w:tcPr>
          <w:p w:rsidR="00C87AF8" w:rsidRDefault="00C87AF8" w:rsidP="00C87AF8">
            <w:pPr>
              <w:spacing w:after="120"/>
              <w:jc w:val="center"/>
              <w:rPr>
                <w:ins w:id="7100" w:author="R4-2120772" w:date="2021-11-15T15:15:00Z"/>
                <w:rFonts w:eastAsia="MS Mincho"/>
                <w:sz w:val="16"/>
              </w:rPr>
            </w:pPr>
          </w:p>
        </w:tc>
        <w:tc>
          <w:tcPr>
            <w:tcW w:w="779" w:type="dxa"/>
            <w:noWrap/>
            <w:vAlign w:val="center"/>
          </w:tcPr>
          <w:p w:rsidR="00C87AF8" w:rsidRDefault="00C87AF8" w:rsidP="00C87AF8">
            <w:pPr>
              <w:spacing w:after="120"/>
              <w:jc w:val="center"/>
              <w:rPr>
                <w:ins w:id="7101" w:author="R4-2120772" w:date="2021-11-15T15:15:00Z"/>
                <w:rFonts w:eastAsia="MS Mincho"/>
                <w:sz w:val="14"/>
              </w:rPr>
            </w:pPr>
            <w:ins w:id="7102" w:author="R4-2120772" w:date="2021-11-15T15:15:00Z">
              <w:r>
                <w:rPr>
                  <w:rFonts w:eastAsia="MS Mincho"/>
                  <w:sz w:val="14"/>
                </w:rPr>
                <w:t>Qualcomm</w:t>
              </w:r>
            </w:ins>
          </w:p>
        </w:tc>
        <w:tc>
          <w:tcPr>
            <w:tcW w:w="763" w:type="dxa"/>
            <w:noWrap/>
            <w:vAlign w:val="center"/>
          </w:tcPr>
          <w:p w:rsidR="00C87AF8" w:rsidRDefault="00C87AF8" w:rsidP="00C87AF8">
            <w:pPr>
              <w:spacing w:after="120"/>
              <w:jc w:val="center"/>
              <w:rPr>
                <w:ins w:id="7103" w:author="R4-2120772" w:date="2021-11-15T15:15:00Z"/>
                <w:rFonts w:eastAsia="MS Mincho"/>
                <w:sz w:val="18"/>
              </w:rPr>
            </w:pPr>
            <w:ins w:id="7104" w:author="R4-2120772" w:date="2021-11-15T15:15:00Z">
              <w:r>
                <w:rPr>
                  <w:rFonts w:eastAsia="MS Mincho"/>
                  <w:sz w:val="18"/>
                </w:rPr>
                <w:t>62.00</w:t>
              </w:r>
            </w:ins>
          </w:p>
        </w:tc>
        <w:tc>
          <w:tcPr>
            <w:tcW w:w="763" w:type="dxa"/>
            <w:noWrap/>
            <w:vAlign w:val="center"/>
          </w:tcPr>
          <w:p w:rsidR="00C87AF8" w:rsidRDefault="00C87AF8" w:rsidP="00C87AF8">
            <w:pPr>
              <w:spacing w:after="120"/>
              <w:jc w:val="center"/>
              <w:rPr>
                <w:ins w:id="7105" w:author="R4-2120772" w:date="2021-11-15T15:15:00Z"/>
                <w:rFonts w:eastAsia="MS Mincho"/>
                <w:sz w:val="18"/>
              </w:rPr>
            </w:pPr>
            <w:ins w:id="7106" w:author="R4-2120772" w:date="2021-11-15T15:15:00Z">
              <w:r>
                <w:rPr>
                  <w:rFonts w:eastAsia="MS Mincho"/>
                  <w:sz w:val="18"/>
                </w:rPr>
                <w:t>91.09</w:t>
              </w:r>
            </w:ins>
          </w:p>
        </w:tc>
        <w:tc>
          <w:tcPr>
            <w:tcW w:w="763" w:type="dxa"/>
            <w:noWrap/>
            <w:vAlign w:val="center"/>
          </w:tcPr>
          <w:p w:rsidR="00C87AF8" w:rsidRDefault="00C87AF8" w:rsidP="00C87AF8">
            <w:pPr>
              <w:spacing w:after="120"/>
              <w:jc w:val="center"/>
              <w:rPr>
                <w:ins w:id="7107" w:author="R4-2120772" w:date="2021-11-15T15:15:00Z"/>
                <w:rFonts w:eastAsia="MS Mincho"/>
                <w:sz w:val="18"/>
              </w:rPr>
            </w:pPr>
            <w:ins w:id="7108" w:author="R4-2120772" w:date="2021-11-15T15:15:00Z">
              <w:r>
                <w:rPr>
                  <w:rFonts w:eastAsia="MS Mincho"/>
                  <w:sz w:val="18"/>
                </w:rPr>
                <w:t>104.80</w:t>
              </w:r>
            </w:ins>
          </w:p>
        </w:tc>
        <w:tc>
          <w:tcPr>
            <w:tcW w:w="763" w:type="dxa"/>
            <w:noWrap/>
            <w:vAlign w:val="center"/>
          </w:tcPr>
          <w:p w:rsidR="00C87AF8" w:rsidRDefault="00C87AF8" w:rsidP="00C87AF8">
            <w:pPr>
              <w:spacing w:after="120"/>
              <w:jc w:val="center"/>
              <w:rPr>
                <w:ins w:id="7109" w:author="R4-2120772" w:date="2021-11-15T15:15:00Z"/>
                <w:rFonts w:eastAsia="MS Mincho"/>
                <w:sz w:val="18"/>
              </w:rPr>
            </w:pPr>
            <w:ins w:id="7110" w:author="R4-2120772" w:date="2021-11-15T15:15:00Z">
              <w:r>
                <w:rPr>
                  <w:rFonts w:eastAsia="MS Mincho"/>
                  <w:sz w:val="18"/>
                </w:rPr>
                <w:t>1.33</w:t>
              </w:r>
            </w:ins>
          </w:p>
        </w:tc>
        <w:tc>
          <w:tcPr>
            <w:tcW w:w="764" w:type="dxa"/>
            <w:noWrap/>
            <w:vAlign w:val="center"/>
          </w:tcPr>
          <w:p w:rsidR="00C87AF8" w:rsidRDefault="00C87AF8" w:rsidP="00C87AF8">
            <w:pPr>
              <w:spacing w:after="120"/>
              <w:jc w:val="center"/>
              <w:rPr>
                <w:ins w:id="7111" w:author="R4-2120772" w:date="2021-11-15T15:15:00Z"/>
                <w:rFonts w:eastAsia="MS Mincho"/>
                <w:sz w:val="18"/>
              </w:rPr>
            </w:pPr>
            <w:ins w:id="7112" w:author="R4-2120772" w:date="2021-11-15T15:15:00Z">
              <w:r>
                <w:rPr>
                  <w:rFonts w:eastAsia="MS Mincho"/>
                  <w:sz w:val="18"/>
                </w:rPr>
                <w:t>10.10</w:t>
              </w:r>
            </w:ins>
          </w:p>
        </w:tc>
        <w:tc>
          <w:tcPr>
            <w:tcW w:w="763" w:type="dxa"/>
            <w:noWrap/>
            <w:vAlign w:val="center"/>
          </w:tcPr>
          <w:p w:rsidR="00C87AF8" w:rsidRDefault="00C87AF8" w:rsidP="00C87AF8">
            <w:pPr>
              <w:spacing w:after="120"/>
              <w:jc w:val="center"/>
              <w:rPr>
                <w:ins w:id="7113" w:author="R4-2120772" w:date="2021-11-15T15:15:00Z"/>
                <w:rFonts w:eastAsia="MS Mincho"/>
                <w:sz w:val="18"/>
              </w:rPr>
            </w:pPr>
            <w:ins w:id="7114" w:author="R4-2120772" w:date="2021-11-15T15:15:00Z">
              <w:r>
                <w:rPr>
                  <w:rFonts w:eastAsia="MS Mincho"/>
                  <w:sz w:val="18"/>
                </w:rPr>
                <w:t>13.87</w:t>
              </w:r>
            </w:ins>
          </w:p>
        </w:tc>
        <w:tc>
          <w:tcPr>
            <w:tcW w:w="763" w:type="dxa"/>
            <w:noWrap/>
            <w:vAlign w:val="center"/>
          </w:tcPr>
          <w:p w:rsidR="00C87AF8" w:rsidRDefault="00C87AF8" w:rsidP="00C87AF8">
            <w:pPr>
              <w:spacing w:after="120"/>
              <w:jc w:val="center"/>
              <w:rPr>
                <w:ins w:id="7115" w:author="R4-2120772" w:date="2021-11-15T15:15:00Z"/>
                <w:rFonts w:eastAsia="MS Mincho"/>
                <w:sz w:val="18"/>
              </w:rPr>
            </w:pPr>
            <w:ins w:id="7116" w:author="R4-2120772" w:date="2021-11-15T15:15:00Z">
              <w:r>
                <w:rPr>
                  <w:rFonts w:eastAsia="MS Mincho"/>
                  <w:sz w:val="18"/>
                </w:rPr>
                <w:t>-23.77</w:t>
              </w:r>
            </w:ins>
          </w:p>
        </w:tc>
        <w:tc>
          <w:tcPr>
            <w:tcW w:w="763" w:type="dxa"/>
            <w:noWrap/>
            <w:vAlign w:val="center"/>
          </w:tcPr>
          <w:p w:rsidR="00C87AF8" w:rsidRDefault="00C87AF8" w:rsidP="00C87AF8">
            <w:pPr>
              <w:spacing w:after="120"/>
              <w:jc w:val="center"/>
              <w:rPr>
                <w:ins w:id="7117" w:author="R4-2120772" w:date="2021-11-15T15:15:00Z"/>
                <w:rFonts w:eastAsia="MS Mincho"/>
                <w:sz w:val="18"/>
              </w:rPr>
            </w:pPr>
            <w:ins w:id="7118" w:author="R4-2120772" w:date="2021-11-15T15:15:00Z">
              <w:r>
                <w:rPr>
                  <w:rFonts w:eastAsia="MS Mincho"/>
                  <w:sz w:val="18"/>
                </w:rPr>
                <w:t>5.32</w:t>
              </w:r>
            </w:ins>
          </w:p>
        </w:tc>
        <w:tc>
          <w:tcPr>
            <w:tcW w:w="764" w:type="dxa"/>
            <w:noWrap/>
            <w:vAlign w:val="center"/>
          </w:tcPr>
          <w:p w:rsidR="00C87AF8" w:rsidRDefault="00C87AF8" w:rsidP="00C87AF8">
            <w:pPr>
              <w:spacing w:after="120"/>
              <w:jc w:val="center"/>
              <w:rPr>
                <w:ins w:id="7119" w:author="R4-2120772" w:date="2021-11-15T15:15:00Z"/>
                <w:rFonts w:eastAsia="MS Mincho"/>
                <w:sz w:val="18"/>
              </w:rPr>
            </w:pPr>
            <w:ins w:id="7120" w:author="R4-2120772" w:date="2021-11-15T15:15:00Z">
              <w:r>
                <w:rPr>
                  <w:rFonts w:eastAsia="MS Mincho"/>
                  <w:sz w:val="18"/>
                </w:rPr>
                <w:t>19.03</w:t>
              </w:r>
            </w:ins>
          </w:p>
        </w:tc>
      </w:tr>
      <w:tr w:rsidR="00C87AF8" w:rsidTr="0087751E">
        <w:trPr>
          <w:trHeight w:val="300"/>
          <w:jc w:val="center"/>
          <w:ins w:id="7121" w:author="R4-2120772" w:date="2021-11-15T15:15:00Z"/>
        </w:trPr>
        <w:tc>
          <w:tcPr>
            <w:tcW w:w="648" w:type="dxa"/>
            <w:vMerge/>
            <w:vAlign w:val="center"/>
          </w:tcPr>
          <w:p w:rsidR="00C87AF8" w:rsidRDefault="00C87AF8" w:rsidP="00C87AF8">
            <w:pPr>
              <w:spacing w:after="120"/>
              <w:jc w:val="center"/>
              <w:rPr>
                <w:ins w:id="7122" w:author="R4-2120772" w:date="2021-11-15T15:15:00Z"/>
                <w:rFonts w:eastAsia="MS Mincho"/>
                <w:sz w:val="16"/>
              </w:rPr>
            </w:pPr>
          </w:p>
        </w:tc>
        <w:tc>
          <w:tcPr>
            <w:tcW w:w="779" w:type="dxa"/>
            <w:noWrap/>
            <w:vAlign w:val="center"/>
          </w:tcPr>
          <w:p w:rsidR="00C87AF8" w:rsidRDefault="00C87AF8" w:rsidP="00C87AF8">
            <w:pPr>
              <w:spacing w:after="120"/>
              <w:jc w:val="center"/>
              <w:rPr>
                <w:ins w:id="7123" w:author="R4-2120772" w:date="2021-11-15T15:15:00Z"/>
                <w:rFonts w:eastAsia="MS Mincho"/>
                <w:sz w:val="14"/>
              </w:rPr>
            </w:pPr>
            <w:ins w:id="7124" w:author="R4-2120772" w:date="2021-11-15T15:15:00Z">
              <w:r>
                <w:rPr>
                  <w:rFonts w:eastAsia="MS Mincho"/>
                  <w:sz w:val="14"/>
                </w:rPr>
                <w:t>Nokia</w:t>
              </w:r>
            </w:ins>
          </w:p>
        </w:tc>
        <w:tc>
          <w:tcPr>
            <w:tcW w:w="763" w:type="dxa"/>
            <w:noWrap/>
            <w:vAlign w:val="center"/>
          </w:tcPr>
          <w:p w:rsidR="00C87AF8" w:rsidRDefault="00C87AF8" w:rsidP="00C87AF8">
            <w:pPr>
              <w:spacing w:after="120"/>
              <w:jc w:val="center"/>
              <w:rPr>
                <w:ins w:id="7125" w:author="R4-2120772" w:date="2021-11-15T15:15:00Z"/>
                <w:rFonts w:eastAsia="MS Mincho"/>
                <w:sz w:val="18"/>
              </w:rPr>
            </w:pPr>
            <w:ins w:id="7126" w:author="R4-2120772" w:date="2021-11-15T15:15:00Z">
              <w:r>
                <w:rPr>
                  <w:rFonts w:eastAsia="MS Mincho"/>
                  <w:sz w:val="18"/>
                </w:rPr>
                <w:t>59.04</w:t>
              </w:r>
            </w:ins>
          </w:p>
        </w:tc>
        <w:tc>
          <w:tcPr>
            <w:tcW w:w="763" w:type="dxa"/>
            <w:noWrap/>
            <w:vAlign w:val="center"/>
          </w:tcPr>
          <w:p w:rsidR="00C87AF8" w:rsidRDefault="00C87AF8" w:rsidP="00C87AF8">
            <w:pPr>
              <w:spacing w:after="120"/>
              <w:jc w:val="center"/>
              <w:rPr>
                <w:ins w:id="7127" w:author="R4-2120772" w:date="2021-11-15T15:15:00Z"/>
                <w:rFonts w:eastAsia="MS Mincho"/>
                <w:sz w:val="18"/>
              </w:rPr>
            </w:pPr>
            <w:ins w:id="7128" w:author="R4-2120772" w:date="2021-11-15T15:15:00Z">
              <w:r>
                <w:rPr>
                  <w:rFonts w:eastAsia="MS Mincho"/>
                  <w:sz w:val="18"/>
                </w:rPr>
                <w:t>87.59</w:t>
              </w:r>
            </w:ins>
          </w:p>
        </w:tc>
        <w:tc>
          <w:tcPr>
            <w:tcW w:w="763" w:type="dxa"/>
            <w:noWrap/>
            <w:vAlign w:val="center"/>
          </w:tcPr>
          <w:p w:rsidR="00C87AF8" w:rsidRDefault="00C87AF8" w:rsidP="00C87AF8">
            <w:pPr>
              <w:spacing w:after="120"/>
              <w:jc w:val="center"/>
              <w:rPr>
                <w:ins w:id="7129" w:author="R4-2120772" w:date="2021-11-15T15:15:00Z"/>
                <w:rFonts w:eastAsia="MS Mincho"/>
                <w:sz w:val="18"/>
              </w:rPr>
            </w:pPr>
            <w:ins w:id="7130" w:author="R4-2120772" w:date="2021-11-15T15:15:00Z">
              <w:r>
                <w:rPr>
                  <w:rFonts w:eastAsia="MS Mincho"/>
                  <w:sz w:val="18"/>
                </w:rPr>
                <w:t>99.32</w:t>
              </w:r>
            </w:ins>
          </w:p>
        </w:tc>
        <w:tc>
          <w:tcPr>
            <w:tcW w:w="763" w:type="dxa"/>
            <w:noWrap/>
            <w:vAlign w:val="center"/>
          </w:tcPr>
          <w:p w:rsidR="00C87AF8" w:rsidRDefault="00C87AF8" w:rsidP="00C87AF8">
            <w:pPr>
              <w:spacing w:after="120"/>
              <w:jc w:val="center"/>
              <w:rPr>
                <w:ins w:id="7131" w:author="R4-2120772" w:date="2021-11-15T15:15:00Z"/>
                <w:rFonts w:eastAsia="MS Mincho"/>
                <w:sz w:val="18"/>
              </w:rPr>
            </w:pPr>
            <w:ins w:id="7132" w:author="R4-2120772" w:date="2021-11-15T15:15:00Z">
              <w:r>
                <w:rPr>
                  <w:rFonts w:eastAsia="MS Mincho"/>
                  <w:sz w:val="18"/>
                </w:rPr>
                <w:t>10.98</w:t>
              </w:r>
            </w:ins>
          </w:p>
        </w:tc>
        <w:tc>
          <w:tcPr>
            <w:tcW w:w="764" w:type="dxa"/>
            <w:noWrap/>
            <w:vAlign w:val="center"/>
          </w:tcPr>
          <w:p w:rsidR="00C87AF8" w:rsidRDefault="00C87AF8" w:rsidP="00C87AF8">
            <w:pPr>
              <w:spacing w:after="120"/>
              <w:jc w:val="center"/>
              <w:rPr>
                <w:ins w:id="7133" w:author="R4-2120772" w:date="2021-11-15T15:15:00Z"/>
                <w:rFonts w:eastAsia="MS Mincho"/>
                <w:sz w:val="18"/>
              </w:rPr>
            </w:pPr>
            <w:ins w:id="7134" w:author="R4-2120772" w:date="2021-11-15T15:15:00Z">
              <w:r>
                <w:rPr>
                  <w:rFonts w:eastAsia="MS Mincho"/>
                  <w:sz w:val="18"/>
                </w:rPr>
                <w:t>14.55</w:t>
              </w:r>
            </w:ins>
          </w:p>
        </w:tc>
        <w:tc>
          <w:tcPr>
            <w:tcW w:w="763" w:type="dxa"/>
            <w:noWrap/>
            <w:vAlign w:val="center"/>
          </w:tcPr>
          <w:p w:rsidR="00C87AF8" w:rsidRDefault="00C87AF8" w:rsidP="00C87AF8">
            <w:pPr>
              <w:spacing w:after="120"/>
              <w:jc w:val="center"/>
              <w:rPr>
                <w:ins w:id="7135" w:author="R4-2120772" w:date="2021-11-15T15:15:00Z"/>
                <w:rFonts w:eastAsia="MS Mincho"/>
                <w:sz w:val="18"/>
              </w:rPr>
            </w:pPr>
            <w:ins w:id="7136" w:author="R4-2120772" w:date="2021-11-15T15:15:00Z">
              <w:r>
                <w:rPr>
                  <w:rFonts w:eastAsia="MS Mincho"/>
                  <w:sz w:val="18"/>
                </w:rPr>
                <w:t>15.10</w:t>
              </w:r>
            </w:ins>
          </w:p>
        </w:tc>
        <w:tc>
          <w:tcPr>
            <w:tcW w:w="763" w:type="dxa"/>
            <w:noWrap/>
            <w:vAlign w:val="center"/>
          </w:tcPr>
          <w:p w:rsidR="00C87AF8" w:rsidRDefault="00C87AF8" w:rsidP="00C87AF8">
            <w:pPr>
              <w:spacing w:after="120"/>
              <w:jc w:val="center"/>
              <w:rPr>
                <w:ins w:id="7137" w:author="R4-2120772" w:date="2021-11-15T15:15:00Z"/>
                <w:rFonts w:eastAsia="MS Mincho"/>
                <w:sz w:val="18"/>
              </w:rPr>
            </w:pPr>
            <w:ins w:id="7138" w:author="R4-2120772" w:date="2021-11-15T15:15:00Z">
              <w:r>
                <w:rPr>
                  <w:rFonts w:eastAsia="MS Mincho"/>
                  <w:sz w:val="18"/>
                </w:rPr>
                <w:t>-27.23</w:t>
              </w:r>
            </w:ins>
          </w:p>
        </w:tc>
        <w:tc>
          <w:tcPr>
            <w:tcW w:w="763" w:type="dxa"/>
            <w:noWrap/>
            <w:vAlign w:val="center"/>
          </w:tcPr>
          <w:p w:rsidR="00C87AF8" w:rsidRDefault="00C87AF8" w:rsidP="00C87AF8">
            <w:pPr>
              <w:spacing w:after="120"/>
              <w:jc w:val="center"/>
              <w:rPr>
                <w:ins w:id="7139" w:author="R4-2120772" w:date="2021-11-15T15:15:00Z"/>
                <w:rFonts w:eastAsia="MS Mincho"/>
                <w:sz w:val="18"/>
              </w:rPr>
            </w:pPr>
            <w:ins w:id="7140" w:author="R4-2120772" w:date="2021-11-15T15:15:00Z">
              <w:r>
                <w:rPr>
                  <w:rFonts w:eastAsia="MS Mincho"/>
                  <w:sz w:val="18"/>
                </w:rPr>
                <w:t>1.32</w:t>
              </w:r>
            </w:ins>
          </w:p>
        </w:tc>
        <w:tc>
          <w:tcPr>
            <w:tcW w:w="764" w:type="dxa"/>
            <w:noWrap/>
            <w:vAlign w:val="center"/>
          </w:tcPr>
          <w:p w:rsidR="00C87AF8" w:rsidRDefault="00C87AF8" w:rsidP="00C87AF8">
            <w:pPr>
              <w:spacing w:after="120"/>
              <w:jc w:val="center"/>
              <w:rPr>
                <w:ins w:id="7141" w:author="R4-2120772" w:date="2021-11-15T15:15:00Z"/>
                <w:rFonts w:eastAsia="MS Mincho"/>
                <w:sz w:val="18"/>
              </w:rPr>
            </w:pPr>
            <w:ins w:id="7142" w:author="R4-2120772" w:date="2021-11-15T15:15:00Z">
              <w:r>
                <w:rPr>
                  <w:rFonts w:eastAsia="MS Mincho"/>
                  <w:sz w:val="18"/>
                </w:rPr>
                <w:t>13.05</w:t>
              </w:r>
            </w:ins>
          </w:p>
        </w:tc>
      </w:tr>
      <w:tr w:rsidR="00C87AF8" w:rsidTr="0087751E">
        <w:trPr>
          <w:trHeight w:val="300"/>
          <w:jc w:val="center"/>
          <w:ins w:id="7143" w:author="R4-2120772" w:date="2021-11-15T15:15:00Z"/>
        </w:trPr>
        <w:tc>
          <w:tcPr>
            <w:tcW w:w="648" w:type="dxa"/>
            <w:vMerge/>
            <w:vAlign w:val="center"/>
          </w:tcPr>
          <w:p w:rsidR="00C87AF8" w:rsidRDefault="00C87AF8" w:rsidP="00C87AF8">
            <w:pPr>
              <w:spacing w:after="120"/>
              <w:jc w:val="center"/>
              <w:rPr>
                <w:ins w:id="7144" w:author="R4-2120772" w:date="2021-11-15T15:15:00Z"/>
                <w:rFonts w:eastAsia="MS Mincho"/>
                <w:sz w:val="16"/>
              </w:rPr>
            </w:pPr>
          </w:p>
        </w:tc>
        <w:tc>
          <w:tcPr>
            <w:tcW w:w="779" w:type="dxa"/>
            <w:noWrap/>
            <w:vAlign w:val="center"/>
          </w:tcPr>
          <w:p w:rsidR="00C87AF8" w:rsidRDefault="00C87AF8" w:rsidP="00C87AF8">
            <w:pPr>
              <w:spacing w:after="120"/>
              <w:jc w:val="center"/>
              <w:rPr>
                <w:ins w:id="7145" w:author="R4-2120772" w:date="2021-11-15T15:15:00Z"/>
                <w:rFonts w:eastAsia="MS Mincho"/>
                <w:sz w:val="14"/>
              </w:rPr>
            </w:pPr>
            <w:ins w:id="7146" w:author="R4-2120772" w:date="2021-11-15T15:15:00Z">
              <w:r>
                <w:rPr>
                  <w:rFonts w:eastAsia="MS Mincho"/>
                  <w:sz w:val="14"/>
                </w:rPr>
                <w:t>Ericsson</w:t>
              </w:r>
            </w:ins>
          </w:p>
        </w:tc>
        <w:tc>
          <w:tcPr>
            <w:tcW w:w="763" w:type="dxa"/>
            <w:noWrap/>
            <w:vAlign w:val="center"/>
          </w:tcPr>
          <w:p w:rsidR="00C87AF8" w:rsidRDefault="00C87AF8" w:rsidP="00C87AF8">
            <w:pPr>
              <w:spacing w:after="120"/>
              <w:jc w:val="center"/>
              <w:rPr>
                <w:ins w:id="7147" w:author="R4-2120772" w:date="2021-11-15T15:15:00Z"/>
                <w:rFonts w:eastAsia="MS Mincho"/>
                <w:sz w:val="18"/>
              </w:rPr>
            </w:pPr>
            <w:ins w:id="7148" w:author="R4-2120772" w:date="2021-11-15T15:15:00Z">
              <w:r>
                <w:rPr>
                  <w:rFonts w:eastAsia="MS Mincho"/>
                  <w:sz w:val="18"/>
                </w:rPr>
                <w:t>-</w:t>
              </w:r>
            </w:ins>
          </w:p>
        </w:tc>
        <w:tc>
          <w:tcPr>
            <w:tcW w:w="763" w:type="dxa"/>
            <w:noWrap/>
            <w:vAlign w:val="center"/>
          </w:tcPr>
          <w:p w:rsidR="00C87AF8" w:rsidRDefault="00C87AF8" w:rsidP="00C87AF8">
            <w:pPr>
              <w:spacing w:after="120"/>
              <w:jc w:val="center"/>
              <w:rPr>
                <w:ins w:id="7149" w:author="R4-2120772" w:date="2021-11-15T15:15:00Z"/>
                <w:rFonts w:eastAsia="MS Mincho"/>
                <w:sz w:val="18"/>
              </w:rPr>
            </w:pPr>
            <w:ins w:id="7150" w:author="R4-2120772" w:date="2021-11-15T15:15:00Z">
              <w:r>
                <w:rPr>
                  <w:rFonts w:eastAsia="MS Mincho"/>
                  <w:sz w:val="18"/>
                </w:rPr>
                <w:t>-</w:t>
              </w:r>
            </w:ins>
          </w:p>
        </w:tc>
        <w:tc>
          <w:tcPr>
            <w:tcW w:w="763" w:type="dxa"/>
            <w:noWrap/>
            <w:vAlign w:val="center"/>
          </w:tcPr>
          <w:p w:rsidR="00C87AF8" w:rsidRDefault="00C87AF8" w:rsidP="00C87AF8">
            <w:pPr>
              <w:spacing w:after="120"/>
              <w:jc w:val="center"/>
              <w:rPr>
                <w:ins w:id="7151" w:author="R4-2120772" w:date="2021-11-15T15:15:00Z"/>
                <w:rFonts w:eastAsia="MS Mincho"/>
                <w:sz w:val="18"/>
              </w:rPr>
            </w:pPr>
            <w:ins w:id="7152" w:author="R4-2120772" w:date="2021-11-15T15:15:00Z">
              <w:r>
                <w:rPr>
                  <w:rFonts w:eastAsia="MS Mincho"/>
                  <w:sz w:val="18"/>
                </w:rPr>
                <w:t>-</w:t>
              </w:r>
            </w:ins>
          </w:p>
        </w:tc>
        <w:tc>
          <w:tcPr>
            <w:tcW w:w="763" w:type="dxa"/>
            <w:noWrap/>
            <w:vAlign w:val="center"/>
          </w:tcPr>
          <w:p w:rsidR="00C87AF8" w:rsidRDefault="00C87AF8" w:rsidP="00C87AF8">
            <w:pPr>
              <w:spacing w:after="120"/>
              <w:jc w:val="center"/>
              <w:rPr>
                <w:ins w:id="7153" w:author="R4-2120772" w:date="2021-11-15T15:15:00Z"/>
                <w:rFonts w:eastAsia="MS Mincho"/>
                <w:sz w:val="18"/>
              </w:rPr>
            </w:pPr>
            <w:ins w:id="7154" w:author="R4-2120772" w:date="2021-11-15T15:15:00Z">
              <w:r>
                <w:rPr>
                  <w:rFonts w:eastAsia="MS Mincho"/>
                  <w:sz w:val="18"/>
                </w:rPr>
                <w:t>6.83</w:t>
              </w:r>
            </w:ins>
          </w:p>
        </w:tc>
        <w:tc>
          <w:tcPr>
            <w:tcW w:w="764" w:type="dxa"/>
            <w:noWrap/>
            <w:vAlign w:val="center"/>
          </w:tcPr>
          <w:p w:rsidR="00C87AF8" w:rsidRDefault="00C87AF8" w:rsidP="00C87AF8">
            <w:pPr>
              <w:spacing w:after="120"/>
              <w:jc w:val="center"/>
              <w:rPr>
                <w:ins w:id="7155" w:author="R4-2120772" w:date="2021-11-15T15:15:00Z"/>
                <w:rFonts w:eastAsia="MS Mincho"/>
                <w:sz w:val="18"/>
              </w:rPr>
            </w:pPr>
            <w:ins w:id="7156" w:author="R4-2120772" w:date="2021-11-15T15:15:00Z">
              <w:r>
                <w:rPr>
                  <w:rFonts w:eastAsia="MS Mincho"/>
                  <w:sz w:val="18"/>
                </w:rPr>
                <w:t>12.94</w:t>
              </w:r>
            </w:ins>
          </w:p>
        </w:tc>
        <w:tc>
          <w:tcPr>
            <w:tcW w:w="763" w:type="dxa"/>
            <w:noWrap/>
            <w:vAlign w:val="center"/>
          </w:tcPr>
          <w:p w:rsidR="00C87AF8" w:rsidRDefault="00C87AF8" w:rsidP="00C87AF8">
            <w:pPr>
              <w:spacing w:after="120"/>
              <w:jc w:val="center"/>
              <w:rPr>
                <w:ins w:id="7157" w:author="R4-2120772" w:date="2021-11-15T15:15:00Z"/>
                <w:rFonts w:eastAsia="MS Mincho"/>
                <w:sz w:val="18"/>
              </w:rPr>
            </w:pPr>
            <w:ins w:id="7158" w:author="R4-2120772" w:date="2021-11-15T15:15:00Z">
              <w:r>
                <w:rPr>
                  <w:rFonts w:eastAsia="MS Mincho"/>
                  <w:sz w:val="18"/>
                </w:rPr>
                <w:t>15.08</w:t>
              </w:r>
            </w:ins>
          </w:p>
        </w:tc>
        <w:tc>
          <w:tcPr>
            <w:tcW w:w="763" w:type="dxa"/>
            <w:noWrap/>
            <w:vAlign w:val="center"/>
          </w:tcPr>
          <w:p w:rsidR="00C87AF8" w:rsidRDefault="00C87AF8" w:rsidP="00C87AF8">
            <w:pPr>
              <w:spacing w:after="120"/>
              <w:jc w:val="center"/>
              <w:rPr>
                <w:ins w:id="7159" w:author="R4-2120772" w:date="2021-11-15T15:15:00Z"/>
                <w:rFonts w:eastAsia="MS Mincho"/>
                <w:sz w:val="18"/>
              </w:rPr>
            </w:pPr>
            <w:ins w:id="7160" w:author="R4-2120772" w:date="2021-11-15T15:15:00Z">
              <w:r>
                <w:rPr>
                  <w:rFonts w:eastAsia="MS Mincho"/>
                  <w:sz w:val="18"/>
                </w:rPr>
                <w:t>-28.52</w:t>
              </w:r>
            </w:ins>
          </w:p>
        </w:tc>
        <w:tc>
          <w:tcPr>
            <w:tcW w:w="763" w:type="dxa"/>
            <w:noWrap/>
            <w:vAlign w:val="center"/>
          </w:tcPr>
          <w:p w:rsidR="00C87AF8" w:rsidRDefault="00C87AF8" w:rsidP="00C87AF8">
            <w:pPr>
              <w:spacing w:after="120"/>
              <w:jc w:val="center"/>
              <w:rPr>
                <w:ins w:id="7161" w:author="R4-2120772" w:date="2021-11-15T15:15:00Z"/>
                <w:rFonts w:eastAsia="MS Mincho"/>
                <w:sz w:val="18"/>
              </w:rPr>
            </w:pPr>
            <w:ins w:id="7162" w:author="R4-2120772" w:date="2021-11-15T15:15:00Z">
              <w:r>
                <w:rPr>
                  <w:rFonts w:eastAsia="MS Mincho"/>
                  <w:sz w:val="18"/>
                </w:rPr>
                <w:t>-1.70</w:t>
              </w:r>
            </w:ins>
          </w:p>
        </w:tc>
        <w:tc>
          <w:tcPr>
            <w:tcW w:w="764" w:type="dxa"/>
            <w:noWrap/>
            <w:vAlign w:val="center"/>
          </w:tcPr>
          <w:p w:rsidR="00C87AF8" w:rsidRDefault="00C87AF8" w:rsidP="00C87AF8">
            <w:pPr>
              <w:spacing w:after="120"/>
              <w:jc w:val="center"/>
              <w:rPr>
                <w:ins w:id="7163" w:author="R4-2120772" w:date="2021-11-15T15:15:00Z"/>
                <w:rFonts w:eastAsia="MS Mincho"/>
                <w:sz w:val="18"/>
              </w:rPr>
            </w:pPr>
            <w:ins w:id="7164" w:author="R4-2120772" w:date="2021-11-15T15:15:00Z">
              <w:r>
                <w:rPr>
                  <w:rFonts w:eastAsia="MS Mincho"/>
                  <w:sz w:val="18"/>
                </w:rPr>
                <w:t>13.98</w:t>
              </w:r>
            </w:ins>
          </w:p>
        </w:tc>
      </w:tr>
      <w:tr w:rsidR="00C87AF8" w:rsidTr="0087751E">
        <w:trPr>
          <w:trHeight w:val="300"/>
          <w:jc w:val="center"/>
          <w:ins w:id="7165" w:author="R4-2120772" w:date="2021-11-15T15:15:00Z"/>
        </w:trPr>
        <w:tc>
          <w:tcPr>
            <w:tcW w:w="648" w:type="dxa"/>
            <w:vMerge/>
            <w:vAlign w:val="center"/>
          </w:tcPr>
          <w:p w:rsidR="00C87AF8" w:rsidRDefault="00C87AF8" w:rsidP="00C87AF8">
            <w:pPr>
              <w:spacing w:after="120"/>
              <w:jc w:val="center"/>
              <w:rPr>
                <w:ins w:id="7166" w:author="R4-2120772" w:date="2021-11-15T15:15:00Z"/>
                <w:rFonts w:eastAsia="MS Mincho"/>
                <w:sz w:val="16"/>
              </w:rPr>
            </w:pPr>
          </w:p>
        </w:tc>
        <w:tc>
          <w:tcPr>
            <w:tcW w:w="779" w:type="dxa"/>
            <w:noWrap/>
            <w:vAlign w:val="center"/>
          </w:tcPr>
          <w:p w:rsidR="00C87AF8" w:rsidRDefault="00C87AF8" w:rsidP="00C87AF8">
            <w:pPr>
              <w:spacing w:after="120"/>
              <w:jc w:val="center"/>
              <w:rPr>
                <w:ins w:id="7167" w:author="R4-2120772" w:date="2021-11-15T15:15:00Z"/>
                <w:rFonts w:eastAsia="MS Mincho"/>
                <w:sz w:val="14"/>
              </w:rPr>
            </w:pPr>
            <w:ins w:id="7168" w:author="R4-2120772" w:date="2021-11-15T15:15:00Z">
              <w:r>
                <w:rPr>
                  <w:rFonts w:eastAsia="MS Mincho"/>
                  <w:sz w:val="14"/>
                </w:rPr>
                <w:t>ZTE</w:t>
              </w:r>
            </w:ins>
          </w:p>
        </w:tc>
        <w:tc>
          <w:tcPr>
            <w:tcW w:w="763" w:type="dxa"/>
            <w:noWrap/>
            <w:vAlign w:val="center"/>
          </w:tcPr>
          <w:p w:rsidR="00C87AF8" w:rsidRDefault="00C87AF8" w:rsidP="00C87AF8">
            <w:pPr>
              <w:spacing w:after="120"/>
              <w:jc w:val="center"/>
              <w:rPr>
                <w:ins w:id="7169" w:author="R4-2120772" w:date="2021-11-15T15:15:00Z"/>
                <w:rFonts w:eastAsia="MS Mincho"/>
                <w:sz w:val="18"/>
              </w:rPr>
            </w:pPr>
            <w:ins w:id="7170" w:author="R4-2120772" w:date="2021-11-15T15:15:00Z">
              <w:r>
                <w:rPr>
                  <w:rFonts w:eastAsia="MS Mincho"/>
                  <w:sz w:val="18"/>
                </w:rPr>
                <w:t>58.43</w:t>
              </w:r>
            </w:ins>
          </w:p>
        </w:tc>
        <w:tc>
          <w:tcPr>
            <w:tcW w:w="763" w:type="dxa"/>
            <w:noWrap/>
            <w:vAlign w:val="center"/>
          </w:tcPr>
          <w:p w:rsidR="00C87AF8" w:rsidRDefault="00C87AF8" w:rsidP="00C87AF8">
            <w:pPr>
              <w:spacing w:after="120"/>
              <w:jc w:val="center"/>
              <w:rPr>
                <w:ins w:id="7171" w:author="R4-2120772" w:date="2021-11-15T15:15:00Z"/>
                <w:rFonts w:eastAsia="MS Mincho"/>
                <w:sz w:val="18"/>
              </w:rPr>
            </w:pPr>
            <w:ins w:id="7172" w:author="R4-2120772" w:date="2021-11-15T15:15:00Z">
              <w:r>
                <w:rPr>
                  <w:rFonts w:eastAsia="MS Mincho"/>
                  <w:sz w:val="18"/>
                </w:rPr>
                <w:t>87.22</w:t>
              </w:r>
            </w:ins>
          </w:p>
        </w:tc>
        <w:tc>
          <w:tcPr>
            <w:tcW w:w="763" w:type="dxa"/>
            <w:noWrap/>
            <w:vAlign w:val="center"/>
          </w:tcPr>
          <w:p w:rsidR="00C87AF8" w:rsidRDefault="00C87AF8" w:rsidP="00C87AF8">
            <w:pPr>
              <w:spacing w:after="120"/>
              <w:jc w:val="center"/>
              <w:rPr>
                <w:ins w:id="7173" w:author="R4-2120772" w:date="2021-11-15T15:15:00Z"/>
                <w:rFonts w:eastAsia="MS Mincho"/>
                <w:sz w:val="18"/>
              </w:rPr>
            </w:pPr>
            <w:ins w:id="7174" w:author="R4-2120772" w:date="2021-11-15T15:15:00Z">
              <w:r>
                <w:rPr>
                  <w:rFonts w:eastAsia="MS Mincho"/>
                  <w:sz w:val="18"/>
                </w:rPr>
                <w:t>98.46</w:t>
              </w:r>
            </w:ins>
          </w:p>
        </w:tc>
        <w:tc>
          <w:tcPr>
            <w:tcW w:w="763" w:type="dxa"/>
            <w:noWrap/>
            <w:vAlign w:val="center"/>
          </w:tcPr>
          <w:p w:rsidR="00C87AF8" w:rsidRDefault="00C87AF8" w:rsidP="00C87AF8">
            <w:pPr>
              <w:spacing w:after="120"/>
              <w:jc w:val="center"/>
              <w:rPr>
                <w:ins w:id="7175" w:author="R4-2120772" w:date="2021-11-15T15:15:00Z"/>
                <w:rFonts w:eastAsia="MS Mincho"/>
                <w:sz w:val="18"/>
              </w:rPr>
            </w:pPr>
            <w:ins w:id="7176" w:author="R4-2120772" w:date="2021-11-15T15:15:00Z">
              <w:r>
                <w:rPr>
                  <w:rFonts w:eastAsia="MS Mincho"/>
                  <w:sz w:val="18"/>
                </w:rPr>
                <w:t>5.47</w:t>
              </w:r>
            </w:ins>
          </w:p>
        </w:tc>
        <w:tc>
          <w:tcPr>
            <w:tcW w:w="764" w:type="dxa"/>
            <w:noWrap/>
            <w:vAlign w:val="center"/>
          </w:tcPr>
          <w:p w:rsidR="00C87AF8" w:rsidRDefault="00C87AF8" w:rsidP="00C87AF8">
            <w:pPr>
              <w:spacing w:after="120"/>
              <w:jc w:val="center"/>
              <w:rPr>
                <w:ins w:id="7177" w:author="R4-2120772" w:date="2021-11-15T15:15:00Z"/>
                <w:rFonts w:eastAsia="MS Mincho"/>
                <w:sz w:val="18"/>
              </w:rPr>
            </w:pPr>
            <w:ins w:id="7178" w:author="R4-2120772" w:date="2021-11-15T15:15:00Z">
              <w:r>
                <w:rPr>
                  <w:rFonts w:eastAsia="MS Mincho"/>
                  <w:sz w:val="18"/>
                </w:rPr>
                <w:t>13.42</w:t>
              </w:r>
            </w:ins>
          </w:p>
        </w:tc>
        <w:tc>
          <w:tcPr>
            <w:tcW w:w="763" w:type="dxa"/>
            <w:noWrap/>
            <w:vAlign w:val="center"/>
          </w:tcPr>
          <w:p w:rsidR="00C87AF8" w:rsidRDefault="00C87AF8" w:rsidP="00C87AF8">
            <w:pPr>
              <w:spacing w:after="120"/>
              <w:jc w:val="center"/>
              <w:rPr>
                <w:ins w:id="7179" w:author="R4-2120772" w:date="2021-11-15T15:15:00Z"/>
                <w:rFonts w:eastAsia="MS Mincho"/>
                <w:sz w:val="18"/>
              </w:rPr>
            </w:pPr>
            <w:ins w:id="7180" w:author="R4-2120772" w:date="2021-11-15T15:15:00Z">
              <w:r>
                <w:rPr>
                  <w:rFonts w:eastAsia="MS Mincho"/>
                  <w:sz w:val="18"/>
                </w:rPr>
                <w:t>14.81</w:t>
              </w:r>
            </w:ins>
          </w:p>
        </w:tc>
        <w:tc>
          <w:tcPr>
            <w:tcW w:w="763" w:type="dxa"/>
            <w:noWrap/>
            <w:vAlign w:val="center"/>
          </w:tcPr>
          <w:p w:rsidR="00C87AF8" w:rsidRDefault="00C87AF8" w:rsidP="00C87AF8">
            <w:pPr>
              <w:spacing w:after="120"/>
              <w:jc w:val="center"/>
              <w:rPr>
                <w:ins w:id="7181" w:author="R4-2120772" w:date="2021-11-15T15:15:00Z"/>
                <w:rFonts w:eastAsia="MS Mincho"/>
                <w:sz w:val="18"/>
              </w:rPr>
            </w:pPr>
            <w:ins w:id="7182" w:author="R4-2120772" w:date="2021-11-15T15:15:00Z">
              <w:r>
                <w:rPr>
                  <w:rFonts w:eastAsia="MS Mincho"/>
                  <w:sz w:val="18"/>
                </w:rPr>
                <w:t>-27.59</w:t>
              </w:r>
            </w:ins>
          </w:p>
        </w:tc>
        <w:tc>
          <w:tcPr>
            <w:tcW w:w="763" w:type="dxa"/>
            <w:noWrap/>
            <w:vAlign w:val="center"/>
          </w:tcPr>
          <w:p w:rsidR="00C87AF8" w:rsidRDefault="00C87AF8" w:rsidP="00C87AF8">
            <w:pPr>
              <w:spacing w:after="120"/>
              <w:jc w:val="center"/>
              <w:rPr>
                <w:ins w:id="7183" w:author="R4-2120772" w:date="2021-11-15T15:15:00Z"/>
                <w:rFonts w:eastAsia="MS Mincho"/>
                <w:sz w:val="18"/>
              </w:rPr>
            </w:pPr>
            <w:ins w:id="7184" w:author="R4-2120772" w:date="2021-11-15T15:15:00Z">
              <w:r>
                <w:rPr>
                  <w:rFonts w:eastAsia="MS Mincho"/>
                  <w:sz w:val="18"/>
                </w:rPr>
                <w:t>1.20</w:t>
              </w:r>
            </w:ins>
          </w:p>
        </w:tc>
        <w:tc>
          <w:tcPr>
            <w:tcW w:w="764" w:type="dxa"/>
            <w:noWrap/>
            <w:vAlign w:val="center"/>
          </w:tcPr>
          <w:p w:rsidR="00C87AF8" w:rsidRDefault="00C87AF8" w:rsidP="00C87AF8">
            <w:pPr>
              <w:spacing w:after="120"/>
              <w:jc w:val="center"/>
              <w:rPr>
                <w:ins w:id="7185" w:author="R4-2120772" w:date="2021-11-15T15:15:00Z"/>
                <w:rFonts w:eastAsia="MS Mincho"/>
                <w:sz w:val="18"/>
              </w:rPr>
            </w:pPr>
            <w:ins w:id="7186" w:author="R4-2120772" w:date="2021-11-15T15:15:00Z">
              <w:r>
                <w:rPr>
                  <w:rFonts w:eastAsia="MS Mincho"/>
                  <w:sz w:val="18"/>
                </w:rPr>
                <w:t>12.44</w:t>
              </w:r>
            </w:ins>
          </w:p>
        </w:tc>
      </w:tr>
      <w:tr w:rsidR="00C87AF8" w:rsidTr="0087751E">
        <w:trPr>
          <w:trHeight w:val="300"/>
          <w:jc w:val="center"/>
          <w:ins w:id="7187" w:author="R4-2120772" w:date="2021-11-15T15:15:00Z"/>
        </w:trPr>
        <w:tc>
          <w:tcPr>
            <w:tcW w:w="648" w:type="dxa"/>
            <w:vMerge/>
            <w:vAlign w:val="center"/>
          </w:tcPr>
          <w:p w:rsidR="00C87AF8" w:rsidRDefault="00C87AF8" w:rsidP="00C87AF8">
            <w:pPr>
              <w:spacing w:after="120"/>
              <w:jc w:val="center"/>
              <w:rPr>
                <w:ins w:id="7188" w:author="R4-2120772" w:date="2021-11-15T15:15:00Z"/>
                <w:rFonts w:eastAsia="MS Mincho"/>
                <w:sz w:val="16"/>
              </w:rPr>
            </w:pPr>
          </w:p>
        </w:tc>
        <w:tc>
          <w:tcPr>
            <w:tcW w:w="779" w:type="dxa"/>
            <w:noWrap/>
            <w:vAlign w:val="center"/>
          </w:tcPr>
          <w:p w:rsidR="00C87AF8" w:rsidRDefault="00C87AF8" w:rsidP="00C87AF8">
            <w:pPr>
              <w:spacing w:after="120"/>
              <w:jc w:val="center"/>
              <w:rPr>
                <w:ins w:id="7189" w:author="R4-2120772" w:date="2021-11-15T15:15:00Z"/>
                <w:rFonts w:eastAsia="MS Mincho"/>
                <w:sz w:val="14"/>
              </w:rPr>
            </w:pPr>
            <w:ins w:id="7190" w:author="R4-2120772" w:date="2021-11-15T15:15:00Z">
              <w:r>
                <w:rPr>
                  <w:rFonts w:eastAsia="MS Mincho"/>
                  <w:sz w:val="14"/>
                </w:rPr>
                <w:t>Variance</w:t>
              </w:r>
            </w:ins>
          </w:p>
        </w:tc>
        <w:tc>
          <w:tcPr>
            <w:tcW w:w="763" w:type="dxa"/>
            <w:noWrap/>
            <w:vAlign w:val="center"/>
          </w:tcPr>
          <w:p w:rsidR="00C87AF8" w:rsidRDefault="00C87AF8" w:rsidP="00C87AF8">
            <w:pPr>
              <w:spacing w:after="120"/>
              <w:jc w:val="center"/>
              <w:rPr>
                <w:ins w:id="7191" w:author="R4-2120772" w:date="2021-11-15T15:15:00Z"/>
                <w:rFonts w:eastAsia="MS Mincho"/>
                <w:sz w:val="18"/>
              </w:rPr>
            </w:pPr>
            <w:ins w:id="7192" w:author="R4-2120772" w:date="2021-11-15T15:15:00Z">
              <w:r>
                <w:rPr>
                  <w:rFonts w:eastAsia="MS Mincho"/>
                  <w:sz w:val="18"/>
                </w:rPr>
                <w:t>9.37</w:t>
              </w:r>
            </w:ins>
          </w:p>
        </w:tc>
        <w:tc>
          <w:tcPr>
            <w:tcW w:w="763" w:type="dxa"/>
            <w:noWrap/>
            <w:vAlign w:val="center"/>
          </w:tcPr>
          <w:p w:rsidR="00C87AF8" w:rsidRDefault="00C87AF8" w:rsidP="00C87AF8">
            <w:pPr>
              <w:spacing w:after="120"/>
              <w:jc w:val="center"/>
              <w:rPr>
                <w:ins w:id="7193" w:author="R4-2120772" w:date="2021-11-15T15:15:00Z"/>
                <w:rFonts w:eastAsia="MS Mincho"/>
                <w:sz w:val="18"/>
              </w:rPr>
            </w:pPr>
            <w:ins w:id="7194" w:author="R4-2120772" w:date="2021-11-15T15:15:00Z">
              <w:r>
                <w:rPr>
                  <w:rFonts w:eastAsia="MS Mincho"/>
                  <w:sz w:val="18"/>
                </w:rPr>
                <w:t>3.11</w:t>
              </w:r>
            </w:ins>
          </w:p>
        </w:tc>
        <w:tc>
          <w:tcPr>
            <w:tcW w:w="763" w:type="dxa"/>
            <w:noWrap/>
            <w:vAlign w:val="center"/>
          </w:tcPr>
          <w:p w:rsidR="00C87AF8" w:rsidRDefault="00C87AF8" w:rsidP="00C87AF8">
            <w:pPr>
              <w:spacing w:after="120"/>
              <w:jc w:val="center"/>
              <w:rPr>
                <w:ins w:id="7195" w:author="R4-2120772" w:date="2021-11-15T15:15:00Z"/>
                <w:rFonts w:eastAsia="MS Mincho"/>
                <w:sz w:val="18"/>
              </w:rPr>
            </w:pPr>
            <w:ins w:id="7196" w:author="R4-2120772" w:date="2021-11-15T15:15:00Z">
              <w:r>
                <w:rPr>
                  <w:rFonts w:eastAsia="MS Mincho"/>
                  <w:sz w:val="18"/>
                </w:rPr>
                <w:t>6.81</w:t>
              </w:r>
            </w:ins>
          </w:p>
        </w:tc>
        <w:tc>
          <w:tcPr>
            <w:tcW w:w="763" w:type="dxa"/>
            <w:noWrap/>
            <w:vAlign w:val="center"/>
          </w:tcPr>
          <w:p w:rsidR="00C87AF8" w:rsidRDefault="00C87AF8" w:rsidP="00C87AF8">
            <w:pPr>
              <w:spacing w:after="120"/>
              <w:jc w:val="center"/>
              <w:rPr>
                <w:ins w:id="7197" w:author="R4-2120772" w:date="2021-11-15T15:15:00Z"/>
                <w:rFonts w:eastAsia="MS Mincho"/>
                <w:sz w:val="18"/>
              </w:rPr>
            </w:pPr>
            <w:ins w:id="7198" w:author="R4-2120772" w:date="2021-11-15T15:15:00Z">
              <w:r>
                <w:rPr>
                  <w:rFonts w:eastAsia="MS Mincho"/>
                  <w:sz w:val="18"/>
                </w:rPr>
                <w:t>9.41</w:t>
              </w:r>
            </w:ins>
          </w:p>
        </w:tc>
        <w:tc>
          <w:tcPr>
            <w:tcW w:w="764" w:type="dxa"/>
            <w:noWrap/>
            <w:vAlign w:val="center"/>
          </w:tcPr>
          <w:p w:rsidR="00C87AF8" w:rsidRDefault="00C87AF8" w:rsidP="00C87AF8">
            <w:pPr>
              <w:spacing w:after="120"/>
              <w:jc w:val="center"/>
              <w:rPr>
                <w:ins w:id="7199" w:author="R4-2120772" w:date="2021-11-15T15:15:00Z"/>
                <w:rFonts w:eastAsia="MS Mincho"/>
                <w:sz w:val="18"/>
              </w:rPr>
            </w:pPr>
            <w:ins w:id="7200" w:author="R4-2120772" w:date="2021-11-15T15:15:00Z">
              <w:r>
                <w:rPr>
                  <w:rFonts w:eastAsia="MS Mincho"/>
                  <w:sz w:val="18"/>
                </w:rPr>
                <w:t>2.11</w:t>
              </w:r>
            </w:ins>
          </w:p>
        </w:tc>
        <w:tc>
          <w:tcPr>
            <w:tcW w:w="763" w:type="dxa"/>
            <w:noWrap/>
            <w:vAlign w:val="center"/>
          </w:tcPr>
          <w:p w:rsidR="00C87AF8" w:rsidRDefault="00C87AF8" w:rsidP="00C87AF8">
            <w:pPr>
              <w:spacing w:after="120"/>
              <w:jc w:val="center"/>
              <w:rPr>
                <w:ins w:id="7201" w:author="R4-2120772" w:date="2021-11-15T15:15:00Z"/>
                <w:rFonts w:eastAsia="MS Mincho"/>
                <w:sz w:val="18"/>
              </w:rPr>
            </w:pPr>
            <w:ins w:id="7202" w:author="R4-2120772" w:date="2021-11-15T15:15:00Z">
              <w:r>
                <w:rPr>
                  <w:rFonts w:eastAsia="MS Mincho"/>
                  <w:sz w:val="18"/>
                </w:rPr>
                <w:t>0.18</w:t>
              </w:r>
            </w:ins>
          </w:p>
        </w:tc>
        <w:tc>
          <w:tcPr>
            <w:tcW w:w="763" w:type="dxa"/>
            <w:noWrap/>
            <w:vAlign w:val="center"/>
          </w:tcPr>
          <w:p w:rsidR="00C87AF8" w:rsidRDefault="00C87AF8" w:rsidP="00C87AF8">
            <w:pPr>
              <w:spacing w:after="120"/>
              <w:jc w:val="center"/>
              <w:rPr>
                <w:ins w:id="7203" w:author="R4-2120772" w:date="2021-11-15T15:15:00Z"/>
                <w:rFonts w:eastAsia="MS Mincho"/>
                <w:sz w:val="18"/>
              </w:rPr>
            </w:pPr>
            <w:ins w:id="7204" w:author="R4-2120772" w:date="2021-11-15T15:15:00Z">
              <w:r>
                <w:rPr>
                  <w:rFonts w:eastAsia="MS Mincho"/>
                  <w:sz w:val="18"/>
                </w:rPr>
                <w:t>5.61</w:t>
              </w:r>
            </w:ins>
          </w:p>
        </w:tc>
        <w:tc>
          <w:tcPr>
            <w:tcW w:w="763" w:type="dxa"/>
            <w:noWrap/>
            <w:vAlign w:val="center"/>
          </w:tcPr>
          <w:p w:rsidR="00C87AF8" w:rsidRDefault="00C87AF8" w:rsidP="00C87AF8">
            <w:pPr>
              <w:spacing w:after="120"/>
              <w:jc w:val="center"/>
              <w:rPr>
                <w:ins w:id="7205" w:author="R4-2120772" w:date="2021-11-15T15:15:00Z"/>
                <w:rFonts w:eastAsia="MS Mincho"/>
                <w:sz w:val="18"/>
              </w:rPr>
            </w:pPr>
            <w:ins w:id="7206" w:author="R4-2120772" w:date="2021-11-15T15:15:00Z">
              <w:r>
                <w:rPr>
                  <w:rFonts w:eastAsia="MS Mincho"/>
                  <w:sz w:val="18"/>
                </w:rPr>
                <w:t>5.14</w:t>
              </w:r>
            </w:ins>
          </w:p>
        </w:tc>
        <w:tc>
          <w:tcPr>
            <w:tcW w:w="764" w:type="dxa"/>
            <w:noWrap/>
            <w:vAlign w:val="center"/>
          </w:tcPr>
          <w:p w:rsidR="00C87AF8" w:rsidRDefault="00C87AF8" w:rsidP="00C87AF8">
            <w:pPr>
              <w:spacing w:after="120"/>
              <w:jc w:val="center"/>
              <w:rPr>
                <w:ins w:id="7207" w:author="R4-2120772" w:date="2021-11-15T15:15:00Z"/>
                <w:rFonts w:eastAsia="MS Mincho"/>
                <w:sz w:val="18"/>
              </w:rPr>
            </w:pPr>
            <w:ins w:id="7208" w:author="R4-2120772" w:date="2021-11-15T15:15:00Z">
              <w:r>
                <w:rPr>
                  <w:rFonts w:eastAsia="MS Mincho"/>
                  <w:sz w:val="18"/>
                </w:rPr>
                <w:t>5.41</w:t>
              </w:r>
            </w:ins>
          </w:p>
        </w:tc>
      </w:tr>
      <w:tr w:rsidR="00C87AF8" w:rsidTr="0087751E">
        <w:trPr>
          <w:trHeight w:val="315"/>
          <w:jc w:val="center"/>
          <w:ins w:id="7209" w:author="R4-2120772" w:date="2021-11-15T15:15:00Z"/>
        </w:trPr>
        <w:tc>
          <w:tcPr>
            <w:tcW w:w="648" w:type="dxa"/>
            <w:vMerge/>
            <w:vAlign w:val="center"/>
          </w:tcPr>
          <w:p w:rsidR="00C87AF8" w:rsidRDefault="00C87AF8" w:rsidP="00C87AF8">
            <w:pPr>
              <w:spacing w:after="120"/>
              <w:jc w:val="center"/>
              <w:rPr>
                <w:ins w:id="7210" w:author="R4-2120772" w:date="2021-11-15T15:15:00Z"/>
                <w:rFonts w:eastAsia="MS Mincho"/>
                <w:sz w:val="16"/>
              </w:rPr>
            </w:pPr>
          </w:p>
        </w:tc>
        <w:tc>
          <w:tcPr>
            <w:tcW w:w="779" w:type="dxa"/>
            <w:noWrap/>
            <w:vAlign w:val="center"/>
          </w:tcPr>
          <w:p w:rsidR="00C87AF8" w:rsidRDefault="00C87AF8" w:rsidP="00C87AF8">
            <w:pPr>
              <w:spacing w:after="120"/>
              <w:jc w:val="center"/>
              <w:rPr>
                <w:ins w:id="7211" w:author="R4-2120772" w:date="2021-11-15T15:15:00Z"/>
                <w:rFonts w:eastAsia="MS Mincho"/>
                <w:sz w:val="14"/>
              </w:rPr>
            </w:pPr>
            <w:ins w:id="7212" w:author="R4-2120772" w:date="2021-11-15T15:15:00Z">
              <w:r>
                <w:rPr>
                  <w:rFonts w:eastAsia="MS Mincho"/>
                  <w:sz w:val="14"/>
                </w:rPr>
                <w:t>Mean</w:t>
              </w:r>
            </w:ins>
          </w:p>
        </w:tc>
        <w:tc>
          <w:tcPr>
            <w:tcW w:w="763" w:type="dxa"/>
            <w:noWrap/>
            <w:vAlign w:val="center"/>
          </w:tcPr>
          <w:p w:rsidR="00C87AF8" w:rsidRDefault="00C87AF8" w:rsidP="00C87AF8">
            <w:pPr>
              <w:spacing w:after="120"/>
              <w:jc w:val="center"/>
              <w:rPr>
                <w:ins w:id="7213" w:author="R4-2120772" w:date="2021-11-15T15:15:00Z"/>
                <w:rFonts w:eastAsia="MS Mincho"/>
                <w:sz w:val="18"/>
              </w:rPr>
            </w:pPr>
            <w:ins w:id="7214" w:author="R4-2120772" w:date="2021-11-15T15:15:00Z">
              <w:r>
                <w:rPr>
                  <w:rFonts w:eastAsia="MS Mincho"/>
                  <w:sz w:val="18"/>
                </w:rPr>
                <w:t>58.46</w:t>
              </w:r>
            </w:ins>
          </w:p>
        </w:tc>
        <w:tc>
          <w:tcPr>
            <w:tcW w:w="763" w:type="dxa"/>
            <w:noWrap/>
            <w:vAlign w:val="center"/>
          </w:tcPr>
          <w:p w:rsidR="00C87AF8" w:rsidRDefault="00C87AF8" w:rsidP="00C87AF8">
            <w:pPr>
              <w:spacing w:after="120"/>
              <w:jc w:val="center"/>
              <w:rPr>
                <w:ins w:id="7215" w:author="R4-2120772" w:date="2021-11-15T15:15:00Z"/>
                <w:rFonts w:eastAsia="MS Mincho"/>
                <w:sz w:val="18"/>
              </w:rPr>
            </w:pPr>
            <w:ins w:id="7216" w:author="R4-2120772" w:date="2021-11-15T15:15:00Z">
              <w:r>
                <w:rPr>
                  <w:rFonts w:eastAsia="MS Mincho"/>
                  <w:sz w:val="18"/>
                </w:rPr>
                <w:t>88.05</w:t>
              </w:r>
            </w:ins>
          </w:p>
        </w:tc>
        <w:tc>
          <w:tcPr>
            <w:tcW w:w="763" w:type="dxa"/>
            <w:noWrap/>
            <w:vAlign w:val="center"/>
          </w:tcPr>
          <w:p w:rsidR="00C87AF8" w:rsidRDefault="00C87AF8" w:rsidP="00C87AF8">
            <w:pPr>
              <w:spacing w:after="120"/>
              <w:jc w:val="center"/>
              <w:rPr>
                <w:ins w:id="7217" w:author="R4-2120772" w:date="2021-11-15T15:15:00Z"/>
                <w:rFonts w:eastAsia="MS Mincho"/>
                <w:sz w:val="18"/>
              </w:rPr>
            </w:pPr>
            <w:ins w:id="7218" w:author="R4-2120772" w:date="2021-11-15T15:15:00Z">
              <w:r>
                <w:rPr>
                  <w:rFonts w:eastAsia="MS Mincho"/>
                  <w:sz w:val="18"/>
                </w:rPr>
                <w:t>101.03</w:t>
              </w:r>
            </w:ins>
          </w:p>
        </w:tc>
        <w:tc>
          <w:tcPr>
            <w:tcW w:w="763" w:type="dxa"/>
            <w:noWrap/>
            <w:vAlign w:val="center"/>
          </w:tcPr>
          <w:p w:rsidR="00C87AF8" w:rsidRDefault="00C87AF8" w:rsidP="00C87AF8">
            <w:pPr>
              <w:spacing w:after="120"/>
              <w:jc w:val="center"/>
              <w:rPr>
                <w:ins w:id="7219" w:author="R4-2120772" w:date="2021-11-15T15:15:00Z"/>
                <w:rFonts w:eastAsia="MS Mincho"/>
                <w:sz w:val="18"/>
              </w:rPr>
            </w:pPr>
            <w:ins w:id="7220" w:author="R4-2120772" w:date="2021-11-15T15:15:00Z">
              <w:r>
                <w:rPr>
                  <w:rFonts w:eastAsia="MS Mincho"/>
                  <w:sz w:val="18"/>
                </w:rPr>
                <w:t>5.93</w:t>
              </w:r>
            </w:ins>
          </w:p>
        </w:tc>
        <w:tc>
          <w:tcPr>
            <w:tcW w:w="764" w:type="dxa"/>
            <w:noWrap/>
            <w:vAlign w:val="center"/>
          </w:tcPr>
          <w:p w:rsidR="00C87AF8" w:rsidRDefault="00C87AF8" w:rsidP="00C87AF8">
            <w:pPr>
              <w:spacing w:after="120"/>
              <w:jc w:val="center"/>
              <w:rPr>
                <w:ins w:id="7221" w:author="R4-2120772" w:date="2021-11-15T15:15:00Z"/>
                <w:rFonts w:eastAsia="MS Mincho"/>
                <w:sz w:val="18"/>
              </w:rPr>
            </w:pPr>
            <w:ins w:id="7222" w:author="R4-2120772" w:date="2021-11-15T15:15:00Z">
              <w:r>
                <w:rPr>
                  <w:rFonts w:eastAsia="MS Mincho"/>
                  <w:sz w:val="18"/>
                </w:rPr>
                <w:t>13.15</w:t>
              </w:r>
            </w:ins>
          </w:p>
        </w:tc>
        <w:tc>
          <w:tcPr>
            <w:tcW w:w="763" w:type="dxa"/>
            <w:noWrap/>
            <w:vAlign w:val="center"/>
          </w:tcPr>
          <w:p w:rsidR="00C87AF8" w:rsidRDefault="00C87AF8" w:rsidP="00C87AF8">
            <w:pPr>
              <w:spacing w:after="120"/>
              <w:jc w:val="center"/>
              <w:rPr>
                <w:ins w:id="7223" w:author="R4-2120772" w:date="2021-11-15T15:15:00Z"/>
                <w:rFonts w:eastAsia="MS Mincho"/>
                <w:sz w:val="18"/>
              </w:rPr>
            </w:pPr>
            <w:ins w:id="7224" w:author="R4-2120772" w:date="2021-11-15T15:15:00Z">
              <w:r>
                <w:rPr>
                  <w:rFonts w:eastAsia="MS Mincho"/>
                  <w:sz w:val="18"/>
                </w:rPr>
                <w:t>14.78</w:t>
              </w:r>
            </w:ins>
          </w:p>
        </w:tc>
        <w:tc>
          <w:tcPr>
            <w:tcW w:w="763" w:type="dxa"/>
            <w:noWrap/>
            <w:vAlign w:val="center"/>
          </w:tcPr>
          <w:p w:rsidR="00C87AF8" w:rsidRDefault="00C87AF8" w:rsidP="00C87AF8">
            <w:pPr>
              <w:spacing w:after="120"/>
              <w:jc w:val="center"/>
              <w:rPr>
                <w:ins w:id="7225" w:author="R4-2120772" w:date="2021-11-15T15:15:00Z"/>
                <w:rFonts w:eastAsia="MS Mincho"/>
                <w:sz w:val="18"/>
              </w:rPr>
            </w:pPr>
            <w:ins w:id="7226" w:author="R4-2120772" w:date="2021-11-15T15:15:00Z">
              <w:r>
                <w:rPr>
                  <w:rFonts w:eastAsia="MS Mincho"/>
                  <w:sz w:val="18"/>
                </w:rPr>
                <w:t>-27.39</w:t>
              </w:r>
            </w:ins>
          </w:p>
        </w:tc>
        <w:tc>
          <w:tcPr>
            <w:tcW w:w="763" w:type="dxa"/>
            <w:noWrap/>
            <w:vAlign w:val="center"/>
          </w:tcPr>
          <w:p w:rsidR="00C87AF8" w:rsidRDefault="00C87AF8" w:rsidP="00C87AF8">
            <w:pPr>
              <w:spacing w:after="120"/>
              <w:jc w:val="center"/>
              <w:rPr>
                <w:ins w:id="7227" w:author="R4-2120772" w:date="2021-11-15T15:15:00Z"/>
                <w:rFonts w:eastAsia="MS Mincho"/>
                <w:sz w:val="18"/>
              </w:rPr>
            </w:pPr>
            <w:ins w:id="7228" w:author="R4-2120772" w:date="2021-11-15T15:15:00Z">
              <w:r>
                <w:rPr>
                  <w:rFonts w:eastAsia="MS Mincho"/>
                  <w:sz w:val="18"/>
                </w:rPr>
                <w:t>2.18</w:t>
              </w:r>
            </w:ins>
          </w:p>
        </w:tc>
        <w:tc>
          <w:tcPr>
            <w:tcW w:w="764" w:type="dxa"/>
            <w:noWrap/>
            <w:vAlign w:val="center"/>
          </w:tcPr>
          <w:p w:rsidR="00C87AF8" w:rsidRDefault="00C87AF8" w:rsidP="00C87AF8">
            <w:pPr>
              <w:spacing w:after="120"/>
              <w:jc w:val="center"/>
              <w:rPr>
                <w:ins w:id="7229" w:author="R4-2120772" w:date="2021-11-15T15:15:00Z"/>
                <w:rFonts w:eastAsia="MS Mincho"/>
                <w:sz w:val="18"/>
              </w:rPr>
            </w:pPr>
            <w:ins w:id="7230" w:author="R4-2120772" w:date="2021-11-15T15:15:00Z">
              <w:r>
                <w:rPr>
                  <w:rFonts w:eastAsia="MS Mincho"/>
                  <w:sz w:val="18"/>
                </w:rPr>
                <w:t>14.71</w:t>
              </w:r>
            </w:ins>
          </w:p>
        </w:tc>
      </w:tr>
      <w:tr w:rsidR="00C87AF8" w:rsidTr="0087751E">
        <w:trPr>
          <w:trHeight w:val="300"/>
          <w:jc w:val="center"/>
          <w:ins w:id="7231" w:author="R4-2120772" w:date="2021-11-15T15:15:00Z"/>
        </w:trPr>
        <w:tc>
          <w:tcPr>
            <w:tcW w:w="648" w:type="dxa"/>
            <w:vMerge w:val="restart"/>
            <w:vAlign w:val="center"/>
          </w:tcPr>
          <w:p w:rsidR="00C87AF8" w:rsidRDefault="00C87AF8" w:rsidP="00C87AF8">
            <w:pPr>
              <w:spacing w:after="120"/>
              <w:jc w:val="center"/>
              <w:rPr>
                <w:ins w:id="7232" w:author="R4-2120772" w:date="2021-11-15T15:15:00Z"/>
                <w:rFonts w:eastAsia="MS Mincho"/>
                <w:sz w:val="16"/>
              </w:rPr>
            </w:pPr>
            <w:ins w:id="7233" w:author="R4-2120772" w:date="2021-11-15T15:15:00Z">
              <w:r>
                <w:rPr>
                  <w:rFonts w:eastAsia="MS Mincho"/>
                  <w:sz w:val="16"/>
                </w:rPr>
                <w:t>Rural Macro</w:t>
              </w:r>
            </w:ins>
          </w:p>
        </w:tc>
        <w:tc>
          <w:tcPr>
            <w:tcW w:w="779" w:type="dxa"/>
            <w:noWrap/>
            <w:vAlign w:val="center"/>
          </w:tcPr>
          <w:p w:rsidR="00C87AF8" w:rsidRDefault="00C87AF8" w:rsidP="00C87AF8">
            <w:pPr>
              <w:spacing w:after="120"/>
              <w:jc w:val="center"/>
              <w:rPr>
                <w:ins w:id="7234" w:author="R4-2120772" w:date="2021-11-15T15:15:00Z"/>
                <w:rFonts w:eastAsia="MS Mincho"/>
                <w:sz w:val="14"/>
              </w:rPr>
            </w:pPr>
            <w:ins w:id="7235" w:author="R4-2120772" w:date="2021-11-15T15:15:00Z">
              <w:r>
                <w:rPr>
                  <w:rFonts w:eastAsia="MS Mincho"/>
                  <w:sz w:val="14"/>
                </w:rPr>
                <w:t>Samsung</w:t>
              </w:r>
            </w:ins>
          </w:p>
        </w:tc>
        <w:tc>
          <w:tcPr>
            <w:tcW w:w="763" w:type="dxa"/>
            <w:vAlign w:val="center"/>
          </w:tcPr>
          <w:p w:rsidR="00C87AF8" w:rsidRDefault="00C87AF8" w:rsidP="00C87AF8">
            <w:pPr>
              <w:spacing w:after="120"/>
              <w:jc w:val="center"/>
              <w:rPr>
                <w:ins w:id="7236" w:author="R4-2120772" w:date="2021-11-15T15:15:00Z"/>
                <w:rFonts w:eastAsia="MS Mincho"/>
                <w:sz w:val="18"/>
              </w:rPr>
            </w:pPr>
            <w:ins w:id="7237" w:author="R4-2120772" w:date="2021-11-15T15:15:00Z">
              <w:r>
                <w:rPr>
                  <w:rFonts w:eastAsia="MS Mincho"/>
                  <w:sz w:val="18"/>
                </w:rPr>
                <w:t>78.00</w:t>
              </w:r>
            </w:ins>
          </w:p>
        </w:tc>
        <w:tc>
          <w:tcPr>
            <w:tcW w:w="763" w:type="dxa"/>
            <w:vAlign w:val="center"/>
          </w:tcPr>
          <w:p w:rsidR="00C87AF8" w:rsidRDefault="00C87AF8" w:rsidP="00C87AF8">
            <w:pPr>
              <w:spacing w:after="120"/>
              <w:jc w:val="center"/>
              <w:rPr>
                <w:ins w:id="7238" w:author="R4-2120772" w:date="2021-11-15T15:15:00Z"/>
                <w:rFonts w:eastAsia="MS Mincho"/>
                <w:sz w:val="18"/>
              </w:rPr>
            </w:pPr>
            <w:ins w:id="7239" w:author="R4-2120772" w:date="2021-11-15T15:15:00Z">
              <w:r>
                <w:rPr>
                  <w:rFonts w:eastAsia="MS Mincho"/>
                  <w:sz w:val="18"/>
                </w:rPr>
                <w:t>116.25</w:t>
              </w:r>
            </w:ins>
          </w:p>
        </w:tc>
        <w:tc>
          <w:tcPr>
            <w:tcW w:w="763" w:type="dxa"/>
            <w:vAlign w:val="center"/>
          </w:tcPr>
          <w:p w:rsidR="00C87AF8" w:rsidRDefault="00C87AF8" w:rsidP="00C87AF8">
            <w:pPr>
              <w:spacing w:after="120"/>
              <w:jc w:val="center"/>
              <w:rPr>
                <w:ins w:id="7240" w:author="R4-2120772" w:date="2021-11-15T15:15:00Z"/>
                <w:rFonts w:eastAsia="MS Mincho"/>
                <w:sz w:val="18"/>
              </w:rPr>
            </w:pPr>
            <w:ins w:id="7241" w:author="R4-2120772" w:date="2021-11-15T15:15:00Z">
              <w:r>
                <w:rPr>
                  <w:rFonts w:eastAsia="MS Mincho"/>
                  <w:sz w:val="18"/>
                </w:rPr>
                <w:t>127.95</w:t>
              </w:r>
            </w:ins>
          </w:p>
        </w:tc>
        <w:tc>
          <w:tcPr>
            <w:tcW w:w="763" w:type="dxa"/>
            <w:vAlign w:val="center"/>
          </w:tcPr>
          <w:p w:rsidR="00C87AF8" w:rsidRDefault="00C87AF8" w:rsidP="00C87AF8">
            <w:pPr>
              <w:spacing w:after="120"/>
              <w:jc w:val="center"/>
              <w:rPr>
                <w:ins w:id="7242" w:author="R4-2120772" w:date="2021-11-15T15:15:00Z"/>
                <w:rFonts w:eastAsia="MS Mincho"/>
                <w:sz w:val="18"/>
              </w:rPr>
            </w:pPr>
            <w:ins w:id="7243" w:author="R4-2120772" w:date="2021-11-15T15:15:00Z">
              <w:r>
                <w:rPr>
                  <w:rFonts w:eastAsia="MS Mincho"/>
                  <w:sz w:val="18"/>
                </w:rPr>
                <w:t>-4.86</w:t>
              </w:r>
            </w:ins>
          </w:p>
        </w:tc>
        <w:tc>
          <w:tcPr>
            <w:tcW w:w="764" w:type="dxa"/>
            <w:vAlign w:val="center"/>
          </w:tcPr>
          <w:p w:rsidR="00C87AF8" w:rsidRDefault="00C87AF8" w:rsidP="00C87AF8">
            <w:pPr>
              <w:spacing w:after="120"/>
              <w:jc w:val="center"/>
              <w:rPr>
                <w:ins w:id="7244" w:author="R4-2120772" w:date="2021-11-15T15:15:00Z"/>
                <w:rFonts w:eastAsia="MS Mincho"/>
                <w:sz w:val="18"/>
              </w:rPr>
            </w:pPr>
            <w:ins w:id="7245" w:author="R4-2120772" w:date="2021-11-15T15:15:00Z">
              <w:r>
                <w:rPr>
                  <w:rFonts w:eastAsia="MS Mincho"/>
                  <w:sz w:val="18"/>
                </w:rPr>
                <w:t>7.03</w:t>
              </w:r>
            </w:ins>
          </w:p>
        </w:tc>
        <w:tc>
          <w:tcPr>
            <w:tcW w:w="763" w:type="dxa"/>
            <w:vAlign w:val="center"/>
          </w:tcPr>
          <w:p w:rsidR="00C87AF8" w:rsidRDefault="00C87AF8" w:rsidP="00C87AF8">
            <w:pPr>
              <w:spacing w:after="120"/>
              <w:jc w:val="center"/>
              <w:rPr>
                <w:ins w:id="7246" w:author="R4-2120772" w:date="2021-11-15T15:15:00Z"/>
                <w:rFonts w:eastAsia="MS Mincho"/>
                <w:sz w:val="18"/>
              </w:rPr>
            </w:pPr>
            <w:ins w:id="7247" w:author="R4-2120772" w:date="2021-11-15T15:15:00Z">
              <w:r>
                <w:rPr>
                  <w:rFonts w:eastAsia="MS Mincho"/>
                  <w:sz w:val="18"/>
                </w:rPr>
                <w:t>14.96</w:t>
              </w:r>
            </w:ins>
          </w:p>
        </w:tc>
        <w:tc>
          <w:tcPr>
            <w:tcW w:w="763" w:type="dxa"/>
            <w:vAlign w:val="center"/>
          </w:tcPr>
          <w:p w:rsidR="00C87AF8" w:rsidRDefault="00C87AF8" w:rsidP="00C87AF8">
            <w:pPr>
              <w:spacing w:after="120"/>
              <w:jc w:val="center"/>
              <w:rPr>
                <w:ins w:id="7248" w:author="R4-2120772" w:date="2021-11-15T15:15:00Z"/>
                <w:rFonts w:eastAsia="MS Mincho"/>
                <w:sz w:val="18"/>
              </w:rPr>
            </w:pPr>
            <w:ins w:id="7249" w:author="R4-2120772" w:date="2021-11-15T15:15:00Z">
              <w:r>
                <w:rPr>
                  <w:rFonts w:eastAsia="MS Mincho"/>
                  <w:sz w:val="18"/>
                </w:rPr>
                <w:t>-7.77</w:t>
              </w:r>
            </w:ins>
          </w:p>
        </w:tc>
        <w:tc>
          <w:tcPr>
            <w:tcW w:w="763" w:type="dxa"/>
            <w:vAlign w:val="center"/>
          </w:tcPr>
          <w:p w:rsidR="00C87AF8" w:rsidRDefault="00C87AF8" w:rsidP="00C87AF8">
            <w:pPr>
              <w:spacing w:after="120"/>
              <w:jc w:val="center"/>
              <w:rPr>
                <w:ins w:id="7250" w:author="R4-2120772" w:date="2021-11-15T15:15:00Z"/>
                <w:rFonts w:eastAsia="MS Mincho"/>
                <w:sz w:val="18"/>
              </w:rPr>
            </w:pPr>
            <w:ins w:id="7251" w:author="R4-2120772" w:date="2021-11-15T15:15:00Z">
              <w:r>
                <w:rPr>
                  <w:rFonts w:eastAsia="MS Mincho"/>
                  <w:sz w:val="18"/>
                </w:rPr>
                <w:t>23.00</w:t>
              </w:r>
            </w:ins>
          </w:p>
        </w:tc>
        <w:tc>
          <w:tcPr>
            <w:tcW w:w="764" w:type="dxa"/>
            <w:vAlign w:val="center"/>
          </w:tcPr>
          <w:p w:rsidR="00C87AF8" w:rsidRDefault="00C87AF8" w:rsidP="00C87AF8">
            <w:pPr>
              <w:spacing w:after="120"/>
              <w:jc w:val="center"/>
              <w:rPr>
                <w:ins w:id="7252" w:author="R4-2120772" w:date="2021-11-15T15:15:00Z"/>
                <w:rFonts w:eastAsia="MS Mincho"/>
                <w:sz w:val="18"/>
              </w:rPr>
            </w:pPr>
            <w:ins w:id="7253" w:author="R4-2120772" w:date="2021-11-15T15:15:00Z">
              <w:r>
                <w:rPr>
                  <w:rFonts w:eastAsia="MS Mincho"/>
                  <w:sz w:val="18"/>
                </w:rPr>
                <w:t>23.00</w:t>
              </w:r>
            </w:ins>
          </w:p>
        </w:tc>
      </w:tr>
      <w:tr w:rsidR="00C87AF8" w:rsidTr="0087751E">
        <w:trPr>
          <w:trHeight w:val="300"/>
          <w:jc w:val="center"/>
          <w:ins w:id="7254" w:author="R4-2120772" w:date="2021-11-15T15:15:00Z"/>
        </w:trPr>
        <w:tc>
          <w:tcPr>
            <w:tcW w:w="648" w:type="dxa"/>
            <w:vMerge/>
            <w:vAlign w:val="center"/>
          </w:tcPr>
          <w:p w:rsidR="00C87AF8" w:rsidRDefault="00C87AF8" w:rsidP="00C87AF8">
            <w:pPr>
              <w:spacing w:after="120"/>
              <w:jc w:val="center"/>
              <w:rPr>
                <w:ins w:id="7255" w:author="R4-2120772" w:date="2021-11-15T15:15:00Z"/>
                <w:rFonts w:eastAsia="MS Mincho"/>
              </w:rPr>
            </w:pPr>
          </w:p>
        </w:tc>
        <w:tc>
          <w:tcPr>
            <w:tcW w:w="779" w:type="dxa"/>
            <w:noWrap/>
            <w:vAlign w:val="center"/>
          </w:tcPr>
          <w:p w:rsidR="00C87AF8" w:rsidRDefault="00C87AF8" w:rsidP="00C87AF8">
            <w:pPr>
              <w:spacing w:after="120"/>
              <w:jc w:val="center"/>
              <w:rPr>
                <w:ins w:id="7256" w:author="R4-2120772" w:date="2021-11-15T15:15:00Z"/>
                <w:rFonts w:eastAsia="MS Mincho"/>
                <w:sz w:val="14"/>
              </w:rPr>
            </w:pPr>
            <w:ins w:id="7257" w:author="R4-2120772" w:date="2021-11-15T15:15:00Z">
              <w:r>
                <w:rPr>
                  <w:rFonts w:eastAsia="MS Mincho"/>
                  <w:sz w:val="14"/>
                </w:rPr>
                <w:t>Huawei</w:t>
              </w:r>
            </w:ins>
          </w:p>
        </w:tc>
        <w:tc>
          <w:tcPr>
            <w:tcW w:w="763" w:type="dxa"/>
            <w:vAlign w:val="center"/>
          </w:tcPr>
          <w:p w:rsidR="00C87AF8" w:rsidRDefault="00C87AF8" w:rsidP="00C87AF8">
            <w:pPr>
              <w:spacing w:after="120"/>
              <w:jc w:val="center"/>
              <w:rPr>
                <w:ins w:id="7258" w:author="R4-2120772" w:date="2021-11-15T15:15:00Z"/>
                <w:rFonts w:eastAsia="MS Mincho"/>
                <w:sz w:val="18"/>
              </w:rPr>
            </w:pPr>
            <w:ins w:id="7259" w:author="R4-2120772" w:date="2021-11-15T15:15:00Z">
              <w:r>
                <w:rPr>
                  <w:rFonts w:eastAsia="MS Mincho"/>
                  <w:sz w:val="18"/>
                </w:rPr>
                <w:t>77.53</w:t>
              </w:r>
            </w:ins>
          </w:p>
        </w:tc>
        <w:tc>
          <w:tcPr>
            <w:tcW w:w="763" w:type="dxa"/>
            <w:vAlign w:val="center"/>
          </w:tcPr>
          <w:p w:rsidR="00C87AF8" w:rsidRDefault="00C87AF8" w:rsidP="00C87AF8">
            <w:pPr>
              <w:spacing w:after="120"/>
              <w:jc w:val="center"/>
              <w:rPr>
                <w:ins w:id="7260" w:author="R4-2120772" w:date="2021-11-15T15:15:00Z"/>
                <w:rFonts w:eastAsia="MS Mincho"/>
                <w:sz w:val="18"/>
              </w:rPr>
            </w:pPr>
            <w:ins w:id="7261" w:author="R4-2120772" w:date="2021-11-15T15:15:00Z">
              <w:r>
                <w:rPr>
                  <w:rFonts w:eastAsia="MS Mincho"/>
                  <w:sz w:val="18"/>
                </w:rPr>
                <w:t>114.99</w:t>
              </w:r>
            </w:ins>
          </w:p>
        </w:tc>
        <w:tc>
          <w:tcPr>
            <w:tcW w:w="763" w:type="dxa"/>
            <w:vAlign w:val="center"/>
          </w:tcPr>
          <w:p w:rsidR="00C87AF8" w:rsidRDefault="00C87AF8" w:rsidP="00C87AF8">
            <w:pPr>
              <w:spacing w:after="120"/>
              <w:jc w:val="center"/>
              <w:rPr>
                <w:ins w:id="7262" w:author="R4-2120772" w:date="2021-11-15T15:15:00Z"/>
                <w:rFonts w:eastAsia="MS Mincho"/>
                <w:sz w:val="18"/>
              </w:rPr>
            </w:pPr>
            <w:ins w:id="7263" w:author="R4-2120772" w:date="2021-11-15T15:15:00Z">
              <w:r>
                <w:rPr>
                  <w:rFonts w:eastAsia="MS Mincho"/>
                  <w:sz w:val="18"/>
                </w:rPr>
                <w:t>128.13</w:t>
              </w:r>
            </w:ins>
          </w:p>
        </w:tc>
        <w:tc>
          <w:tcPr>
            <w:tcW w:w="763" w:type="dxa"/>
            <w:vAlign w:val="center"/>
          </w:tcPr>
          <w:p w:rsidR="00C87AF8" w:rsidRDefault="00C87AF8" w:rsidP="00C87AF8">
            <w:pPr>
              <w:spacing w:after="120"/>
              <w:jc w:val="center"/>
              <w:rPr>
                <w:ins w:id="7264" w:author="R4-2120772" w:date="2021-11-15T15:15:00Z"/>
                <w:rFonts w:eastAsia="MS Mincho"/>
                <w:sz w:val="18"/>
              </w:rPr>
            </w:pPr>
            <w:ins w:id="7265" w:author="R4-2120772" w:date="2021-11-15T15:15:00Z">
              <w:r>
                <w:rPr>
                  <w:rFonts w:eastAsia="MS Mincho"/>
                  <w:sz w:val="18"/>
                </w:rPr>
                <w:t>-10.84</w:t>
              </w:r>
            </w:ins>
          </w:p>
        </w:tc>
        <w:tc>
          <w:tcPr>
            <w:tcW w:w="764" w:type="dxa"/>
            <w:vAlign w:val="center"/>
          </w:tcPr>
          <w:p w:rsidR="00C87AF8" w:rsidRDefault="00C87AF8" w:rsidP="00C87AF8">
            <w:pPr>
              <w:spacing w:after="120"/>
              <w:jc w:val="center"/>
              <w:rPr>
                <w:ins w:id="7266" w:author="R4-2120772" w:date="2021-11-15T15:15:00Z"/>
                <w:rFonts w:eastAsia="MS Mincho"/>
                <w:sz w:val="18"/>
              </w:rPr>
            </w:pPr>
            <w:ins w:id="7267" w:author="R4-2120772" w:date="2021-11-15T15:15:00Z">
              <w:r>
                <w:rPr>
                  <w:rFonts w:eastAsia="MS Mincho"/>
                  <w:sz w:val="18"/>
                </w:rPr>
                <w:t>4.42</w:t>
              </w:r>
            </w:ins>
          </w:p>
        </w:tc>
        <w:tc>
          <w:tcPr>
            <w:tcW w:w="763" w:type="dxa"/>
            <w:vAlign w:val="center"/>
          </w:tcPr>
          <w:p w:rsidR="00C87AF8" w:rsidRDefault="00C87AF8" w:rsidP="00C87AF8">
            <w:pPr>
              <w:spacing w:after="120"/>
              <w:jc w:val="center"/>
              <w:rPr>
                <w:ins w:id="7268" w:author="R4-2120772" w:date="2021-11-15T15:15:00Z"/>
                <w:rFonts w:eastAsia="MS Mincho"/>
                <w:sz w:val="18"/>
              </w:rPr>
            </w:pPr>
            <w:ins w:id="7269" w:author="R4-2120772" w:date="2021-11-15T15:15:00Z">
              <w:r>
                <w:rPr>
                  <w:rFonts w:eastAsia="MS Mincho"/>
                  <w:sz w:val="18"/>
                </w:rPr>
                <w:t>14.86</w:t>
              </w:r>
            </w:ins>
          </w:p>
        </w:tc>
        <w:tc>
          <w:tcPr>
            <w:tcW w:w="763" w:type="dxa"/>
            <w:vAlign w:val="center"/>
          </w:tcPr>
          <w:p w:rsidR="00C87AF8" w:rsidRDefault="00C87AF8" w:rsidP="00C87AF8">
            <w:pPr>
              <w:spacing w:after="120"/>
              <w:jc w:val="center"/>
              <w:rPr>
                <w:ins w:id="7270" w:author="R4-2120772" w:date="2021-11-15T15:15:00Z"/>
                <w:rFonts w:eastAsia="MS Mincho"/>
                <w:sz w:val="18"/>
              </w:rPr>
            </w:pPr>
            <w:ins w:id="7271" w:author="R4-2120772" w:date="2021-11-15T15:15:00Z">
              <w:r>
                <w:rPr>
                  <w:rFonts w:eastAsia="MS Mincho"/>
                  <w:sz w:val="18"/>
                </w:rPr>
                <w:t>-3.46</w:t>
              </w:r>
            </w:ins>
          </w:p>
        </w:tc>
        <w:tc>
          <w:tcPr>
            <w:tcW w:w="763" w:type="dxa"/>
            <w:vAlign w:val="center"/>
          </w:tcPr>
          <w:p w:rsidR="00C87AF8" w:rsidRDefault="00C87AF8" w:rsidP="00C87AF8">
            <w:pPr>
              <w:spacing w:after="120"/>
              <w:jc w:val="center"/>
              <w:rPr>
                <w:ins w:id="7272" w:author="R4-2120772" w:date="2021-11-15T15:15:00Z"/>
                <w:rFonts w:eastAsia="MS Mincho"/>
                <w:sz w:val="18"/>
              </w:rPr>
            </w:pPr>
            <w:ins w:id="7273" w:author="R4-2120772" w:date="2021-11-15T15:15:00Z">
              <w:r>
                <w:rPr>
                  <w:rFonts w:eastAsia="MS Mincho"/>
                  <w:sz w:val="18"/>
                </w:rPr>
                <w:t>23.00</w:t>
              </w:r>
            </w:ins>
          </w:p>
        </w:tc>
        <w:tc>
          <w:tcPr>
            <w:tcW w:w="764" w:type="dxa"/>
            <w:vAlign w:val="center"/>
          </w:tcPr>
          <w:p w:rsidR="00C87AF8" w:rsidRDefault="00C87AF8" w:rsidP="00C87AF8">
            <w:pPr>
              <w:spacing w:after="120"/>
              <w:jc w:val="center"/>
              <w:rPr>
                <w:ins w:id="7274" w:author="R4-2120772" w:date="2021-11-15T15:15:00Z"/>
                <w:rFonts w:eastAsia="MS Mincho"/>
                <w:sz w:val="18"/>
              </w:rPr>
            </w:pPr>
            <w:ins w:id="7275" w:author="R4-2120772" w:date="2021-11-15T15:15:00Z">
              <w:r>
                <w:rPr>
                  <w:rFonts w:eastAsia="MS Mincho"/>
                  <w:sz w:val="18"/>
                </w:rPr>
                <w:t>23.00</w:t>
              </w:r>
            </w:ins>
          </w:p>
        </w:tc>
      </w:tr>
      <w:tr w:rsidR="00C87AF8" w:rsidTr="0087751E">
        <w:trPr>
          <w:trHeight w:val="300"/>
          <w:jc w:val="center"/>
          <w:ins w:id="7276" w:author="R4-2120772" w:date="2021-11-15T15:15:00Z"/>
        </w:trPr>
        <w:tc>
          <w:tcPr>
            <w:tcW w:w="648" w:type="dxa"/>
            <w:vMerge/>
            <w:vAlign w:val="center"/>
          </w:tcPr>
          <w:p w:rsidR="00C87AF8" w:rsidRDefault="00C87AF8" w:rsidP="00C87AF8">
            <w:pPr>
              <w:spacing w:after="120"/>
              <w:jc w:val="center"/>
              <w:rPr>
                <w:ins w:id="7277" w:author="R4-2120772" w:date="2021-11-15T15:15:00Z"/>
                <w:rFonts w:eastAsia="MS Mincho"/>
              </w:rPr>
            </w:pPr>
          </w:p>
        </w:tc>
        <w:tc>
          <w:tcPr>
            <w:tcW w:w="779" w:type="dxa"/>
            <w:noWrap/>
            <w:vAlign w:val="center"/>
          </w:tcPr>
          <w:p w:rsidR="00C87AF8" w:rsidRDefault="00C87AF8" w:rsidP="00C87AF8">
            <w:pPr>
              <w:spacing w:after="120"/>
              <w:jc w:val="center"/>
              <w:rPr>
                <w:ins w:id="7278" w:author="R4-2120772" w:date="2021-11-15T15:15:00Z"/>
                <w:rFonts w:eastAsia="MS Mincho"/>
                <w:sz w:val="14"/>
              </w:rPr>
            </w:pPr>
            <w:ins w:id="7279" w:author="R4-2120772" w:date="2021-11-15T15:15:00Z">
              <w:r>
                <w:rPr>
                  <w:rFonts w:eastAsia="MS Mincho"/>
                  <w:sz w:val="14"/>
                </w:rPr>
                <w:t>Qualcomm</w:t>
              </w:r>
            </w:ins>
          </w:p>
        </w:tc>
        <w:tc>
          <w:tcPr>
            <w:tcW w:w="763" w:type="dxa"/>
            <w:noWrap/>
            <w:vAlign w:val="center"/>
          </w:tcPr>
          <w:p w:rsidR="00C87AF8" w:rsidRDefault="00C87AF8" w:rsidP="00C87AF8">
            <w:pPr>
              <w:spacing w:after="120"/>
              <w:jc w:val="center"/>
              <w:rPr>
                <w:ins w:id="7280" w:author="R4-2120772" w:date="2021-11-15T15:15:00Z"/>
                <w:rFonts w:eastAsia="MS Mincho"/>
                <w:sz w:val="18"/>
              </w:rPr>
            </w:pPr>
            <w:ins w:id="7281" w:author="R4-2120772" w:date="2021-11-15T15:15:00Z">
              <w:r>
                <w:rPr>
                  <w:rFonts w:eastAsia="MS Mincho"/>
                  <w:sz w:val="18"/>
                </w:rPr>
                <w:t>82.05</w:t>
              </w:r>
            </w:ins>
          </w:p>
        </w:tc>
        <w:tc>
          <w:tcPr>
            <w:tcW w:w="763" w:type="dxa"/>
            <w:noWrap/>
            <w:vAlign w:val="center"/>
          </w:tcPr>
          <w:p w:rsidR="00C87AF8" w:rsidRDefault="00C87AF8" w:rsidP="00C87AF8">
            <w:pPr>
              <w:spacing w:after="120"/>
              <w:jc w:val="center"/>
              <w:rPr>
                <w:ins w:id="7282" w:author="R4-2120772" w:date="2021-11-15T15:15:00Z"/>
                <w:rFonts w:eastAsia="MS Mincho"/>
                <w:sz w:val="18"/>
              </w:rPr>
            </w:pPr>
            <w:ins w:id="7283" w:author="R4-2120772" w:date="2021-11-15T15:15:00Z">
              <w:r>
                <w:rPr>
                  <w:rFonts w:eastAsia="MS Mincho"/>
                  <w:sz w:val="18"/>
                </w:rPr>
                <w:t>120.47</w:t>
              </w:r>
            </w:ins>
          </w:p>
        </w:tc>
        <w:tc>
          <w:tcPr>
            <w:tcW w:w="763" w:type="dxa"/>
            <w:noWrap/>
            <w:vAlign w:val="center"/>
          </w:tcPr>
          <w:p w:rsidR="00C87AF8" w:rsidRDefault="00C87AF8" w:rsidP="00C87AF8">
            <w:pPr>
              <w:spacing w:after="120"/>
              <w:jc w:val="center"/>
              <w:rPr>
                <w:ins w:id="7284" w:author="R4-2120772" w:date="2021-11-15T15:15:00Z"/>
                <w:rFonts w:eastAsia="MS Mincho"/>
                <w:sz w:val="18"/>
              </w:rPr>
            </w:pPr>
            <w:ins w:id="7285" w:author="R4-2120772" w:date="2021-11-15T15:15:00Z">
              <w:r>
                <w:rPr>
                  <w:rFonts w:eastAsia="MS Mincho"/>
                  <w:sz w:val="18"/>
                </w:rPr>
                <w:t>135.46</w:t>
              </w:r>
            </w:ins>
          </w:p>
        </w:tc>
        <w:tc>
          <w:tcPr>
            <w:tcW w:w="763" w:type="dxa"/>
            <w:noWrap/>
            <w:vAlign w:val="center"/>
          </w:tcPr>
          <w:p w:rsidR="00C87AF8" w:rsidRDefault="00C87AF8" w:rsidP="00C87AF8">
            <w:pPr>
              <w:spacing w:after="120"/>
              <w:jc w:val="center"/>
              <w:rPr>
                <w:ins w:id="7286" w:author="R4-2120772" w:date="2021-11-15T15:15:00Z"/>
                <w:rFonts w:eastAsia="MS Mincho"/>
                <w:sz w:val="18"/>
              </w:rPr>
            </w:pPr>
            <w:ins w:id="7287" w:author="R4-2120772" w:date="2021-11-15T15:15:00Z">
              <w:r>
                <w:rPr>
                  <w:rFonts w:eastAsia="MS Mincho"/>
                  <w:sz w:val="18"/>
                </w:rPr>
                <w:t>-13.41</w:t>
              </w:r>
            </w:ins>
          </w:p>
        </w:tc>
        <w:tc>
          <w:tcPr>
            <w:tcW w:w="764" w:type="dxa"/>
            <w:noWrap/>
            <w:vAlign w:val="center"/>
          </w:tcPr>
          <w:p w:rsidR="00C87AF8" w:rsidRDefault="00C87AF8" w:rsidP="00C87AF8">
            <w:pPr>
              <w:spacing w:after="120"/>
              <w:jc w:val="center"/>
              <w:rPr>
                <w:ins w:id="7288" w:author="R4-2120772" w:date="2021-11-15T15:15:00Z"/>
                <w:rFonts w:eastAsia="MS Mincho"/>
                <w:sz w:val="18"/>
              </w:rPr>
            </w:pPr>
            <w:ins w:id="7289" w:author="R4-2120772" w:date="2021-11-15T15:15:00Z">
              <w:r>
                <w:rPr>
                  <w:rFonts w:eastAsia="MS Mincho"/>
                  <w:sz w:val="18"/>
                </w:rPr>
                <w:t>2.07</w:t>
              </w:r>
            </w:ins>
          </w:p>
        </w:tc>
        <w:tc>
          <w:tcPr>
            <w:tcW w:w="763" w:type="dxa"/>
            <w:noWrap/>
            <w:vAlign w:val="center"/>
          </w:tcPr>
          <w:p w:rsidR="00C87AF8" w:rsidRDefault="00C87AF8" w:rsidP="00C87AF8">
            <w:pPr>
              <w:spacing w:after="120"/>
              <w:jc w:val="center"/>
              <w:rPr>
                <w:ins w:id="7290" w:author="R4-2120772" w:date="2021-11-15T15:15:00Z"/>
                <w:rFonts w:eastAsia="MS Mincho"/>
                <w:sz w:val="18"/>
              </w:rPr>
            </w:pPr>
            <w:ins w:id="7291" w:author="R4-2120772" w:date="2021-11-15T15:15:00Z">
              <w:r>
                <w:rPr>
                  <w:rFonts w:eastAsia="MS Mincho"/>
                  <w:sz w:val="18"/>
                </w:rPr>
                <w:t>14.69</w:t>
              </w:r>
            </w:ins>
          </w:p>
        </w:tc>
        <w:tc>
          <w:tcPr>
            <w:tcW w:w="763" w:type="dxa"/>
            <w:noWrap/>
            <w:vAlign w:val="center"/>
          </w:tcPr>
          <w:p w:rsidR="00C87AF8" w:rsidRDefault="00C87AF8" w:rsidP="00C87AF8">
            <w:pPr>
              <w:spacing w:after="120"/>
              <w:jc w:val="center"/>
              <w:rPr>
                <w:ins w:id="7292" w:author="R4-2120772" w:date="2021-11-15T15:15:00Z"/>
                <w:rFonts w:eastAsia="MS Mincho"/>
                <w:sz w:val="18"/>
              </w:rPr>
            </w:pPr>
            <w:ins w:id="7293" w:author="R4-2120772" w:date="2021-11-15T15:15:00Z">
              <w:r>
                <w:rPr>
                  <w:rFonts w:eastAsia="MS Mincho"/>
                  <w:sz w:val="18"/>
                </w:rPr>
                <w:t>-3.72</w:t>
              </w:r>
            </w:ins>
          </w:p>
        </w:tc>
        <w:tc>
          <w:tcPr>
            <w:tcW w:w="763" w:type="dxa"/>
            <w:noWrap/>
            <w:vAlign w:val="center"/>
          </w:tcPr>
          <w:p w:rsidR="00C87AF8" w:rsidRDefault="00C87AF8" w:rsidP="00C87AF8">
            <w:pPr>
              <w:spacing w:after="120"/>
              <w:jc w:val="center"/>
              <w:rPr>
                <w:ins w:id="7294" w:author="R4-2120772" w:date="2021-11-15T15:15:00Z"/>
                <w:rFonts w:eastAsia="MS Mincho"/>
                <w:sz w:val="18"/>
              </w:rPr>
            </w:pPr>
            <w:ins w:id="7295" w:author="R4-2120772" w:date="2021-11-15T15:15:00Z">
              <w:r>
                <w:rPr>
                  <w:rFonts w:eastAsia="MS Mincho"/>
                  <w:sz w:val="18"/>
                </w:rPr>
                <w:t>23.00</w:t>
              </w:r>
            </w:ins>
          </w:p>
        </w:tc>
        <w:tc>
          <w:tcPr>
            <w:tcW w:w="764" w:type="dxa"/>
            <w:noWrap/>
            <w:vAlign w:val="center"/>
          </w:tcPr>
          <w:p w:rsidR="00C87AF8" w:rsidRDefault="00C87AF8" w:rsidP="00C87AF8">
            <w:pPr>
              <w:spacing w:after="120"/>
              <w:jc w:val="center"/>
              <w:rPr>
                <w:ins w:id="7296" w:author="R4-2120772" w:date="2021-11-15T15:15:00Z"/>
                <w:rFonts w:eastAsia="MS Mincho"/>
                <w:sz w:val="18"/>
              </w:rPr>
            </w:pPr>
            <w:ins w:id="7297" w:author="R4-2120772" w:date="2021-11-15T15:15:00Z">
              <w:r>
                <w:rPr>
                  <w:rFonts w:eastAsia="MS Mincho"/>
                  <w:sz w:val="18"/>
                </w:rPr>
                <w:t>23.00</w:t>
              </w:r>
            </w:ins>
          </w:p>
        </w:tc>
      </w:tr>
      <w:tr w:rsidR="00C87AF8" w:rsidTr="0087751E">
        <w:trPr>
          <w:trHeight w:val="300"/>
          <w:jc w:val="center"/>
          <w:ins w:id="7298" w:author="R4-2120772" w:date="2021-11-15T15:15:00Z"/>
        </w:trPr>
        <w:tc>
          <w:tcPr>
            <w:tcW w:w="648" w:type="dxa"/>
            <w:vMerge/>
            <w:vAlign w:val="center"/>
          </w:tcPr>
          <w:p w:rsidR="00C87AF8" w:rsidRDefault="00C87AF8" w:rsidP="00C87AF8">
            <w:pPr>
              <w:spacing w:after="120"/>
              <w:jc w:val="center"/>
              <w:rPr>
                <w:ins w:id="7299" w:author="R4-2120772" w:date="2021-11-15T15:15:00Z"/>
                <w:rFonts w:eastAsia="MS Mincho"/>
              </w:rPr>
            </w:pPr>
          </w:p>
        </w:tc>
        <w:tc>
          <w:tcPr>
            <w:tcW w:w="779" w:type="dxa"/>
            <w:noWrap/>
            <w:vAlign w:val="center"/>
          </w:tcPr>
          <w:p w:rsidR="00C87AF8" w:rsidRDefault="00C87AF8" w:rsidP="00C87AF8">
            <w:pPr>
              <w:spacing w:after="120"/>
              <w:jc w:val="center"/>
              <w:rPr>
                <w:ins w:id="7300" w:author="R4-2120772" w:date="2021-11-15T15:15:00Z"/>
                <w:rFonts w:eastAsia="MS Mincho"/>
                <w:sz w:val="14"/>
              </w:rPr>
            </w:pPr>
            <w:ins w:id="7301" w:author="R4-2120772" w:date="2021-11-15T15:15:00Z">
              <w:r>
                <w:rPr>
                  <w:rFonts w:eastAsia="MS Mincho"/>
                  <w:sz w:val="14"/>
                </w:rPr>
                <w:t>Nokia</w:t>
              </w:r>
            </w:ins>
          </w:p>
        </w:tc>
        <w:tc>
          <w:tcPr>
            <w:tcW w:w="763" w:type="dxa"/>
            <w:noWrap/>
            <w:vAlign w:val="center"/>
          </w:tcPr>
          <w:p w:rsidR="00C87AF8" w:rsidRDefault="00C87AF8" w:rsidP="00C87AF8">
            <w:pPr>
              <w:spacing w:after="120"/>
              <w:jc w:val="center"/>
              <w:rPr>
                <w:ins w:id="7302" w:author="R4-2120772" w:date="2021-11-15T15:15:00Z"/>
                <w:rFonts w:eastAsia="MS Mincho"/>
                <w:sz w:val="18"/>
              </w:rPr>
            </w:pPr>
            <w:ins w:id="7303" w:author="R4-2120772" w:date="2021-11-15T15:15:00Z">
              <w:r>
                <w:rPr>
                  <w:rFonts w:eastAsia="MS Mincho"/>
                  <w:sz w:val="18"/>
                </w:rPr>
                <w:t>78.42</w:t>
              </w:r>
            </w:ins>
          </w:p>
        </w:tc>
        <w:tc>
          <w:tcPr>
            <w:tcW w:w="763" w:type="dxa"/>
            <w:noWrap/>
            <w:vAlign w:val="center"/>
          </w:tcPr>
          <w:p w:rsidR="00C87AF8" w:rsidRDefault="00C87AF8" w:rsidP="00C87AF8">
            <w:pPr>
              <w:spacing w:after="120"/>
              <w:jc w:val="center"/>
              <w:rPr>
                <w:ins w:id="7304" w:author="R4-2120772" w:date="2021-11-15T15:15:00Z"/>
                <w:rFonts w:eastAsia="MS Mincho"/>
                <w:sz w:val="18"/>
              </w:rPr>
            </w:pPr>
            <w:ins w:id="7305" w:author="R4-2120772" w:date="2021-11-15T15:15:00Z">
              <w:r>
                <w:rPr>
                  <w:rFonts w:eastAsia="MS Mincho"/>
                  <w:sz w:val="18"/>
                </w:rPr>
                <w:t>116.20</w:t>
              </w:r>
            </w:ins>
          </w:p>
        </w:tc>
        <w:tc>
          <w:tcPr>
            <w:tcW w:w="763" w:type="dxa"/>
            <w:noWrap/>
            <w:vAlign w:val="center"/>
          </w:tcPr>
          <w:p w:rsidR="00C87AF8" w:rsidRDefault="00C87AF8" w:rsidP="00C87AF8">
            <w:pPr>
              <w:spacing w:after="120"/>
              <w:jc w:val="center"/>
              <w:rPr>
                <w:ins w:id="7306" w:author="R4-2120772" w:date="2021-11-15T15:15:00Z"/>
                <w:rFonts w:eastAsia="MS Mincho"/>
                <w:sz w:val="18"/>
              </w:rPr>
            </w:pPr>
            <w:ins w:id="7307" w:author="R4-2120772" w:date="2021-11-15T15:15:00Z">
              <w:r>
                <w:rPr>
                  <w:rFonts w:eastAsia="MS Mincho"/>
                  <w:sz w:val="18"/>
                </w:rPr>
                <w:t>127.85</w:t>
              </w:r>
            </w:ins>
          </w:p>
        </w:tc>
        <w:tc>
          <w:tcPr>
            <w:tcW w:w="763" w:type="dxa"/>
            <w:noWrap/>
            <w:vAlign w:val="center"/>
          </w:tcPr>
          <w:p w:rsidR="00C87AF8" w:rsidRDefault="00C87AF8" w:rsidP="00C87AF8">
            <w:pPr>
              <w:spacing w:after="120"/>
              <w:jc w:val="center"/>
              <w:rPr>
                <w:ins w:id="7308" w:author="R4-2120772" w:date="2021-11-15T15:15:00Z"/>
                <w:rFonts w:eastAsia="MS Mincho"/>
                <w:sz w:val="18"/>
              </w:rPr>
            </w:pPr>
            <w:ins w:id="7309" w:author="R4-2120772" w:date="2021-11-15T15:15:00Z">
              <w:r>
                <w:rPr>
                  <w:rFonts w:eastAsia="MS Mincho"/>
                  <w:sz w:val="18"/>
                </w:rPr>
                <w:t>-4.15</w:t>
              </w:r>
            </w:ins>
          </w:p>
        </w:tc>
        <w:tc>
          <w:tcPr>
            <w:tcW w:w="764" w:type="dxa"/>
            <w:noWrap/>
            <w:vAlign w:val="center"/>
          </w:tcPr>
          <w:p w:rsidR="00C87AF8" w:rsidRDefault="00C87AF8" w:rsidP="00C87AF8">
            <w:pPr>
              <w:spacing w:after="120"/>
              <w:jc w:val="center"/>
              <w:rPr>
                <w:ins w:id="7310" w:author="R4-2120772" w:date="2021-11-15T15:15:00Z"/>
                <w:rFonts w:eastAsia="MS Mincho"/>
                <w:sz w:val="18"/>
              </w:rPr>
            </w:pPr>
            <w:ins w:id="7311" w:author="R4-2120772" w:date="2021-11-15T15:15:00Z">
              <w:r>
                <w:rPr>
                  <w:rFonts w:eastAsia="MS Mincho"/>
                  <w:sz w:val="18"/>
                </w:rPr>
                <w:t>7.69</w:t>
              </w:r>
            </w:ins>
          </w:p>
        </w:tc>
        <w:tc>
          <w:tcPr>
            <w:tcW w:w="763" w:type="dxa"/>
            <w:noWrap/>
            <w:vAlign w:val="center"/>
          </w:tcPr>
          <w:p w:rsidR="00C87AF8" w:rsidRDefault="00C87AF8" w:rsidP="00C87AF8">
            <w:pPr>
              <w:spacing w:after="120"/>
              <w:jc w:val="center"/>
              <w:rPr>
                <w:ins w:id="7312" w:author="R4-2120772" w:date="2021-11-15T15:15:00Z"/>
                <w:rFonts w:eastAsia="MS Mincho"/>
                <w:sz w:val="18"/>
              </w:rPr>
            </w:pPr>
            <w:ins w:id="7313" w:author="R4-2120772" w:date="2021-11-15T15:15:00Z">
              <w:r>
                <w:rPr>
                  <w:rFonts w:eastAsia="MS Mincho"/>
                  <w:sz w:val="18"/>
                </w:rPr>
                <w:t>15.17</w:t>
              </w:r>
            </w:ins>
          </w:p>
        </w:tc>
        <w:tc>
          <w:tcPr>
            <w:tcW w:w="763" w:type="dxa"/>
            <w:noWrap/>
            <w:vAlign w:val="center"/>
          </w:tcPr>
          <w:p w:rsidR="00C87AF8" w:rsidRDefault="00C87AF8" w:rsidP="00C87AF8">
            <w:pPr>
              <w:spacing w:after="120"/>
              <w:jc w:val="center"/>
              <w:rPr>
                <w:ins w:id="7314" w:author="R4-2120772" w:date="2021-11-15T15:15:00Z"/>
                <w:rFonts w:eastAsia="MS Mincho"/>
                <w:sz w:val="18"/>
              </w:rPr>
            </w:pPr>
            <w:ins w:id="7315" w:author="R4-2120772" w:date="2021-11-15T15:15:00Z">
              <w:r>
                <w:rPr>
                  <w:rFonts w:eastAsia="MS Mincho"/>
                  <w:sz w:val="18"/>
                </w:rPr>
                <w:t>-7.85</w:t>
              </w:r>
            </w:ins>
          </w:p>
        </w:tc>
        <w:tc>
          <w:tcPr>
            <w:tcW w:w="763" w:type="dxa"/>
            <w:noWrap/>
            <w:vAlign w:val="center"/>
          </w:tcPr>
          <w:p w:rsidR="00C87AF8" w:rsidRDefault="00C87AF8" w:rsidP="00C87AF8">
            <w:pPr>
              <w:spacing w:after="120"/>
              <w:jc w:val="center"/>
              <w:rPr>
                <w:ins w:id="7316" w:author="R4-2120772" w:date="2021-11-15T15:15:00Z"/>
                <w:rFonts w:eastAsia="MS Mincho"/>
                <w:sz w:val="18"/>
              </w:rPr>
            </w:pPr>
            <w:ins w:id="7317" w:author="R4-2120772" w:date="2021-11-15T15:15:00Z">
              <w:r>
                <w:rPr>
                  <w:rFonts w:eastAsia="MS Mincho"/>
                  <w:sz w:val="18"/>
                </w:rPr>
                <w:t>22.99</w:t>
              </w:r>
            </w:ins>
          </w:p>
        </w:tc>
        <w:tc>
          <w:tcPr>
            <w:tcW w:w="764" w:type="dxa"/>
            <w:noWrap/>
            <w:vAlign w:val="center"/>
          </w:tcPr>
          <w:p w:rsidR="00C87AF8" w:rsidRDefault="00C87AF8" w:rsidP="00C87AF8">
            <w:pPr>
              <w:spacing w:after="120"/>
              <w:jc w:val="center"/>
              <w:rPr>
                <w:ins w:id="7318" w:author="R4-2120772" w:date="2021-11-15T15:15:00Z"/>
                <w:rFonts w:eastAsia="MS Mincho"/>
                <w:sz w:val="18"/>
              </w:rPr>
            </w:pPr>
            <w:ins w:id="7319" w:author="R4-2120772" w:date="2021-11-15T15:15:00Z">
              <w:r>
                <w:rPr>
                  <w:rFonts w:eastAsia="MS Mincho"/>
                  <w:sz w:val="18"/>
                </w:rPr>
                <w:t>22.99</w:t>
              </w:r>
            </w:ins>
          </w:p>
        </w:tc>
      </w:tr>
      <w:tr w:rsidR="00C87AF8" w:rsidTr="0087751E">
        <w:trPr>
          <w:trHeight w:val="300"/>
          <w:jc w:val="center"/>
          <w:ins w:id="7320" w:author="R4-2120772" w:date="2021-11-15T15:15:00Z"/>
        </w:trPr>
        <w:tc>
          <w:tcPr>
            <w:tcW w:w="648" w:type="dxa"/>
            <w:vMerge/>
            <w:vAlign w:val="center"/>
          </w:tcPr>
          <w:p w:rsidR="00C87AF8" w:rsidRDefault="00C87AF8" w:rsidP="00C87AF8">
            <w:pPr>
              <w:spacing w:after="120"/>
              <w:jc w:val="center"/>
              <w:rPr>
                <w:ins w:id="7321" w:author="R4-2120772" w:date="2021-11-15T15:15:00Z"/>
                <w:rFonts w:eastAsia="MS Mincho"/>
              </w:rPr>
            </w:pPr>
          </w:p>
        </w:tc>
        <w:tc>
          <w:tcPr>
            <w:tcW w:w="779" w:type="dxa"/>
            <w:noWrap/>
            <w:vAlign w:val="center"/>
          </w:tcPr>
          <w:p w:rsidR="00C87AF8" w:rsidRDefault="00C87AF8" w:rsidP="00C87AF8">
            <w:pPr>
              <w:spacing w:after="120"/>
              <w:jc w:val="center"/>
              <w:rPr>
                <w:ins w:id="7322" w:author="R4-2120772" w:date="2021-11-15T15:15:00Z"/>
                <w:rFonts w:eastAsia="MS Mincho"/>
                <w:sz w:val="14"/>
              </w:rPr>
            </w:pPr>
            <w:ins w:id="7323" w:author="R4-2120772" w:date="2021-11-15T15:15:00Z">
              <w:r>
                <w:rPr>
                  <w:rFonts w:eastAsia="MS Mincho"/>
                  <w:sz w:val="14"/>
                </w:rPr>
                <w:t>Ericsson</w:t>
              </w:r>
            </w:ins>
          </w:p>
        </w:tc>
        <w:tc>
          <w:tcPr>
            <w:tcW w:w="763" w:type="dxa"/>
            <w:noWrap/>
            <w:vAlign w:val="center"/>
          </w:tcPr>
          <w:p w:rsidR="00C87AF8" w:rsidRDefault="00C87AF8" w:rsidP="00C87AF8">
            <w:pPr>
              <w:spacing w:after="120"/>
              <w:jc w:val="center"/>
              <w:rPr>
                <w:ins w:id="7324" w:author="R4-2120772" w:date="2021-11-15T15:15:00Z"/>
                <w:rFonts w:eastAsia="MS Mincho"/>
                <w:sz w:val="18"/>
              </w:rPr>
            </w:pPr>
            <w:ins w:id="7325" w:author="R4-2120772" w:date="2021-11-15T15:15:00Z">
              <w:r>
                <w:rPr>
                  <w:rFonts w:eastAsia="MS Mincho"/>
                  <w:sz w:val="18"/>
                </w:rPr>
                <w:t>-</w:t>
              </w:r>
            </w:ins>
          </w:p>
        </w:tc>
        <w:tc>
          <w:tcPr>
            <w:tcW w:w="763" w:type="dxa"/>
            <w:noWrap/>
            <w:vAlign w:val="center"/>
          </w:tcPr>
          <w:p w:rsidR="00C87AF8" w:rsidRDefault="00C87AF8" w:rsidP="00C87AF8">
            <w:pPr>
              <w:spacing w:after="120"/>
              <w:jc w:val="center"/>
              <w:rPr>
                <w:ins w:id="7326" w:author="R4-2120772" w:date="2021-11-15T15:15:00Z"/>
                <w:rFonts w:eastAsia="MS Mincho"/>
                <w:sz w:val="18"/>
              </w:rPr>
            </w:pPr>
            <w:ins w:id="7327" w:author="R4-2120772" w:date="2021-11-15T15:15:00Z">
              <w:r>
                <w:rPr>
                  <w:rFonts w:eastAsia="MS Mincho"/>
                  <w:sz w:val="18"/>
                </w:rPr>
                <w:t>-</w:t>
              </w:r>
            </w:ins>
          </w:p>
        </w:tc>
        <w:tc>
          <w:tcPr>
            <w:tcW w:w="763" w:type="dxa"/>
            <w:noWrap/>
            <w:vAlign w:val="center"/>
          </w:tcPr>
          <w:p w:rsidR="00C87AF8" w:rsidRDefault="00C87AF8" w:rsidP="00C87AF8">
            <w:pPr>
              <w:spacing w:after="120"/>
              <w:jc w:val="center"/>
              <w:rPr>
                <w:ins w:id="7328" w:author="R4-2120772" w:date="2021-11-15T15:15:00Z"/>
                <w:rFonts w:eastAsia="MS Mincho"/>
                <w:sz w:val="18"/>
              </w:rPr>
            </w:pPr>
            <w:ins w:id="7329" w:author="R4-2120772" w:date="2021-11-15T15:15:00Z">
              <w:r>
                <w:rPr>
                  <w:rFonts w:eastAsia="MS Mincho"/>
                  <w:sz w:val="18"/>
                </w:rPr>
                <w:t>-</w:t>
              </w:r>
            </w:ins>
          </w:p>
        </w:tc>
        <w:tc>
          <w:tcPr>
            <w:tcW w:w="763" w:type="dxa"/>
            <w:noWrap/>
            <w:vAlign w:val="center"/>
          </w:tcPr>
          <w:p w:rsidR="00C87AF8" w:rsidRDefault="00C87AF8" w:rsidP="00C87AF8">
            <w:pPr>
              <w:spacing w:after="120"/>
              <w:jc w:val="center"/>
              <w:rPr>
                <w:ins w:id="7330" w:author="R4-2120772" w:date="2021-11-15T15:15:00Z"/>
                <w:rFonts w:eastAsia="MS Mincho"/>
                <w:sz w:val="18"/>
              </w:rPr>
            </w:pPr>
            <w:ins w:id="7331" w:author="R4-2120772" w:date="2021-11-15T15:15:00Z">
              <w:r>
                <w:rPr>
                  <w:rFonts w:eastAsia="MS Mincho"/>
                  <w:sz w:val="18"/>
                </w:rPr>
                <w:t>3.30</w:t>
              </w:r>
            </w:ins>
          </w:p>
        </w:tc>
        <w:tc>
          <w:tcPr>
            <w:tcW w:w="764" w:type="dxa"/>
            <w:noWrap/>
            <w:vAlign w:val="center"/>
          </w:tcPr>
          <w:p w:rsidR="00C87AF8" w:rsidRDefault="00C87AF8" w:rsidP="00C87AF8">
            <w:pPr>
              <w:spacing w:after="120"/>
              <w:jc w:val="center"/>
              <w:rPr>
                <w:ins w:id="7332" w:author="R4-2120772" w:date="2021-11-15T15:15:00Z"/>
                <w:rFonts w:eastAsia="MS Mincho"/>
                <w:sz w:val="18"/>
              </w:rPr>
            </w:pPr>
            <w:ins w:id="7333" w:author="R4-2120772" w:date="2021-11-15T15:15:00Z">
              <w:r>
                <w:rPr>
                  <w:rFonts w:eastAsia="MS Mincho"/>
                  <w:sz w:val="18"/>
                </w:rPr>
                <w:t>13.55</w:t>
              </w:r>
            </w:ins>
          </w:p>
        </w:tc>
        <w:tc>
          <w:tcPr>
            <w:tcW w:w="763" w:type="dxa"/>
            <w:noWrap/>
            <w:vAlign w:val="center"/>
          </w:tcPr>
          <w:p w:rsidR="00C87AF8" w:rsidRDefault="00C87AF8" w:rsidP="00C87AF8">
            <w:pPr>
              <w:spacing w:after="120"/>
              <w:jc w:val="center"/>
              <w:rPr>
                <w:ins w:id="7334" w:author="R4-2120772" w:date="2021-11-15T15:15:00Z"/>
                <w:rFonts w:eastAsia="MS Mincho"/>
                <w:sz w:val="18"/>
              </w:rPr>
            </w:pPr>
            <w:ins w:id="7335" w:author="R4-2120772" w:date="2021-11-15T15:15:00Z">
              <w:r>
                <w:rPr>
                  <w:rFonts w:eastAsia="MS Mincho"/>
                  <w:sz w:val="18"/>
                </w:rPr>
                <w:t>15.14</w:t>
              </w:r>
            </w:ins>
          </w:p>
        </w:tc>
        <w:tc>
          <w:tcPr>
            <w:tcW w:w="763" w:type="dxa"/>
            <w:noWrap/>
            <w:vAlign w:val="center"/>
          </w:tcPr>
          <w:p w:rsidR="00C87AF8" w:rsidRDefault="00C87AF8" w:rsidP="00C87AF8">
            <w:pPr>
              <w:spacing w:after="120"/>
              <w:jc w:val="center"/>
              <w:rPr>
                <w:ins w:id="7336" w:author="R4-2120772" w:date="2021-11-15T15:15:00Z"/>
                <w:rFonts w:eastAsia="MS Mincho"/>
                <w:sz w:val="18"/>
              </w:rPr>
            </w:pPr>
            <w:ins w:id="7337" w:author="R4-2120772" w:date="2021-11-15T15:15:00Z">
              <w:r>
                <w:rPr>
                  <w:rFonts w:eastAsia="MS Mincho"/>
                  <w:sz w:val="18"/>
                </w:rPr>
                <w:t>-8.00</w:t>
              </w:r>
            </w:ins>
          </w:p>
        </w:tc>
        <w:tc>
          <w:tcPr>
            <w:tcW w:w="763" w:type="dxa"/>
            <w:noWrap/>
            <w:vAlign w:val="center"/>
          </w:tcPr>
          <w:p w:rsidR="00C87AF8" w:rsidRDefault="00C87AF8" w:rsidP="00C87AF8">
            <w:pPr>
              <w:spacing w:after="120"/>
              <w:jc w:val="center"/>
              <w:rPr>
                <w:ins w:id="7338" w:author="R4-2120772" w:date="2021-11-15T15:15:00Z"/>
                <w:rFonts w:eastAsia="MS Mincho"/>
                <w:sz w:val="18"/>
              </w:rPr>
            </w:pPr>
            <w:ins w:id="7339" w:author="R4-2120772" w:date="2021-11-15T15:15:00Z">
              <w:r>
                <w:rPr>
                  <w:rFonts w:eastAsia="MS Mincho"/>
                  <w:sz w:val="18"/>
                </w:rPr>
                <w:t>21.55</w:t>
              </w:r>
            </w:ins>
          </w:p>
        </w:tc>
        <w:tc>
          <w:tcPr>
            <w:tcW w:w="764" w:type="dxa"/>
            <w:noWrap/>
            <w:vAlign w:val="center"/>
          </w:tcPr>
          <w:p w:rsidR="00C87AF8" w:rsidRDefault="00C87AF8" w:rsidP="00C87AF8">
            <w:pPr>
              <w:spacing w:after="120"/>
              <w:jc w:val="center"/>
              <w:rPr>
                <w:ins w:id="7340" w:author="R4-2120772" w:date="2021-11-15T15:15:00Z"/>
                <w:rFonts w:eastAsia="MS Mincho"/>
                <w:sz w:val="18"/>
              </w:rPr>
            </w:pPr>
            <w:ins w:id="7341" w:author="R4-2120772" w:date="2021-11-15T15:15:00Z">
              <w:r>
                <w:rPr>
                  <w:rFonts w:eastAsia="MS Mincho"/>
                  <w:sz w:val="18"/>
                </w:rPr>
                <w:t>23.00</w:t>
              </w:r>
            </w:ins>
          </w:p>
        </w:tc>
      </w:tr>
      <w:tr w:rsidR="00C87AF8" w:rsidTr="0087751E">
        <w:trPr>
          <w:trHeight w:val="300"/>
          <w:jc w:val="center"/>
          <w:ins w:id="7342" w:author="R4-2120772" w:date="2021-11-15T15:15:00Z"/>
        </w:trPr>
        <w:tc>
          <w:tcPr>
            <w:tcW w:w="648" w:type="dxa"/>
            <w:vMerge/>
            <w:vAlign w:val="center"/>
          </w:tcPr>
          <w:p w:rsidR="00C87AF8" w:rsidRDefault="00C87AF8" w:rsidP="00C87AF8">
            <w:pPr>
              <w:spacing w:after="120"/>
              <w:jc w:val="center"/>
              <w:rPr>
                <w:ins w:id="7343" w:author="R4-2120772" w:date="2021-11-15T15:15:00Z"/>
                <w:rFonts w:eastAsia="MS Mincho"/>
              </w:rPr>
            </w:pPr>
          </w:p>
        </w:tc>
        <w:tc>
          <w:tcPr>
            <w:tcW w:w="779" w:type="dxa"/>
            <w:noWrap/>
            <w:vAlign w:val="center"/>
          </w:tcPr>
          <w:p w:rsidR="00C87AF8" w:rsidRDefault="00C87AF8" w:rsidP="00C87AF8">
            <w:pPr>
              <w:spacing w:after="120"/>
              <w:jc w:val="center"/>
              <w:rPr>
                <w:ins w:id="7344" w:author="R4-2120772" w:date="2021-11-15T15:15:00Z"/>
                <w:rFonts w:eastAsia="MS Mincho"/>
                <w:sz w:val="14"/>
              </w:rPr>
            </w:pPr>
            <w:ins w:id="7345" w:author="R4-2120772" w:date="2021-11-15T15:15:00Z">
              <w:r>
                <w:rPr>
                  <w:rFonts w:eastAsia="MS Mincho"/>
                  <w:sz w:val="14"/>
                </w:rPr>
                <w:t>Variance</w:t>
              </w:r>
            </w:ins>
          </w:p>
        </w:tc>
        <w:tc>
          <w:tcPr>
            <w:tcW w:w="763" w:type="dxa"/>
            <w:noWrap/>
            <w:vAlign w:val="center"/>
          </w:tcPr>
          <w:p w:rsidR="00C87AF8" w:rsidRDefault="00C87AF8" w:rsidP="00C87AF8">
            <w:pPr>
              <w:spacing w:after="120"/>
              <w:jc w:val="center"/>
              <w:rPr>
                <w:ins w:id="7346" w:author="R4-2120772" w:date="2021-11-15T15:15:00Z"/>
                <w:rFonts w:eastAsia="MS Mincho"/>
                <w:sz w:val="18"/>
              </w:rPr>
            </w:pPr>
            <w:ins w:id="7347" w:author="R4-2120772" w:date="2021-11-15T15:15:00Z">
              <w:r>
                <w:rPr>
                  <w:rFonts w:eastAsia="MS Mincho"/>
                  <w:sz w:val="18"/>
                </w:rPr>
                <w:t>3.20</w:t>
              </w:r>
            </w:ins>
          </w:p>
        </w:tc>
        <w:tc>
          <w:tcPr>
            <w:tcW w:w="763" w:type="dxa"/>
            <w:noWrap/>
            <w:vAlign w:val="center"/>
          </w:tcPr>
          <w:p w:rsidR="00C87AF8" w:rsidRDefault="00C87AF8" w:rsidP="00C87AF8">
            <w:pPr>
              <w:spacing w:after="120"/>
              <w:jc w:val="center"/>
              <w:rPr>
                <w:ins w:id="7348" w:author="R4-2120772" w:date="2021-11-15T15:15:00Z"/>
                <w:rFonts w:eastAsia="MS Mincho"/>
                <w:sz w:val="18"/>
              </w:rPr>
            </w:pPr>
            <w:ins w:id="7349" w:author="R4-2120772" w:date="2021-11-15T15:15:00Z">
              <w:r>
                <w:rPr>
                  <w:rFonts w:eastAsia="MS Mincho"/>
                  <w:sz w:val="18"/>
                </w:rPr>
                <w:t>4.32</w:t>
              </w:r>
            </w:ins>
          </w:p>
        </w:tc>
        <w:tc>
          <w:tcPr>
            <w:tcW w:w="763" w:type="dxa"/>
            <w:noWrap/>
            <w:vAlign w:val="center"/>
          </w:tcPr>
          <w:p w:rsidR="00C87AF8" w:rsidRDefault="00C87AF8" w:rsidP="00C87AF8">
            <w:pPr>
              <w:spacing w:after="120"/>
              <w:jc w:val="center"/>
              <w:rPr>
                <w:ins w:id="7350" w:author="R4-2120772" w:date="2021-11-15T15:15:00Z"/>
                <w:rFonts w:eastAsia="MS Mincho"/>
                <w:sz w:val="18"/>
              </w:rPr>
            </w:pPr>
            <w:ins w:id="7351" w:author="R4-2120772" w:date="2021-11-15T15:15:00Z">
              <w:r>
                <w:rPr>
                  <w:rFonts w:eastAsia="MS Mincho"/>
                  <w:sz w:val="18"/>
                </w:rPr>
                <w:t>10.50</w:t>
              </w:r>
            </w:ins>
          </w:p>
        </w:tc>
        <w:tc>
          <w:tcPr>
            <w:tcW w:w="763" w:type="dxa"/>
            <w:noWrap/>
            <w:vAlign w:val="center"/>
          </w:tcPr>
          <w:p w:rsidR="00C87AF8" w:rsidRDefault="00C87AF8" w:rsidP="00C87AF8">
            <w:pPr>
              <w:spacing w:after="120"/>
              <w:jc w:val="center"/>
              <w:rPr>
                <w:ins w:id="7352" w:author="R4-2120772" w:date="2021-11-15T15:15:00Z"/>
                <w:rFonts w:eastAsia="MS Mincho"/>
                <w:sz w:val="18"/>
              </w:rPr>
            </w:pPr>
            <w:ins w:id="7353" w:author="R4-2120772" w:date="2021-11-15T15:15:00Z">
              <w:r>
                <w:rPr>
                  <w:rFonts w:eastAsia="MS Mincho"/>
                  <w:sz w:val="18"/>
                </w:rPr>
                <w:t>33.91</w:t>
              </w:r>
            </w:ins>
          </w:p>
        </w:tc>
        <w:tc>
          <w:tcPr>
            <w:tcW w:w="764" w:type="dxa"/>
            <w:noWrap/>
            <w:vAlign w:val="center"/>
          </w:tcPr>
          <w:p w:rsidR="00C87AF8" w:rsidRDefault="00C87AF8" w:rsidP="00C87AF8">
            <w:pPr>
              <w:spacing w:after="120"/>
              <w:jc w:val="center"/>
              <w:rPr>
                <w:ins w:id="7354" w:author="R4-2120772" w:date="2021-11-15T15:15:00Z"/>
                <w:rFonts w:eastAsia="MS Mincho"/>
                <w:sz w:val="18"/>
              </w:rPr>
            </w:pPr>
            <w:ins w:id="7355" w:author="R4-2120772" w:date="2021-11-15T15:15:00Z">
              <w:r>
                <w:rPr>
                  <w:rFonts w:eastAsia="MS Mincho"/>
                  <w:sz w:val="18"/>
                </w:rPr>
                <w:t>14.88</w:t>
              </w:r>
            </w:ins>
          </w:p>
        </w:tc>
        <w:tc>
          <w:tcPr>
            <w:tcW w:w="763" w:type="dxa"/>
            <w:noWrap/>
            <w:vAlign w:val="center"/>
          </w:tcPr>
          <w:p w:rsidR="00C87AF8" w:rsidRDefault="00C87AF8" w:rsidP="00C87AF8">
            <w:pPr>
              <w:spacing w:after="120"/>
              <w:jc w:val="center"/>
              <w:rPr>
                <w:ins w:id="7356" w:author="R4-2120772" w:date="2021-11-15T15:15:00Z"/>
                <w:rFonts w:eastAsia="MS Mincho"/>
                <w:sz w:val="18"/>
              </w:rPr>
            </w:pPr>
            <w:ins w:id="7357" w:author="R4-2120772" w:date="2021-11-15T15:15:00Z">
              <w:r>
                <w:rPr>
                  <w:rFonts w:eastAsia="MS Mincho"/>
                  <w:sz w:val="18"/>
                </w:rPr>
                <w:t>0.03</w:t>
              </w:r>
            </w:ins>
          </w:p>
        </w:tc>
        <w:tc>
          <w:tcPr>
            <w:tcW w:w="763" w:type="dxa"/>
            <w:noWrap/>
            <w:vAlign w:val="center"/>
          </w:tcPr>
          <w:p w:rsidR="00C87AF8" w:rsidRDefault="00C87AF8" w:rsidP="00C87AF8">
            <w:pPr>
              <w:spacing w:after="120"/>
              <w:jc w:val="center"/>
              <w:rPr>
                <w:ins w:id="7358" w:author="R4-2120772" w:date="2021-11-15T15:15:00Z"/>
                <w:rFonts w:eastAsia="MS Mincho"/>
                <w:sz w:val="18"/>
              </w:rPr>
            </w:pPr>
            <w:ins w:id="7359" w:author="R4-2120772" w:date="2021-11-15T15:15:00Z">
              <w:r>
                <w:rPr>
                  <w:rFonts w:eastAsia="MS Mincho"/>
                  <w:sz w:val="18"/>
                </w:rPr>
                <w:t>4.41</w:t>
              </w:r>
            </w:ins>
          </w:p>
        </w:tc>
        <w:tc>
          <w:tcPr>
            <w:tcW w:w="763" w:type="dxa"/>
            <w:noWrap/>
            <w:vAlign w:val="center"/>
          </w:tcPr>
          <w:p w:rsidR="00C87AF8" w:rsidRDefault="00C87AF8" w:rsidP="00C87AF8">
            <w:pPr>
              <w:spacing w:after="120"/>
              <w:jc w:val="center"/>
              <w:rPr>
                <w:ins w:id="7360" w:author="R4-2120772" w:date="2021-11-15T15:15:00Z"/>
                <w:rFonts w:eastAsia="MS Mincho"/>
                <w:sz w:val="18"/>
              </w:rPr>
            </w:pPr>
            <w:ins w:id="7361" w:author="R4-2120772" w:date="2021-11-15T15:15:00Z">
              <w:r>
                <w:rPr>
                  <w:rFonts w:eastAsia="MS Mincho"/>
                  <w:sz w:val="18"/>
                </w:rPr>
                <w:t>0.34</w:t>
              </w:r>
            </w:ins>
          </w:p>
        </w:tc>
        <w:tc>
          <w:tcPr>
            <w:tcW w:w="764" w:type="dxa"/>
            <w:noWrap/>
            <w:vAlign w:val="center"/>
          </w:tcPr>
          <w:p w:rsidR="00C87AF8" w:rsidRDefault="00C87AF8" w:rsidP="00C87AF8">
            <w:pPr>
              <w:spacing w:after="120"/>
              <w:jc w:val="center"/>
              <w:rPr>
                <w:ins w:id="7362" w:author="R4-2120772" w:date="2021-11-15T15:15:00Z"/>
                <w:rFonts w:eastAsia="MS Mincho"/>
                <w:sz w:val="18"/>
              </w:rPr>
            </w:pPr>
            <w:ins w:id="7363" w:author="R4-2120772" w:date="2021-11-15T15:15:00Z">
              <w:r>
                <w:rPr>
                  <w:rFonts w:eastAsia="MS Mincho"/>
                  <w:sz w:val="18"/>
                </w:rPr>
                <w:t>0.00</w:t>
              </w:r>
            </w:ins>
          </w:p>
        </w:tc>
      </w:tr>
      <w:tr w:rsidR="00C87AF8" w:rsidTr="0087751E">
        <w:trPr>
          <w:trHeight w:val="315"/>
          <w:jc w:val="center"/>
          <w:ins w:id="7364" w:author="R4-2120772" w:date="2021-11-15T15:15:00Z"/>
        </w:trPr>
        <w:tc>
          <w:tcPr>
            <w:tcW w:w="648" w:type="dxa"/>
            <w:vMerge/>
            <w:vAlign w:val="center"/>
          </w:tcPr>
          <w:p w:rsidR="00C87AF8" w:rsidRDefault="00C87AF8" w:rsidP="00C87AF8">
            <w:pPr>
              <w:spacing w:after="120"/>
              <w:jc w:val="center"/>
              <w:rPr>
                <w:ins w:id="7365" w:author="R4-2120772" w:date="2021-11-15T15:15:00Z"/>
                <w:rFonts w:eastAsia="MS Mincho"/>
              </w:rPr>
            </w:pPr>
          </w:p>
        </w:tc>
        <w:tc>
          <w:tcPr>
            <w:tcW w:w="779" w:type="dxa"/>
            <w:noWrap/>
            <w:vAlign w:val="center"/>
          </w:tcPr>
          <w:p w:rsidR="00C87AF8" w:rsidRDefault="00C87AF8" w:rsidP="00C87AF8">
            <w:pPr>
              <w:spacing w:after="120"/>
              <w:jc w:val="center"/>
              <w:rPr>
                <w:ins w:id="7366" w:author="R4-2120772" w:date="2021-11-15T15:15:00Z"/>
                <w:rFonts w:eastAsia="MS Mincho"/>
                <w:sz w:val="14"/>
              </w:rPr>
            </w:pPr>
            <w:ins w:id="7367" w:author="R4-2120772" w:date="2021-11-15T15:15:00Z">
              <w:r>
                <w:rPr>
                  <w:rFonts w:eastAsia="MS Mincho"/>
                  <w:sz w:val="14"/>
                </w:rPr>
                <w:t>Mean</w:t>
              </w:r>
            </w:ins>
          </w:p>
        </w:tc>
        <w:tc>
          <w:tcPr>
            <w:tcW w:w="763" w:type="dxa"/>
            <w:noWrap/>
            <w:vAlign w:val="center"/>
          </w:tcPr>
          <w:p w:rsidR="00C87AF8" w:rsidRDefault="00C87AF8" w:rsidP="00C87AF8">
            <w:pPr>
              <w:spacing w:after="120"/>
              <w:jc w:val="center"/>
              <w:rPr>
                <w:ins w:id="7368" w:author="R4-2120772" w:date="2021-11-15T15:15:00Z"/>
                <w:rFonts w:eastAsia="MS Mincho"/>
                <w:sz w:val="18"/>
              </w:rPr>
            </w:pPr>
            <w:ins w:id="7369" w:author="R4-2120772" w:date="2021-11-15T15:15:00Z">
              <w:r>
                <w:rPr>
                  <w:rFonts w:eastAsia="MS Mincho"/>
                  <w:sz w:val="18"/>
                </w:rPr>
                <w:t>79.00</w:t>
              </w:r>
            </w:ins>
          </w:p>
        </w:tc>
        <w:tc>
          <w:tcPr>
            <w:tcW w:w="763" w:type="dxa"/>
            <w:noWrap/>
            <w:vAlign w:val="center"/>
          </w:tcPr>
          <w:p w:rsidR="00C87AF8" w:rsidRDefault="00C87AF8" w:rsidP="00C87AF8">
            <w:pPr>
              <w:spacing w:after="120"/>
              <w:jc w:val="center"/>
              <w:rPr>
                <w:ins w:id="7370" w:author="R4-2120772" w:date="2021-11-15T15:15:00Z"/>
                <w:rFonts w:eastAsia="MS Mincho"/>
                <w:sz w:val="18"/>
              </w:rPr>
            </w:pPr>
            <w:ins w:id="7371" w:author="R4-2120772" w:date="2021-11-15T15:15:00Z">
              <w:r>
                <w:rPr>
                  <w:rFonts w:eastAsia="MS Mincho"/>
                  <w:sz w:val="18"/>
                </w:rPr>
                <w:t>116.98</w:t>
              </w:r>
            </w:ins>
          </w:p>
        </w:tc>
        <w:tc>
          <w:tcPr>
            <w:tcW w:w="763" w:type="dxa"/>
            <w:noWrap/>
            <w:vAlign w:val="center"/>
          </w:tcPr>
          <w:p w:rsidR="00C87AF8" w:rsidRDefault="00C87AF8" w:rsidP="00C87AF8">
            <w:pPr>
              <w:spacing w:after="120"/>
              <w:jc w:val="center"/>
              <w:rPr>
                <w:ins w:id="7372" w:author="R4-2120772" w:date="2021-11-15T15:15:00Z"/>
                <w:rFonts w:eastAsia="MS Mincho"/>
                <w:sz w:val="18"/>
              </w:rPr>
            </w:pPr>
            <w:ins w:id="7373" w:author="R4-2120772" w:date="2021-11-15T15:15:00Z">
              <w:r>
                <w:rPr>
                  <w:rFonts w:eastAsia="MS Mincho"/>
                  <w:sz w:val="18"/>
                </w:rPr>
                <w:t>129.85</w:t>
              </w:r>
            </w:ins>
          </w:p>
        </w:tc>
        <w:tc>
          <w:tcPr>
            <w:tcW w:w="763" w:type="dxa"/>
            <w:noWrap/>
            <w:vAlign w:val="center"/>
          </w:tcPr>
          <w:p w:rsidR="00C87AF8" w:rsidRDefault="00C87AF8" w:rsidP="00C87AF8">
            <w:pPr>
              <w:spacing w:after="120"/>
              <w:jc w:val="center"/>
              <w:rPr>
                <w:ins w:id="7374" w:author="R4-2120772" w:date="2021-11-15T15:15:00Z"/>
                <w:rFonts w:eastAsia="MS Mincho"/>
                <w:sz w:val="18"/>
              </w:rPr>
            </w:pPr>
            <w:ins w:id="7375" w:author="R4-2120772" w:date="2021-11-15T15:15:00Z">
              <w:r>
                <w:rPr>
                  <w:rFonts w:eastAsia="MS Mincho"/>
                  <w:sz w:val="18"/>
                </w:rPr>
                <w:t>-5.99</w:t>
              </w:r>
            </w:ins>
          </w:p>
        </w:tc>
        <w:tc>
          <w:tcPr>
            <w:tcW w:w="764" w:type="dxa"/>
            <w:noWrap/>
            <w:vAlign w:val="center"/>
          </w:tcPr>
          <w:p w:rsidR="00C87AF8" w:rsidRDefault="00C87AF8" w:rsidP="00C87AF8">
            <w:pPr>
              <w:spacing w:after="120"/>
              <w:jc w:val="center"/>
              <w:rPr>
                <w:ins w:id="7376" w:author="R4-2120772" w:date="2021-11-15T15:15:00Z"/>
                <w:rFonts w:eastAsia="MS Mincho"/>
                <w:sz w:val="18"/>
              </w:rPr>
            </w:pPr>
            <w:ins w:id="7377" w:author="R4-2120772" w:date="2021-11-15T15:15:00Z">
              <w:r>
                <w:rPr>
                  <w:rFonts w:eastAsia="MS Mincho"/>
                  <w:sz w:val="18"/>
                </w:rPr>
                <w:t>6.95</w:t>
              </w:r>
            </w:ins>
          </w:p>
        </w:tc>
        <w:tc>
          <w:tcPr>
            <w:tcW w:w="763" w:type="dxa"/>
            <w:noWrap/>
            <w:vAlign w:val="center"/>
          </w:tcPr>
          <w:p w:rsidR="00C87AF8" w:rsidRDefault="00C87AF8" w:rsidP="00C87AF8">
            <w:pPr>
              <w:spacing w:after="120"/>
              <w:jc w:val="center"/>
              <w:rPr>
                <w:ins w:id="7378" w:author="R4-2120772" w:date="2021-11-15T15:15:00Z"/>
                <w:rFonts w:eastAsia="MS Mincho"/>
                <w:sz w:val="18"/>
              </w:rPr>
            </w:pPr>
            <w:ins w:id="7379" w:author="R4-2120772" w:date="2021-11-15T15:15:00Z">
              <w:r>
                <w:rPr>
                  <w:rFonts w:eastAsia="MS Mincho"/>
                  <w:sz w:val="18"/>
                </w:rPr>
                <w:t>14.96</w:t>
              </w:r>
            </w:ins>
          </w:p>
        </w:tc>
        <w:tc>
          <w:tcPr>
            <w:tcW w:w="763" w:type="dxa"/>
            <w:noWrap/>
            <w:vAlign w:val="center"/>
          </w:tcPr>
          <w:p w:rsidR="00C87AF8" w:rsidRDefault="00C87AF8" w:rsidP="00C87AF8">
            <w:pPr>
              <w:spacing w:after="120"/>
              <w:jc w:val="center"/>
              <w:rPr>
                <w:ins w:id="7380" w:author="R4-2120772" w:date="2021-11-15T15:15:00Z"/>
                <w:rFonts w:eastAsia="MS Mincho"/>
                <w:sz w:val="18"/>
              </w:rPr>
            </w:pPr>
            <w:ins w:id="7381" w:author="R4-2120772" w:date="2021-11-15T15:15:00Z">
              <w:r>
                <w:rPr>
                  <w:rFonts w:eastAsia="MS Mincho"/>
                  <w:sz w:val="18"/>
                </w:rPr>
                <w:t>-6.16</w:t>
              </w:r>
            </w:ins>
          </w:p>
        </w:tc>
        <w:tc>
          <w:tcPr>
            <w:tcW w:w="763" w:type="dxa"/>
            <w:noWrap/>
            <w:vAlign w:val="center"/>
          </w:tcPr>
          <w:p w:rsidR="00C87AF8" w:rsidRDefault="00C87AF8" w:rsidP="00C87AF8">
            <w:pPr>
              <w:spacing w:after="120"/>
              <w:jc w:val="center"/>
              <w:rPr>
                <w:ins w:id="7382" w:author="R4-2120772" w:date="2021-11-15T15:15:00Z"/>
                <w:rFonts w:eastAsia="MS Mincho"/>
                <w:sz w:val="18"/>
              </w:rPr>
            </w:pPr>
            <w:ins w:id="7383" w:author="R4-2120772" w:date="2021-11-15T15:15:00Z">
              <w:r>
                <w:rPr>
                  <w:rFonts w:eastAsia="MS Mincho"/>
                  <w:sz w:val="18"/>
                </w:rPr>
                <w:t>22.71</w:t>
              </w:r>
            </w:ins>
          </w:p>
        </w:tc>
        <w:tc>
          <w:tcPr>
            <w:tcW w:w="764" w:type="dxa"/>
            <w:noWrap/>
            <w:vAlign w:val="center"/>
          </w:tcPr>
          <w:p w:rsidR="00C87AF8" w:rsidRDefault="00C87AF8" w:rsidP="00C87AF8">
            <w:pPr>
              <w:spacing w:after="120"/>
              <w:jc w:val="center"/>
              <w:rPr>
                <w:ins w:id="7384" w:author="R4-2120772" w:date="2021-11-15T15:15:00Z"/>
                <w:rFonts w:eastAsia="MS Mincho"/>
                <w:sz w:val="18"/>
              </w:rPr>
            </w:pPr>
            <w:ins w:id="7385" w:author="R4-2120772" w:date="2021-11-15T15:15:00Z">
              <w:r>
                <w:rPr>
                  <w:rFonts w:eastAsia="MS Mincho"/>
                  <w:sz w:val="18"/>
                </w:rPr>
                <w:t>23.00</w:t>
              </w:r>
            </w:ins>
          </w:p>
        </w:tc>
      </w:tr>
    </w:tbl>
    <w:p w:rsidR="00C87AF8" w:rsidRDefault="00C87AF8" w:rsidP="00C87AF8">
      <w:pPr>
        <w:spacing w:after="120"/>
        <w:rPr>
          <w:ins w:id="7386" w:author="R4-2120772" w:date="2021-11-15T15:15:00Z"/>
          <w:rFonts w:eastAsia="MS Mincho"/>
        </w:rPr>
      </w:pPr>
    </w:p>
    <w:p w:rsidR="00C87AF8" w:rsidRDefault="00C87AF8" w:rsidP="00C87AF8">
      <w:pPr>
        <w:keepNext/>
        <w:keepLines/>
        <w:spacing w:after="80"/>
        <w:jc w:val="center"/>
        <w:rPr>
          <w:ins w:id="7387" w:author="R4-2120772" w:date="2021-11-15T15:15:00Z"/>
          <w:rFonts w:ascii="Arial" w:eastAsia="Calibri" w:hAnsi="Arial"/>
          <w:b/>
          <w:sz w:val="18"/>
        </w:rPr>
      </w:pPr>
      <w:ins w:id="7388" w:author="R4-2120772" w:date="2021-11-15T15:15:00Z">
        <w:r>
          <w:rPr>
            <w:rFonts w:ascii="Arial" w:eastAsia="Calibri" w:hAnsi="Arial"/>
            <w:b/>
            <w:sz w:val="18"/>
          </w:rPr>
          <w:t>T</w:t>
        </w:r>
        <w:r>
          <w:rPr>
            <w:rFonts w:ascii="Arial" w:eastAsia="Calibri" w:hAnsi="Arial" w:hint="eastAsia"/>
            <w:b/>
            <w:sz w:val="18"/>
          </w:rPr>
          <w:t xml:space="preserve">able </w:t>
        </w:r>
        <w:r>
          <w:rPr>
            <w:rFonts w:ascii="Arial" w:eastAsia="Calibri" w:hAnsi="Arial"/>
            <w:b/>
            <w:sz w:val="18"/>
          </w:rPr>
          <w:t>B.2-3 Calibration summary for TN NR non-AAS UL cases</w:t>
        </w:r>
      </w:ins>
    </w:p>
    <w:tbl>
      <w:tblPr>
        <w:tblStyle w:val="a8"/>
        <w:tblW w:w="0" w:type="auto"/>
        <w:jc w:val="center"/>
        <w:tblLayout w:type="fixed"/>
        <w:tblLook w:val="04A0" w:firstRow="1" w:lastRow="0" w:firstColumn="1" w:lastColumn="0" w:noHBand="0" w:noVBand="1"/>
      </w:tblPr>
      <w:tblGrid>
        <w:gridCol w:w="811"/>
        <w:gridCol w:w="921"/>
        <w:gridCol w:w="729"/>
        <w:gridCol w:w="729"/>
        <w:gridCol w:w="730"/>
        <w:gridCol w:w="729"/>
        <w:gridCol w:w="729"/>
        <w:gridCol w:w="730"/>
        <w:gridCol w:w="729"/>
        <w:gridCol w:w="729"/>
        <w:gridCol w:w="730"/>
      </w:tblGrid>
      <w:tr w:rsidR="00C87AF8" w:rsidTr="0087751E">
        <w:trPr>
          <w:trHeight w:val="300"/>
          <w:jc w:val="center"/>
          <w:ins w:id="7389" w:author="R4-2120772" w:date="2021-11-15T15:15:00Z"/>
        </w:trPr>
        <w:tc>
          <w:tcPr>
            <w:tcW w:w="1732" w:type="dxa"/>
            <w:gridSpan w:val="2"/>
            <w:noWrap/>
            <w:vAlign w:val="center"/>
          </w:tcPr>
          <w:p w:rsidR="00C87AF8" w:rsidRDefault="00C87AF8" w:rsidP="00C87AF8">
            <w:pPr>
              <w:spacing w:after="120"/>
              <w:jc w:val="center"/>
              <w:rPr>
                <w:ins w:id="7390" w:author="R4-2120772" w:date="2021-11-15T15:15:00Z"/>
                <w:rFonts w:eastAsia="MS Mincho"/>
                <w:sz w:val="18"/>
              </w:rPr>
            </w:pPr>
            <w:ins w:id="7391" w:author="R4-2120772" w:date="2021-11-15T15:15:00Z">
              <w:r>
                <w:rPr>
                  <w:rFonts w:eastAsia="MS Mincho"/>
                  <w:sz w:val="18"/>
                </w:rPr>
                <w:t>Calibration metrics</w:t>
              </w:r>
            </w:ins>
          </w:p>
        </w:tc>
        <w:tc>
          <w:tcPr>
            <w:tcW w:w="2188" w:type="dxa"/>
            <w:gridSpan w:val="3"/>
            <w:vAlign w:val="center"/>
          </w:tcPr>
          <w:p w:rsidR="00C87AF8" w:rsidRDefault="00C87AF8" w:rsidP="00C87AF8">
            <w:pPr>
              <w:spacing w:after="120"/>
              <w:jc w:val="center"/>
              <w:rPr>
                <w:ins w:id="7392" w:author="R4-2120772" w:date="2021-11-15T15:15:00Z"/>
                <w:rFonts w:eastAsia="MS Mincho"/>
                <w:sz w:val="18"/>
              </w:rPr>
            </w:pPr>
            <w:ins w:id="7393" w:author="R4-2120772" w:date="2021-11-15T15:15:00Z">
              <w:r>
                <w:rPr>
                  <w:rFonts w:eastAsia="MS Mincho"/>
                  <w:sz w:val="18"/>
                </w:rPr>
                <w:t>UL Coupling Loss</w:t>
              </w:r>
            </w:ins>
          </w:p>
        </w:tc>
        <w:tc>
          <w:tcPr>
            <w:tcW w:w="2188" w:type="dxa"/>
            <w:gridSpan w:val="3"/>
            <w:vAlign w:val="center"/>
          </w:tcPr>
          <w:p w:rsidR="00C87AF8" w:rsidRDefault="00C87AF8" w:rsidP="00C87AF8">
            <w:pPr>
              <w:spacing w:after="120"/>
              <w:jc w:val="center"/>
              <w:rPr>
                <w:ins w:id="7394" w:author="R4-2120772" w:date="2021-11-15T15:15:00Z"/>
                <w:rFonts w:eastAsia="MS Mincho"/>
                <w:sz w:val="18"/>
              </w:rPr>
            </w:pPr>
            <w:ins w:id="7395" w:author="R4-2120772" w:date="2021-11-15T15:15:00Z">
              <w:r>
                <w:rPr>
                  <w:rFonts w:eastAsia="MS Mincho"/>
                  <w:sz w:val="18"/>
                </w:rPr>
                <w:t>UL Geometry SINR</w:t>
              </w:r>
            </w:ins>
          </w:p>
        </w:tc>
        <w:tc>
          <w:tcPr>
            <w:tcW w:w="2188" w:type="dxa"/>
            <w:gridSpan w:val="3"/>
            <w:vAlign w:val="center"/>
          </w:tcPr>
          <w:p w:rsidR="00C87AF8" w:rsidRDefault="00C87AF8" w:rsidP="00C87AF8">
            <w:pPr>
              <w:spacing w:after="120"/>
              <w:jc w:val="center"/>
              <w:rPr>
                <w:ins w:id="7396" w:author="R4-2120772" w:date="2021-11-15T15:15:00Z"/>
                <w:rFonts w:eastAsia="MS Mincho"/>
                <w:sz w:val="18"/>
              </w:rPr>
            </w:pPr>
            <w:ins w:id="7397" w:author="R4-2120772" w:date="2021-11-15T15:15:00Z">
              <w:r>
                <w:rPr>
                  <w:rFonts w:eastAsia="MS Mincho"/>
                  <w:sz w:val="18"/>
                </w:rPr>
                <w:t>UL UE Tx Power</w:t>
              </w:r>
            </w:ins>
          </w:p>
        </w:tc>
      </w:tr>
      <w:tr w:rsidR="00C87AF8" w:rsidTr="0087751E">
        <w:trPr>
          <w:trHeight w:val="285"/>
          <w:jc w:val="center"/>
          <w:ins w:id="7398" w:author="R4-2120772" w:date="2021-11-15T15:15:00Z"/>
        </w:trPr>
        <w:tc>
          <w:tcPr>
            <w:tcW w:w="1732" w:type="dxa"/>
            <w:gridSpan w:val="2"/>
            <w:noWrap/>
            <w:vAlign w:val="center"/>
          </w:tcPr>
          <w:p w:rsidR="00C87AF8" w:rsidRDefault="00C87AF8" w:rsidP="00C87AF8">
            <w:pPr>
              <w:spacing w:after="120"/>
              <w:jc w:val="center"/>
              <w:rPr>
                <w:ins w:id="7399" w:author="R4-2120772" w:date="2021-11-15T15:15:00Z"/>
                <w:rFonts w:eastAsia="MS Mincho"/>
                <w:sz w:val="18"/>
              </w:rPr>
            </w:pPr>
            <w:ins w:id="7400" w:author="R4-2120772" w:date="2021-11-15T15:15:00Z">
              <w:r>
                <w:rPr>
                  <w:rFonts w:eastAsia="MS Mincho"/>
                  <w:sz w:val="18"/>
                </w:rPr>
                <w:t>CDF percentile</w:t>
              </w:r>
            </w:ins>
          </w:p>
        </w:tc>
        <w:tc>
          <w:tcPr>
            <w:tcW w:w="729" w:type="dxa"/>
            <w:vAlign w:val="center"/>
          </w:tcPr>
          <w:p w:rsidR="00C87AF8" w:rsidRDefault="00C87AF8" w:rsidP="00C87AF8">
            <w:pPr>
              <w:spacing w:after="120"/>
              <w:jc w:val="center"/>
              <w:rPr>
                <w:ins w:id="7401" w:author="R4-2120772" w:date="2021-11-15T15:15:00Z"/>
                <w:rFonts w:eastAsia="MS Mincho"/>
                <w:sz w:val="18"/>
              </w:rPr>
            </w:pPr>
            <w:ins w:id="7402" w:author="R4-2120772" w:date="2021-11-15T15:15:00Z">
              <w:r>
                <w:rPr>
                  <w:rFonts w:eastAsia="MS Mincho"/>
                  <w:sz w:val="18"/>
                </w:rPr>
                <w:t>@5%</w:t>
              </w:r>
            </w:ins>
          </w:p>
        </w:tc>
        <w:tc>
          <w:tcPr>
            <w:tcW w:w="729" w:type="dxa"/>
            <w:vAlign w:val="center"/>
          </w:tcPr>
          <w:p w:rsidR="00C87AF8" w:rsidRDefault="00C87AF8" w:rsidP="00C87AF8">
            <w:pPr>
              <w:spacing w:after="120"/>
              <w:jc w:val="center"/>
              <w:rPr>
                <w:ins w:id="7403" w:author="R4-2120772" w:date="2021-11-15T15:15:00Z"/>
                <w:rFonts w:eastAsia="MS Mincho"/>
                <w:sz w:val="18"/>
              </w:rPr>
            </w:pPr>
            <w:ins w:id="7404" w:author="R4-2120772" w:date="2021-11-15T15:15:00Z">
              <w:r>
                <w:rPr>
                  <w:rFonts w:eastAsia="MS Mincho"/>
                  <w:sz w:val="18"/>
                </w:rPr>
                <w:t>@50%</w:t>
              </w:r>
            </w:ins>
          </w:p>
        </w:tc>
        <w:tc>
          <w:tcPr>
            <w:tcW w:w="730" w:type="dxa"/>
            <w:vAlign w:val="center"/>
          </w:tcPr>
          <w:p w:rsidR="00C87AF8" w:rsidRDefault="00C87AF8" w:rsidP="00C87AF8">
            <w:pPr>
              <w:spacing w:after="120"/>
              <w:jc w:val="center"/>
              <w:rPr>
                <w:ins w:id="7405" w:author="R4-2120772" w:date="2021-11-15T15:15:00Z"/>
                <w:rFonts w:eastAsia="MS Mincho"/>
                <w:sz w:val="18"/>
              </w:rPr>
            </w:pPr>
            <w:ins w:id="7406" w:author="R4-2120772" w:date="2021-11-15T15:15:00Z">
              <w:r>
                <w:rPr>
                  <w:rFonts w:eastAsia="MS Mincho"/>
                  <w:sz w:val="18"/>
                </w:rPr>
                <w:t>@95%</w:t>
              </w:r>
            </w:ins>
          </w:p>
        </w:tc>
        <w:tc>
          <w:tcPr>
            <w:tcW w:w="729" w:type="dxa"/>
            <w:vAlign w:val="center"/>
          </w:tcPr>
          <w:p w:rsidR="00C87AF8" w:rsidRDefault="00C87AF8" w:rsidP="00C87AF8">
            <w:pPr>
              <w:spacing w:after="120"/>
              <w:jc w:val="center"/>
              <w:rPr>
                <w:ins w:id="7407" w:author="R4-2120772" w:date="2021-11-15T15:15:00Z"/>
                <w:rFonts w:eastAsia="MS Mincho"/>
                <w:sz w:val="18"/>
              </w:rPr>
            </w:pPr>
            <w:ins w:id="7408" w:author="R4-2120772" w:date="2021-11-15T15:15:00Z">
              <w:r>
                <w:rPr>
                  <w:rFonts w:eastAsia="MS Mincho"/>
                  <w:sz w:val="18"/>
                </w:rPr>
                <w:t>@5%</w:t>
              </w:r>
            </w:ins>
          </w:p>
        </w:tc>
        <w:tc>
          <w:tcPr>
            <w:tcW w:w="729" w:type="dxa"/>
            <w:vAlign w:val="center"/>
          </w:tcPr>
          <w:p w:rsidR="00C87AF8" w:rsidRDefault="00C87AF8" w:rsidP="00C87AF8">
            <w:pPr>
              <w:spacing w:after="120"/>
              <w:jc w:val="center"/>
              <w:rPr>
                <w:ins w:id="7409" w:author="R4-2120772" w:date="2021-11-15T15:15:00Z"/>
                <w:rFonts w:eastAsia="MS Mincho"/>
                <w:sz w:val="18"/>
              </w:rPr>
            </w:pPr>
            <w:ins w:id="7410" w:author="R4-2120772" w:date="2021-11-15T15:15:00Z">
              <w:r>
                <w:rPr>
                  <w:rFonts w:eastAsia="MS Mincho"/>
                  <w:sz w:val="18"/>
                </w:rPr>
                <w:t>@50%</w:t>
              </w:r>
            </w:ins>
          </w:p>
        </w:tc>
        <w:tc>
          <w:tcPr>
            <w:tcW w:w="730" w:type="dxa"/>
            <w:vAlign w:val="center"/>
          </w:tcPr>
          <w:p w:rsidR="00C87AF8" w:rsidRDefault="00C87AF8" w:rsidP="00C87AF8">
            <w:pPr>
              <w:spacing w:after="120"/>
              <w:jc w:val="center"/>
              <w:rPr>
                <w:ins w:id="7411" w:author="R4-2120772" w:date="2021-11-15T15:15:00Z"/>
                <w:rFonts w:eastAsia="MS Mincho"/>
                <w:sz w:val="18"/>
              </w:rPr>
            </w:pPr>
            <w:ins w:id="7412" w:author="R4-2120772" w:date="2021-11-15T15:15:00Z">
              <w:r>
                <w:rPr>
                  <w:rFonts w:eastAsia="MS Mincho"/>
                  <w:sz w:val="18"/>
                </w:rPr>
                <w:t>@95%</w:t>
              </w:r>
            </w:ins>
          </w:p>
        </w:tc>
        <w:tc>
          <w:tcPr>
            <w:tcW w:w="729" w:type="dxa"/>
            <w:vAlign w:val="center"/>
          </w:tcPr>
          <w:p w:rsidR="00C87AF8" w:rsidRDefault="00C87AF8" w:rsidP="00C87AF8">
            <w:pPr>
              <w:spacing w:after="120"/>
              <w:jc w:val="center"/>
              <w:rPr>
                <w:ins w:id="7413" w:author="R4-2120772" w:date="2021-11-15T15:15:00Z"/>
                <w:rFonts w:eastAsia="MS Mincho"/>
                <w:sz w:val="18"/>
              </w:rPr>
            </w:pPr>
            <w:ins w:id="7414" w:author="R4-2120772" w:date="2021-11-15T15:15:00Z">
              <w:r>
                <w:rPr>
                  <w:rFonts w:eastAsia="MS Mincho"/>
                  <w:sz w:val="18"/>
                </w:rPr>
                <w:t>@5%</w:t>
              </w:r>
            </w:ins>
          </w:p>
        </w:tc>
        <w:tc>
          <w:tcPr>
            <w:tcW w:w="729" w:type="dxa"/>
            <w:vAlign w:val="center"/>
          </w:tcPr>
          <w:p w:rsidR="00C87AF8" w:rsidRDefault="00C87AF8" w:rsidP="00C87AF8">
            <w:pPr>
              <w:spacing w:after="120"/>
              <w:jc w:val="center"/>
              <w:rPr>
                <w:ins w:id="7415" w:author="R4-2120772" w:date="2021-11-15T15:15:00Z"/>
                <w:rFonts w:eastAsia="MS Mincho"/>
                <w:sz w:val="18"/>
              </w:rPr>
            </w:pPr>
            <w:ins w:id="7416" w:author="R4-2120772" w:date="2021-11-15T15:15:00Z">
              <w:r>
                <w:rPr>
                  <w:rFonts w:eastAsia="MS Mincho"/>
                  <w:sz w:val="18"/>
                </w:rPr>
                <w:t>@50%</w:t>
              </w:r>
            </w:ins>
          </w:p>
        </w:tc>
        <w:tc>
          <w:tcPr>
            <w:tcW w:w="730" w:type="dxa"/>
            <w:vAlign w:val="center"/>
          </w:tcPr>
          <w:p w:rsidR="00C87AF8" w:rsidRDefault="00C87AF8" w:rsidP="00C87AF8">
            <w:pPr>
              <w:spacing w:after="120"/>
              <w:jc w:val="center"/>
              <w:rPr>
                <w:ins w:id="7417" w:author="R4-2120772" w:date="2021-11-15T15:15:00Z"/>
                <w:rFonts w:eastAsia="MS Mincho"/>
                <w:sz w:val="18"/>
              </w:rPr>
            </w:pPr>
            <w:ins w:id="7418" w:author="R4-2120772" w:date="2021-11-15T15:15:00Z">
              <w:r>
                <w:rPr>
                  <w:rFonts w:eastAsia="MS Mincho"/>
                  <w:sz w:val="18"/>
                </w:rPr>
                <w:t>@95%</w:t>
              </w:r>
            </w:ins>
          </w:p>
        </w:tc>
      </w:tr>
      <w:tr w:rsidR="00C87AF8" w:rsidTr="0087751E">
        <w:trPr>
          <w:trHeight w:val="300"/>
          <w:jc w:val="center"/>
          <w:ins w:id="7419" w:author="R4-2120772" w:date="2021-11-15T15:15:00Z"/>
        </w:trPr>
        <w:tc>
          <w:tcPr>
            <w:tcW w:w="811" w:type="dxa"/>
            <w:vMerge w:val="restart"/>
            <w:vAlign w:val="center"/>
          </w:tcPr>
          <w:p w:rsidR="00C87AF8" w:rsidRDefault="00C87AF8" w:rsidP="00C87AF8">
            <w:pPr>
              <w:spacing w:after="120"/>
              <w:jc w:val="center"/>
              <w:rPr>
                <w:ins w:id="7420" w:author="R4-2120772" w:date="2021-11-15T15:15:00Z"/>
                <w:rFonts w:eastAsia="MS Mincho"/>
              </w:rPr>
            </w:pPr>
            <w:ins w:id="7421" w:author="R4-2120772" w:date="2021-11-15T15:15:00Z">
              <w:r>
                <w:rPr>
                  <w:rFonts w:eastAsia="MS Mincho"/>
                </w:rPr>
                <w:t>Urban Macro</w:t>
              </w:r>
            </w:ins>
          </w:p>
        </w:tc>
        <w:tc>
          <w:tcPr>
            <w:tcW w:w="921" w:type="dxa"/>
            <w:noWrap/>
            <w:vAlign w:val="center"/>
          </w:tcPr>
          <w:p w:rsidR="00C87AF8" w:rsidRDefault="00C87AF8" w:rsidP="00C87AF8">
            <w:pPr>
              <w:spacing w:after="120"/>
              <w:jc w:val="center"/>
              <w:rPr>
                <w:ins w:id="7422" w:author="R4-2120772" w:date="2021-11-15T15:15:00Z"/>
                <w:rFonts w:eastAsia="MS Mincho"/>
                <w:sz w:val="18"/>
              </w:rPr>
            </w:pPr>
            <w:ins w:id="7423" w:author="R4-2120772" w:date="2021-11-15T15:15:00Z">
              <w:r>
                <w:rPr>
                  <w:rFonts w:eastAsia="MS Mincho"/>
                  <w:sz w:val="18"/>
                </w:rPr>
                <w:t>Samsung</w:t>
              </w:r>
            </w:ins>
          </w:p>
        </w:tc>
        <w:tc>
          <w:tcPr>
            <w:tcW w:w="729" w:type="dxa"/>
            <w:vAlign w:val="center"/>
          </w:tcPr>
          <w:p w:rsidR="00C87AF8" w:rsidRDefault="00C87AF8" w:rsidP="00C87AF8">
            <w:pPr>
              <w:spacing w:after="120"/>
              <w:jc w:val="center"/>
              <w:rPr>
                <w:ins w:id="7424" w:author="R4-2120772" w:date="2021-11-15T15:15:00Z"/>
                <w:rFonts w:eastAsia="MS Mincho"/>
                <w:sz w:val="18"/>
              </w:rPr>
            </w:pPr>
            <w:ins w:id="7425" w:author="R4-2120772" w:date="2021-11-15T15:15:00Z">
              <w:r>
                <w:rPr>
                  <w:rFonts w:eastAsia="MS Mincho"/>
                  <w:sz w:val="18"/>
                </w:rPr>
                <w:t>73.18</w:t>
              </w:r>
            </w:ins>
          </w:p>
        </w:tc>
        <w:tc>
          <w:tcPr>
            <w:tcW w:w="729" w:type="dxa"/>
            <w:vAlign w:val="center"/>
          </w:tcPr>
          <w:p w:rsidR="00C87AF8" w:rsidRDefault="00C87AF8" w:rsidP="00C87AF8">
            <w:pPr>
              <w:spacing w:after="120"/>
              <w:jc w:val="center"/>
              <w:rPr>
                <w:ins w:id="7426" w:author="R4-2120772" w:date="2021-11-15T15:15:00Z"/>
                <w:rFonts w:eastAsia="MS Mincho"/>
                <w:sz w:val="18"/>
              </w:rPr>
            </w:pPr>
            <w:ins w:id="7427" w:author="R4-2120772" w:date="2021-11-15T15:15:00Z">
              <w:r>
                <w:rPr>
                  <w:rFonts w:eastAsia="MS Mincho"/>
                  <w:sz w:val="18"/>
                </w:rPr>
                <w:t>99.31</w:t>
              </w:r>
            </w:ins>
          </w:p>
        </w:tc>
        <w:tc>
          <w:tcPr>
            <w:tcW w:w="730" w:type="dxa"/>
            <w:vAlign w:val="center"/>
          </w:tcPr>
          <w:p w:rsidR="00C87AF8" w:rsidRDefault="00C87AF8" w:rsidP="00C87AF8">
            <w:pPr>
              <w:spacing w:after="120"/>
              <w:jc w:val="center"/>
              <w:rPr>
                <w:ins w:id="7428" w:author="R4-2120772" w:date="2021-11-15T15:15:00Z"/>
                <w:rFonts w:eastAsia="MS Mincho"/>
                <w:sz w:val="18"/>
              </w:rPr>
            </w:pPr>
            <w:ins w:id="7429" w:author="R4-2120772" w:date="2021-11-15T15:15:00Z">
              <w:r>
                <w:rPr>
                  <w:rFonts w:eastAsia="MS Mincho"/>
                  <w:sz w:val="18"/>
                </w:rPr>
                <w:t>110.33</w:t>
              </w:r>
            </w:ins>
          </w:p>
        </w:tc>
        <w:tc>
          <w:tcPr>
            <w:tcW w:w="729" w:type="dxa"/>
            <w:vAlign w:val="center"/>
          </w:tcPr>
          <w:p w:rsidR="00C87AF8" w:rsidRDefault="00C87AF8" w:rsidP="00C87AF8">
            <w:pPr>
              <w:spacing w:after="120"/>
              <w:jc w:val="center"/>
              <w:rPr>
                <w:ins w:id="7430" w:author="R4-2120772" w:date="2021-11-15T15:15:00Z"/>
                <w:rFonts w:eastAsia="MS Mincho"/>
                <w:sz w:val="18"/>
              </w:rPr>
            </w:pPr>
            <w:ins w:id="7431" w:author="R4-2120772" w:date="2021-11-15T15:15:00Z">
              <w:r>
                <w:rPr>
                  <w:rFonts w:eastAsia="MS Mincho"/>
                  <w:sz w:val="18"/>
                </w:rPr>
                <w:t>-10.99</w:t>
              </w:r>
            </w:ins>
          </w:p>
        </w:tc>
        <w:tc>
          <w:tcPr>
            <w:tcW w:w="729" w:type="dxa"/>
            <w:vAlign w:val="center"/>
          </w:tcPr>
          <w:p w:rsidR="00C87AF8" w:rsidRDefault="00C87AF8" w:rsidP="00C87AF8">
            <w:pPr>
              <w:spacing w:after="120"/>
              <w:jc w:val="center"/>
              <w:rPr>
                <w:ins w:id="7432" w:author="R4-2120772" w:date="2021-11-15T15:15:00Z"/>
                <w:rFonts w:eastAsia="MS Mincho"/>
                <w:sz w:val="18"/>
              </w:rPr>
            </w:pPr>
            <w:ins w:id="7433" w:author="R4-2120772" w:date="2021-11-15T15:15:00Z">
              <w:r>
                <w:rPr>
                  <w:rFonts w:eastAsia="MS Mincho"/>
                  <w:sz w:val="18"/>
                </w:rPr>
                <w:t>4.31</w:t>
              </w:r>
            </w:ins>
          </w:p>
        </w:tc>
        <w:tc>
          <w:tcPr>
            <w:tcW w:w="730" w:type="dxa"/>
            <w:vAlign w:val="center"/>
          </w:tcPr>
          <w:p w:rsidR="00C87AF8" w:rsidRDefault="00C87AF8" w:rsidP="00C87AF8">
            <w:pPr>
              <w:spacing w:after="120"/>
              <w:jc w:val="center"/>
              <w:rPr>
                <w:ins w:id="7434" w:author="R4-2120772" w:date="2021-11-15T15:15:00Z"/>
                <w:rFonts w:eastAsia="MS Mincho"/>
                <w:sz w:val="18"/>
              </w:rPr>
            </w:pPr>
            <w:ins w:id="7435" w:author="R4-2120772" w:date="2021-11-15T15:15:00Z">
              <w:r>
                <w:rPr>
                  <w:rFonts w:eastAsia="MS Mincho"/>
                  <w:sz w:val="18"/>
                </w:rPr>
                <w:t>9.49</w:t>
              </w:r>
            </w:ins>
          </w:p>
        </w:tc>
        <w:tc>
          <w:tcPr>
            <w:tcW w:w="729" w:type="dxa"/>
            <w:vAlign w:val="center"/>
          </w:tcPr>
          <w:p w:rsidR="00C87AF8" w:rsidRDefault="00C87AF8" w:rsidP="00C87AF8">
            <w:pPr>
              <w:spacing w:after="120"/>
              <w:jc w:val="center"/>
              <w:rPr>
                <w:ins w:id="7436" w:author="R4-2120772" w:date="2021-11-15T15:15:00Z"/>
                <w:rFonts w:eastAsia="MS Mincho"/>
                <w:sz w:val="18"/>
              </w:rPr>
            </w:pPr>
            <w:ins w:id="7437" w:author="R4-2120772" w:date="2021-11-15T15:15:00Z">
              <w:r>
                <w:rPr>
                  <w:rFonts w:eastAsia="MS Mincho"/>
                  <w:sz w:val="18"/>
                </w:rPr>
                <w:t>-12.59</w:t>
              </w:r>
            </w:ins>
          </w:p>
        </w:tc>
        <w:tc>
          <w:tcPr>
            <w:tcW w:w="729" w:type="dxa"/>
            <w:vAlign w:val="center"/>
          </w:tcPr>
          <w:p w:rsidR="00C87AF8" w:rsidRDefault="00C87AF8" w:rsidP="00C87AF8">
            <w:pPr>
              <w:spacing w:after="120"/>
              <w:jc w:val="center"/>
              <w:rPr>
                <w:ins w:id="7438" w:author="R4-2120772" w:date="2021-11-15T15:15:00Z"/>
                <w:rFonts w:eastAsia="MS Mincho"/>
                <w:sz w:val="18"/>
              </w:rPr>
            </w:pPr>
            <w:ins w:id="7439" w:author="R4-2120772" w:date="2021-11-15T15:15:00Z">
              <w:r>
                <w:rPr>
                  <w:rFonts w:eastAsia="MS Mincho"/>
                  <w:sz w:val="18"/>
                </w:rPr>
                <w:t>13.54</w:t>
              </w:r>
            </w:ins>
          </w:p>
        </w:tc>
        <w:tc>
          <w:tcPr>
            <w:tcW w:w="730" w:type="dxa"/>
            <w:vAlign w:val="center"/>
          </w:tcPr>
          <w:p w:rsidR="00C87AF8" w:rsidRDefault="00C87AF8" w:rsidP="00C87AF8">
            <w:pPr>
              <w:spacing w:after="120"/>
              <w:jc w:val="center"/>
              <w:rPr>
                <w:ins w:id="7440" w:author="R4-2120772" w:date="2021-11-15T15:15:00Z"/>
                <w:rFonts w:eastAsia="MS Mincho"/>
                <w:sz w:val="18"/>
              </w:rPr>
            </w:pPr>
            <w:ins w:id="7441" w:author="R4-2120772" w:date="2021-11-15T15:15:00Z">
              <w:r>
                <w:rPr>
                  <w:rFonts w:eastAsia="MS Mincho"/>
                  <w:sz w:val="18"/>
                </w:rPr>
                <w:t>23.00</w:t>
              </w:r>
            </w:ins>
          </w:p>
        </w:tc>
      </w:tr>
      <w:tr w:rsidR="00C87AF8" w:rsidTr="0087751E">
        <w:trPr>
          <w:trHeight w:val="300"/>
          <w:jc w:val="center"/>
          <w:ins w:id="7442" w:author="R4-2120772" w:date="2021-11-15T15:15:00Z"/>
        </w:trPr>
        <w:tc>
          <w:tcPr>
            <w:tcW w:w="811" w:type="dxa"/>
            <w:vMerge/>
            <w:vAlign w:val="center"/>
          </w:tcPr>
          <w:p w:rsidR="00C87AF8" w:rsidRDefault="00C87AF8" w:rsidP="00C87AF8">
            <w:pPr>
              <w:spacing w:after="120"/>
              <w:jc w:val="center"/>
              <w:rPr>
                <w:ins w:id="7443" w:author="R4-2120772" w:date="2021-11-15T15:15:00Z"/>
                <w:rFonts w:eastAsia="MS Mincho"/>
              </w:rPr>
            </w:pPr>
          </w:p>
        </w:tc>
        <w:tc>
          <w:tcPr>
            <w:tcW w:w="921" w:type="dxa"/>
            <w:noWrap/>
            <w:vAlign w:val="center"/>
          </w:tcPr>
          <w:p w:rsidR="00C87AF8" w:rsidRDefault="00C87AF8" w:rsidP="00C87AF8">
            <w:pPr>
              <w:spacing w:after="120"/>
              <w:jc w:val="center"/>
              <w:rPr>
                <w:ins w:id="7444" w:author="R4-2120772" w:date="2021-11-15T15:15:00Z"/>
                <w:rFonts w:eastAsia="MS Mincho"/>
                <w:sz w:val="18"/>
              </w:rPr>
            </w:pPr>
            <w:ins w:id="7445" w:author="R4-2120772" w:date="2021-11-15T15:15:00Z">
              <w:r>
                <w:rPr>
                  <w:rFonts w:eastAsia="MS Mincho"/>
                  <w:sz w:val="18"/>
                </w:rPr>
                <w:t>Huawei</w:t>
              </w:r>
            </w:ins>
          </w:p>
        </w:tc>
        <w:tc>
          <w:tcPr>
            <w:tcW w:w="729" w:type="dxa"/>
            <w:vAlign w:val="center"/>
          </w:tcPr>
          <w:p w:rsidR="00C87AF8" w:rsidRDefault="00C87AF8" w:rsidP="00C87AF8">
            <w:pPr>
              <w:spacing w:after="120"/>
              <w:jc w:val="center"/>
              <w:rPr>
                <w:ins w:id="7446" w:author="R4-2120772" w:date="2021-11-15T15:15:00Z"/>
                <w:rFonts w:eastAsia="MS Mincho"/>
                <w:sz w:val="18"/>
              </w:rPr>
            </w:pPr>
            <w:ins w:id="7447" w:author="R4-2120772" w:date="2021-11-15T15:15:00Z">
              <w:r>
                <w:rPr>
                  <w:rFonts w:eastAsia="MS Mincho"/>
                  <w:sz w:val="18"/>
                </w:rPr>
                <w:t>70.73</w:t>
              </w:r>
            </w:ins>
          </w:p>
        </w:tc>
        <w:tc>
          <w:tcPr>
            <w:tcW w:w="729" w:type="dxa"/>
            <w:vAlign w:val="center"/>
          </w:tcPr>
          <w:p w:rsidR="00C87AF8" w:rsidRDefault="00C87AF8" w:rsidP="00C87AF8">
            <w:pPr>
              <w:spacing w:after="120"/>
              <w:jc w:val="center"/>
              <w:rPr>
                <w:ins w:id="7448" w:author="R4-2120772" w:date="2021-11-15T15:15:00Z"/>
                <w:rFonts w:eastAsia="MS Mincho"/>
                <w:sz w:val="18"/>
              </w:rPr>
            </w:pPr>
            <w:ins w:id="7449" w:author="R4-2120772" w:date="2021-11-15T15:15:00Z">
              <w:r>
                <w:rPr>
                  <w:rFonts w:eastAsia="MS Mincho"/>
                  <w:sz w:val="18"/>
                </w:rPr>
                <w:t>99.50</w:t>
              </w:r>
            </w:ins>
          </w:p>
        </w:tc>
        <w:tc>
          <w:tcPr>
            <w:tcW w:w="730" w:type="dxa"/>
            <w:vAlign w:val="center"/>
          </w:tcPr>
          <w:p w:rsidR="00C87AF8" w:rsidRDefault="00C87AF8" w:rsidP="00C87AF8">
            <w:pPr>
              <w:spacing w:after="120"/>
              <w:jc w:val="center"/>
              <w:rPr>
                <w:ins w:id="7450" w:author="R4-2120772" w:date="2021-11-15T15:15:00Z"/>
                <w:rFonts w:eastAsia="MS Mincho"/>
                <w:sz w:val="18"/>
              </w:rPr>
            </w:pPr>
            <w:ins w:id="7451" w:author="R4-2120772" w:date="2021-11-15T15:15:00Z">
              <w:r>
                <w:rPr>
                  <w:rFonts w:eastAsia="MS Mincho"/>
                  <w:sz w:val="18"/>
                </w:rPr>
                <w:t>113.81</w:t>
              </w:r>
            </w:ins>
          </w:p>
        </w:tc>
        <w:tc>
          <w:tcPr>
            <w:tcW w:w="729" w:type="dxa"/>
            <w:vAlign w:val="center"/>
          </w:tcPr>
          <w:p w:rsidR="00C87AF8" w:rsidRDefault="00C87AF8" w:rsidP="00C87AF8">
            <w:pPr>
              <w:spacing w:after="120"/>
              <w:jc w:val="center"/>
              <w:rPr>
                <w:ins w:id="7452" w:author="R4-2120772" w:date="2021-11-15T15:15:00Z"/>
                <w:rFonts w:eastAsia="MS Mincho"/>
                <w:sz w:val="18"/>
              </w:rPr>
            </w:pPr>
            <w:ins w:id="7453" w:author="R4-2120772" w:date="2021-11-15T15:15:00Z">
              <w:r>
                <w:rPr>
                  <w:rFonts w:eastAsia="MS Mincho"/>
                  <w:sz w:val="18"/>
                </w:rPr>
                <w:t>-6.46</w:t>
              </w:r>
            </w:ins>
          </w:p>
        </w:tc>
        <w:tc>
          <w:tcPr>
            <w:tcW w:w="729" w:type="dxa"/>
            <w:vAlign w:val="center"/>
          </w:tcPr>
          <w:p w:rsidR="00C87AF8" w:rsidRDefault="00C87AF8" w:rsidP="00C87AF8">
            <w:pPr>
              <w:spacing w:after="120"/>
              <w:jc w:val="center"/>
              <w:rPr>
                <w:ins w:id="7454" w:author="R4-2120772" w:date="2021-11-15T15:15:00Z"/>
                <w:rFonts w:eastAsia="MS Mincho"/>
                <w:sz w:val="18"/>
              </w:rPr>
            </w:pPr>
            <w:ins w:id="7455" w:author="R4-2120772" w:date="2021-11-15T15:15:00Z">
              <w:r>
                <w:rPr>
                  <w:rFonts w:eastAsia="MS Mincho"/>
                  <w:sz w:val="18"/>
                </w:rPr>
                <w:t>3.08</w:t>
              </w:r>
            </w:ins>
          </w:p>
        </w:tc>
        <w:tc>
          <w:tcPr>
            <w:tcW w:w="730" w:type="dxa"/>
            <w:vAlign w:val="center"/>
          </w:tcPr>
          <w:p w:rsidR="00C87AF8" w:rsidRDefault="00C87AF8" w:rsidP="00C87AF8">
            <w:pPr>
              <w:spacing w:after="120"/>
              <w:jc w:val="center"/>
              <w:rPr>
                <w:ins w:id="7456" w:author="R4-2120772" w:date="2021-11-15T15:15:00Z"/>
                <w:rFonts w:eastAsia="MS Mincho"/>
                <w:sz w:val="18"/>
              </w:rPr>
            </w:pPr>
            <w:ins w:id="7457" w:author="R4-2120772" w:date="2021-11-15T15:15:00Z">
              <w:r>
                <w:rPr>
                  <w:rFonts w:eastAsia="MS Mincho"/>
                  <w:sz w:val="18"/>
                </w:rPr>
                <w:t>8.88</w:t>
              </w:r>
            </w:ins>
          </w:p>
        </w:tc>
        <w:tc>
          <w:tcPr>
            <w:tcW w:w="729" w:type="dxa"/>
            <w:vAlign w:val="center"/>
          </w:tcPr>
          <w:p w:rsidR="00C87AF8" w:rsidRDefault="00C87AF8" w:rsidP="00C87AF8">
            <w:pPr>
              <w:spacing w:after="120"/>
              <w:jc w:val="center"/>
              <w:rPr>
                <w:ins w:id="7458" w:author="R4-2120772" w:date="2021-11-15T15:15:00Z"/>
                <w:rFonts w:eastAsia="MS Mincho"/>
                <w:sz w:val="18"/>
              </w:rPr>
            </w:pPr>
            <w:ins w:id="7459" w:author="R4-2120772" w:date="2021-11-15T15:15:00Z">
              <w:r>
                <w:rPr>
                  <w:rFonts w:eastAsia="MS Mincho"/>
                  <w:sz w:val="18"/>
                </w:rPr>
                <w:t>-10.26</w:t>
              </w:r>
            </w:ins>
          </w:p>
        </w:tc>
        <w:tc>
          <w:tcPr>
            <w:tcW w:w="729" w:type="dxa"/>
            <w:vAlign w:val="center"/>
          </w:tcPr>
          <w:p w:rsidR="00C87AF8" w:rsidRDefault="00C87AF8" w:rsidP="00C87AF8">
            <w:pPr>
              <w:spacing w:after="120"/>
              <w:jc w:val="center"/>
              <w:rPr>
                <w:ins w:id="7460" w:author="R4-2120772" w:date="2021-11-15T15:15:00Z"/>
                <w:rFonts w:eastAsia="MS Mincho"/>
                <w:sz w:val="18"/>
              </w:rPr>
            </w:pPr>
            <w:ins w:id="7461" w:author="R4-2120772" w:date="2021-11-15T15:15:00Z">
              <w:r>
                <w:rPr>
                  <w:rFonts w:eastAsia="MS Mincho"/>
                  <w:sz w:val="18"/>
                </w:rPr>
                <w:t>18.51</w:t>
              </w:r>
            </w:ins>
          </w:p>
        </w:tc>
        <w:tc>
          <w:tcPr>
            <w:tcW w:w="730" w:type="dxa"/>
            <w:vAlign w:val="center"/>
          </w:tcPr>
          <w:p w:rsidR="00C87AF8" w:rsidRDefault="00C87AF8" w:rsidP="00C87AF8">
            <w:pPr>
              <w:spacing w:after="120"/>
              <w:jc w:val="center"/>
              <w:rPr>
                <w:ins w:id="7462" w:author="R4-2120772" w:date="2021-11-15T15:15:00Z"/>
                <w:rFonts w:eastAsia="MS Mincho"/>
                <w:sz w:val="18"/>
              </w:rPr>
            </w:pPr>
            <w:ins w:id="7463" w:author="R4-2120772" w:date="2021-11-15T15:15:00Z">
              <w:r>
                <w:rPr>
                  <w:rFonts w:eastAsia="MS Mincho"/>
                  <w:sz w:val="18"/>
                </w:rPr>
                <w:t>23.00</w:t>
              </w:r>
            </w:ins>
          </w:p>
        </w:tc>
      </w:tr>
      <w:tr w:rsidR="00C87AF8" w:rsidTr="0087751E">
        <w:trPr>
          <w:trHeight w:val="300"/>
          <w:jc w:val="center"/>
          <w:ins w:id="7464" w:author="R4-2120772" w:date="2021-11-15T15:15:00Z"/>
        </w:trPr>
        <w:tc>
          <w:tcPr>
            <w:tcW w:w="811" w:type="dxa"/>
            <w:vMerge/>
            <w:vAlign w:val="center"/>
          </w:tcPr>
          <w:p w:rsidR="00C87AF8" w:rsidRDefault="00C87AF8" w:rsidP="00C87AF8">
            <w:pPr>
              <w:spacing w:after="120"/>
              <w:jc w:val="center"/>
              <w:rPr>
                <w:ins w:id="7465" w:author="R4-2120772" w:date="2021-11-15T15:15:00Z"/>
                <w:rFonts w:eastAsia="MS Mincho"/>
              </w:rPr>
            </w:pPr>
          </w:p>
        </w:tc>
        <w:tc>
          <w:tcPr>
            <w:tcW w:w="921" w:type="dxa"/>
            <w:noWrap/>
            <w:vAlign w:val="center"/>
          </w:tcPr>
          <w:p w:rsidR="00C87AF8" w:rsidRDefault="00C87AF8" w:rsidP="00C87AF8">
            <w:pPr>
              <w:spacing w:after="120"/>
              <w:jc w:val="center"/>
              <w:rPr>
                <w:ins w:id="7466" w:author="R4-2120772" w:date="2021-11-15T15:15:00Z"/>
                <w:rFonts w:eastAsia="MS Mincho"/>
                <w:sz w:val="18"/>
              </w:rPr>
            </w:pPr>
            <w:ins w:id="7467" w:author="R4-2120772" w:date="2021-11-15T15:15:00Z">
              <w:r>
                <w:rPr>
                  <w:rFonts w:eastAsia="MS Mincho"/>
                  <w:sz w:val="18"/>
                </w:rPr>
                <w:t>Qualcomm</w:t>
              </w:r>
            </w:ins>
          </w:p>
        </w:tc>
        <w:tc>
          <w:tcPr>
            <w:tcW w:w="729" w:type="dxa"/>
            <w:noWrap/>
            <w:vAlign w:val="center"/>
          </w:tcPr>
          <w:p w:rsidR="00C87AF8" w:rsidRDefault="00C87AF8" w:rsidP="00C87AF8">
            <w:pPr>
              <w:spacing w:after="120"/>
              <w:jc w:val="center"/>
              <w:rPr>
                <w:ins w:id="7468" w:author="R4-2120772" w:date="2021-11-15T15:15:00Z"/>
                <w:rFonts w:eastAsia="MS Mincho"/>
                <w:sz w:val="18"/>
              </w:rPr>
            </w:pPr>
            <w:ins w:id="7469" w:author="R4-2120772" w:date="2021-11-15T15:15:00Z">
              <w:r>
                <w:rPr>
                  <w:rFonts w:eastAsia="MS Mincho"/>
                  <w:sz w:val="18"/>
                </w:rPr>
                <w:t>71.53</w:t>
              </w:r>
            </w:ins>
          </w:p>
        </w:tc>
        <w:tc>
          <w:tcPr>
            <w:tcW w:w="729" w:type="dxa"/>
            <w:noWrap/>
            <w:vAlign w:val="center"/>
          </w:tcPr>
          <w:p w:rsidR="00C87AF8" w:rsidRDefault="00C87AF8" w:rsidP="00C87AF8">
            <w:pPr>
              <w:spacing w:after="120"/>
              <w:jc w:val="center"/>
              <w:rPr>
                <w:ins w:id="7470" w:author="R4-2120772" w:date="2021-11-15T15:15:00Z"/>
                <w:rFonts w:eastAsia="MS Mincho"/>
                <w:sz w:val="18"/>
              </w:rPr>
            </w:pPr>
            <w:ins w:id="7471" w:author="R4-2120772" w:date="2021-11-15T15:15:00Z">
              <w:r>
                <w:rPr>
                  <w:rFonts w:eastAsia="MS Mincho"/>
                  <w:sz w:val="18"/>
                </w:rPr>
                <w:t>99.51</w:t>
              </w:r>
            </w:ins>
          </w:p>
        </w:tc>
        <w:tc>
          <w:tcPr>
            <w:tcW w:w="730" w:type="dxa"/>
            <w:noWrap/>
            <w:vAlign w:val="center"/>
          </w:tcPr>
          <w:p w:rsidR="00C87AF8" w:rsidRDefault="00C87AF8" w:rsidP="00C87AF8">
            <w:pPr>
              <w:spacing w:after="120"/>
              <w:jc w:val="center"/>
              <w:rPr>
                <w:ins w:id="7472" w:author="R4-2120772" w:date="2021-11-15T15:15:00Z"/>
                <w:rFonts w:eastAsia="MS Mincho"/>
                <w:sz w:val="18"/>
              </w:rPr>
            </w:pPr>
            <w:ins w:id="7473" w:author="R4-2120772" w:date="2021-11-15T15:15:00Z">
              <w:r>
                <w:rPr>
                  <w:rFonts w:eastAsia="MS Mincho"/>
                  <w:sz w:val="18"/>
                </w:rPr>
                <w:t>113.45</w:t>
              </w:r>
            </w:ins>
          </w:p>
        </w:tc>
        <w:tc>
          <w:tcPr>
            <w:tcW w:w="729" w:type="dxa"/>
            <w:noWrap/>
            <w:vAlign w:val="center"/>
          </w:tcPr>
          <w:p w:rsidR="00C87AF8" w:rsidRDefault="00C87AF8" w:rsidP="00C87AF8">
            <w:pPr>
              <w:spacing w:after="120"/>
              <w:jc w:val="center"/>
              <w:rPr>
                <w:ins w:id="7474" w:author="R4-2120772" w:date="2021-11-15T15:15:00Z"/>
                <w:rFonts w:eastAsia="MS Mincho"/>
                <w:sz w:val="18"/>
              </w:rPr>
            </w:pPr>
            <w:ins w:id="7475" w:author="R4-2120772" w:date="2021-11-15T15:15:00Z">
              <w:r>
                <w:rPr>
                  <w:rFonts w:eastAsia="MS Mincho"/>
                  <w:sz w:val="18"/>
                </w:rPr>
                <w:t>-3.52</w:t>
              </w:r>
            </w:ins>
          </w:p>
        </w:tc>
        <w:tc>
          <w:tcPr>
            <w:tcW w:w="729" w:type="dxa"/>
            <w:noWrap/>
            <w:vAlign w:val="center"/>
          </w:tcPr>
          <w:p w:rsidR="00C87AF8" w:rsidRDefault="00C87AF8" w:rsidP="00C87AF8">
            <w:pPr>
              <w:spacing w:after="120"/>
              <w:jc w:val="center"/>
              <w:rPr>
                <w:ins w:id="7476" w:author="R4-2120772" w:date="2021-11-15T15:15:00Z"/>
                <w:rFonts w:eastAsia="MS Mincho"/>
                <w:sz w:val="18"/>
              </w:rPr>
            </w:pPr>
            <w:ins w:id="7477" w:author="R4-2120772" w:date="2021-11-15T15:15:00Z">
              <w:r>
                <w:rPr>
                  <w:rFonts w:eastAsia="MS Mincho"/>
                  <w:sz w:val="18"/>
                </w:rPr>
                <w:t>3.36</w:t>
              </w:r>
            </w:ins>
          </w:p>
        </w:tc>
        <w:tc>
          <w:tcPr>
            <w:tcW w:w="730" w:type="dxa"/>
            <w:noWrap/>
            <w:vAlign w:val="center"/>
          </w:tcPr>
          <w:p w:rsidR="00C87AF8" w:rsidRDefault="00C87AF8" w:rsidP="00C87AF8">
            <w:pPr>
              <w:spacing w:after="120"/>
              <w:jc w:val="center"/>
              <w:rPr>
                <w:ins w:id="7478" w:author="R4-2120772" w:date="2021-11-15T15:15:00Z"/>
                <w:rFonts w:eastAsia="MS Mincho"/>
                <w:sz w:val="18"/>
              </w:rPr>
            </w:pPr>
            <w:ins w:id="7479" w:author="R4-2120772" w:date="2021-11-15T15:15:00Z">
              <w:r>
                <w:rPr>
                  <w:rFonts w:eastAsia="MS Mincho"/>
                  <w:sz w:val="18"/>
                </w:rPr>
                <w:t>8.00</w:t>
              </w:r>
            </w:ins>
          </w:p>
        </w:tc>
        <w:tc>
          <w:tcPr>
            <w:tcW w:w="729" w:type="dxa"/>
            <w:noWrap/>
            <w:vAlign w:val="center"/>
          </w:tcPr>
          <w:p w:rsidR="00C87AF8" w:rsidRDefault="00C87AF8" w:rsidP="00C87AF8">
            <w:pPr>
              <w:spacing w:after="120"/>
              <w:jc w:val="center"/>
              <w:rPr>
                <w:ins w:id="7480" w:author="R4-2120772" w:date="2021-11-15T15:15:00Z"/>
                <w:rFonts w:eastAsia="MS Mincho"/>
                <w:sz w:val="18"/>
              </w:rPr>
            </w:pPr>
            <w:ins w:id="7481" w:author="R4-2120772" w:date="2021-11-15T15:15:00Z">
              <w:r>
                <w:rPr>
                  <w:rFonts w:eastAsia="MS Mincho"/>
                  <w:sz w:val="18"/>
                </w:rPr>
                <w:t>-14.24</w:t>
              </w:r>
            </w:ins>
          </w:p>
        </w:tc>
        <w:tc>
          <w:tcPr>
            <w:tcW w:w="729" w:type="dxa"/>
            <w:noWrap/>
            <w:vAlign w:val="center"/>
          </w:tcPr>
          <w:p w:rsidR="00C87AF8" w:rsidRDefault="00C87AF8" w:rsidP="00C87AF8">
            <w:pPr>
              <w:spacing w:after="120"/>
              <w:jc w:val="center"/>
              <w:rPr>
                <w:ins w:id="7482" w:author="R4-2120772" w:date="2021-11-15T15:15:00Z"/>
                <w:rFonts w:eastAsia="MS Mincho"/>
                <w:sz w:val="18"/>
              </w:rPr>
            </w:pPr>
            <w:ins w:id="7483" w:author="R4-2120772" w:date="2021-11-15T15:15:00Z">
              <w:r>
                <w:rPr>
                  <w:rFonts w:eastAsia="MS Mincho"/>
                  <w:sz w:val="18"/>
                </w:rPr>
                <w:t>13.74</w:t>
              </w:r>
            </w:ins>
          </w:p>
        </w:tc>
        <w:tc>
          <w:tcPr>
            <w:tcW w:w="730" w:type="dxa"/>
            <w:noWrap/>
            <w:vAlign w:val="center"/>
          </w:tcPr>
          <w:p w:rsidR="00C87AF8" w:rsidRDefault="00C87AF8" w:rsidP="00C87AF8">
            <w:pPr>
              <w:spacing w:after="120"/>
              <w:jc w:val="center"/>
              <w:rPr>
                <w:ins w:id="7484" w:author="R4-2120772" w:date="2021-11-15T15:15:00Z"/>
                <w:rFonts w:eastAsia="MS Mincho"/>
                <w:sz w:val="18"/>
              </w:rPr>
            </w:pPr>
            <w:ins w:id="7485" w:author="R4-2120772" w:date="2021-11-15T15:15:00Z">
              <w:r>
                <w:rPr>
                  <w:rFonts w:eastAsia="MS Mincho"/>
                  <w:sz w:val="18"/>
                </w:rPr>
                <w:t>23.00</w:t>
              </w:r>
            </w:ins>
          </w:p>
        </w:tc>
      </w:tr>
      <w:tr w:rsidR="00C87AF8" w:rsidTr="0087751E">
        <w:trPr>
          <w:trHeight w:val="300"/>
          <w:jc w:val="center"/>
          <w:ins w:id="7486" w:author="R4-2120772" w:date="2021-11-15T15:15:00Z"/>
        </w:trPr>
        <w:tc>
          <w:tcPr>
            <w:tcW w:w="811" w:type="dxa"/>
            <w:vMerge/>
            <w:vAlign w:val="center"/>
          </w:tcPr>
          <w:p w:rsidR="00C87AF8" w:rsidRDefault="00C87AF8" w:rsidP="00C87AF8">
            <w:pPr>
              <w:spacing w:after="120"/>
              <w:jc w:val="center"/>
              <w:rPr>
                <w:ins w:id="7487" w:author="R4-2120772" w:date="2021-11-15T15:15:00Z"/>
                <w:rFonts w:eastAsia="MS Mincho"/>
              </w:rPr>
            </w:pPr>
          </w:p>
        </w:tc>
        <w:tc>
          <w:tcPr>
            <w:tcW w:w="921" w:type="dxa"/>
            <w:noWrap/>
            <w:vAlign w:val="center"/>
          </w:tcPr>
          <w:p w:rsidR="00C87AF8" w:rsidRDefault="00C87AF8" w:rsidP="00C87AF8">
            <w:pPr>
              <w:spacing w:after="120"/>
              <w:jc w:val="center"/>
              <w:rPr>
                <w:ins w:id="7488" w:author="R4-2120772" w:date="2021-11-15T15:15:00Z"/>
                <w:rFonts w:eastAsia="MS Mincho"/>
                <w:sz w:val="18"/>
              </w:rPr>
            </w:pPr>
            <w:ins w:id="7489" w:author="R4-2120772" w:date="2021-11-15T15:15:00Z">
              <w:r>
                <w:rPr>
                  <w:rFonts w:eastAsia="MS Mincho"/>
                  <w:sz w:val="18"/>
                </w:rPr>
                <w:t>ZTE</w:t>
              </w:r>
            </w:ins>
          </w:p>
        </w:tc>
        <w:tc>
          <w:tcPr>
            <w:tcW w:w="729" w:type="dxa"/>
            <w:noWrap/>
            <w:vAlign w:val="center"/>
          </w:tcPr>
          <w:p w:rsidR="00C87AF8" w:rsidRDefault="00C87AF8" w:rsidP="00C87AF8">
            <w:pPr>
              <w:spacing w:after="120"/>
              <w:jc w:val="center"/>
              <w:rPr>
                <w:ins w:id="7490" w:author="R4-2120772" w:date="2021-11-15T15:15:00Z"/>
                <w:rFonts w:eastAsia="MS Mincho"/>
                <w:sz w:val="18"/>
              </w:rPr>
            </w:pPr>
            <w:ins w:id="7491" w:author="R4-2120772" w:date="2021-11-15T15:15:00Z">
              <w:r>
                <w:rPr>
                  <w:rFonts w:eastAsia="MS Mincho"/>
                  <w:sz w:val="18"/>
                </w:rPr>
                <w:t>70.11</w:t>
              </w:r>
            </w:ins>
          </w:p>
        </w:tc>
        <w:tc>
          <w:tcPr>
            <w:tcW w:w="729" w:type="dxa"/>
            <w:noWrap/>
            <w:vAlign w:val="center"/>
          </w:tcPr>
          <w:p w:rsidR="00C87AF8" w:rsidRDefault="00C87AF8" w:rsidP="00C87AF8">
            <w:pPr>
              <w:spacing w:after="120"/>
              <w:jc w:val="center"/>
              <w:rPr>
                <w:ins w:id="7492" w:author="R4-2120772" w:date="2021-11-15T15:15:00Z"/>
                <w:rFonts w:eastAsia="MS Mincho"/>
                <w:sz w:val="18"/>
              </w:rPr>
            </w:pPr>
            <w:ins w:id="7493" w:author="R4-2120772" w:date="2021-11-15T15:15:00Z">
              <w:r>
                <w:rPr>
                  <w:rFonts w:eastAsia="MS Mincho"/>
                  <w:sz w:val="18"/>
                </w:rPr>
                <w:t>98.57</w:t>
              </w:r>
            </w:ins>
          </w:p>
        </w:tc>
        <w:tc>
          <w:tcPr>
            <w:tcW w:w="730" w:type="dxa"/>
            <w:noWrap/>
            <w:vAlign w:val="center"/>
          </w:tcPr>
          <w:p w:rsidR="00C87AF8" w:rsidRDefault="00C87AF8" w:rsidP="00C87AF8">
            <w:pPr>
              <w:spacing w:after="120"/>
              <w:jc w:val="center"/>
              <w:rPr>
                <w:ins w:id="7494" w:author="R4-2120772" w:date="2021-11-15T15:15:00Z"/>
                <w:rFonts w:eastAsia="MS Mincho"/>
                <w:sz w:val="18"/>
              </w:rPr>
            </w:pPr>
            <w:ins w:id="7495" w:author="R4-2120772" w:date="2021-11-15T15:15:00Z">
              <w:r>
                <w:rPr>
                  <w:rFonts w:eastAsia="MS Mincho"/>
                  <w:sz w:val="18"/>
                </w:rPr>
                <w:t>111.77</w:t>
              </w:r>
            </w:ins>
          </w:p>
        </w:tc>
        <w:tc>
          <w:tcPr>
            <w:tcW w:w="729" w:type="dxa"/>
            <w:noWrap/>
            <w:vAlign w:val="center"/>
          </w:tcPr>
          <w:p w:rsidR="00C87AF8" w:rsidRDefault="00C87AF8" w:rsidP="00C87AF8">
            <w:pPr>
              <w:spacing w:after="120"/>
              <w:jc w:val="center"/>
              <w:rPr>
                <w:ins w:id="7496" w:author="R4-2120772" w:date="2021-11-15T15:15:00Z"/>
                <w:rFonts w:eastAsia="MS Mincho"/>
                <w:sz w:val="18"/>
              </w:rPr>
            </w:pPr>
            <w:ins w:id="7497" w:author="R4-2120772" w:date="2021-11-15T15:15:00Z">
              <w:r>
                <w:rPr>
                  <w:rFonts w:eastAsia="MS Mincho"/>
                  <w:sz w:val="18"/>
                </w:rPr>
                <w:t>-1.39</w:t>
              </w:r>
            </w:ins>
          </w:p>
        </w:tc>
        <w:tc>
          <w:tcPr>
            <w:tcW w:w="729" w:type="dxa"/>
            <w:noWrap/>
            <w:vAlign w:val="center"/>
          </w:tcPr>
          <w:p w:rsidR="00C87AF8" w:rsidRDefault="00C87AF8" w:rsidP="00C87AF8">
            <w:pPr>
              <w:spacing w:after="120"/>
              <w:jc w:val="center"/>
              <w:rPr>
                <w:ins w:id="7498" w:author="R4-2120772" w:date="2021-11-15T15:15:00Z"/>
                <w:rFonts w:eastAsia="MS Mincho"/>
                <w:sz w:val="18"/>
              </w:rPr>
            </w:pPr>
            <w:ins w:id="7499" w:author="R4-2120772" w:date="2021-11-15T15:15:00Z">
              <w:r>
                <w:rPr>
                  <w:rFonts w:eastAsia="MS Mincho"/>
                  <w:sz w:val="18"/>
                </w:rPr>
                <w:t>3.87</w:t>
              </w:r>
            </w:ins>
          </w:p>
        </w:tc>
        <w:tc>
          <w:tcPr>
            <w:tcW w:w="730" w:type="dxa"/>
            <w:noWrap/>
            <w:vAlign w:val="center"/>
          </w:tcPr>
          <w:p w:rsidR="00C87AF8" w:rsidRDefault="00C87AF8" w:rsidP="00C87AF8">
            <w:pPr>
              <w:spacing w:after="120"/>
              <w:jc w:val="center"/>
              <w:rPr>
                <w:ins w:id="7500" w:author="R4-2120772" w:date="2021-11-15T15:15:00Z"/>
                <w:rFonts w:eastAsia="MS Mincho"/>
                <w:sz w:val="18"/>
              </w:rPr>
            </w:pPr>
            <w:ins w:id="7501" w:author="R4-2120772" w:date="2021-11-15T15:15:00Z">
              <w:r>
                <w:rPr>
                  <w:rFonts w:eastAsia="MS Mincho"/>
                  <w:sz w:val="18"/>
                </w:rPr>
                <w:t>8.01</w:t>
              </w:r>
            </w:ins>
          </w:p>
        </w:tc>
        <w:tc>
          <w:tcPr>
            <w:tcW w:w="729" w:type="dxa"/>
            <w:noWrap/>
            <w:vAlign w:val="center"/>
          </w:tcPr>
          <w:p w:rsidR="00C87AF8" w:rsidRDefault="00C87AF8" w:rsidP="00C87AF8">
            <w:pPr>
              <w:spacing w:after="120"/>
              <w:jc w:val="center"/>
              <w:rPr>
                <w:ins w:id="7502" w:author="R4-2120772" w:date="2021-11-15T15:15:00Z"/>
                <w:rFonts w:eastAsia="MS Mincho"/>
                <w:sz w:val="18"/>
              </w:rPr>
            </w:pPr>
            <w:ins w:id="7503" w:author="R4-2120772" w:date="2021-11-15T15:15:00Z">
              <w:r>
                <w:rPr>
                  <w:rFonts w:eastAsia="MS Mincho"/>
                  <w:sz w:val="18"/>
                </w:rPr>
                <w:t>-16.23</w:t>
              </w:r>
            </w:ins>
          </w:p>
        </w:tc>
        <w:tc>
          <w:tcPr>
            <w:tcW w:w="729" w:type="dxa"/>
            <w:noWrap/>
            <w:vAlign w:val="center"/>
          </w:tcPr>
          <w:p w:rsidR="00C87AF8" w:rsidRDefault="00C87AF8" w:rsidP="00C87AF8">
            <w:pPr>
              <w:spacing w:after="120"/>
              <w:jc w:val="center"/>
              <w:rPr>
                <w:ins w:id="7504" w:author="R4-2120772" w:date="2021-11-15T15:15:00Z"/>
                <w:rFonts w:eastAsia="MS Mincho"/>
                <w:sz w:val="18"/>
              </w:rPr>
            </w:pPr>
            <w:ins w:id="7505" w:author="R4-2120772" w:date="2021-11-15T15:15:00Z">
              <w:r>
                <w:rPr>
                  <w:rFonts w:eastAsia="MS Mincho"/>
                  <w:sz w:val="18"/>
                </w:rPr>
                <w:t>12.57</w:t>
              </w:r>
            </w:ins>
          </w:p>
        </w:tc>
        <w:tc>
          <w:tcPr>
            <w:tcW w:w="730" w:type="dxa"/>
            <w:noWrap/>
            <w:vAlign w:val="center"/>
          </w:tcPr>
          <w:p w:rsidR="00C87AF8" w:rsidRDefault="00C87AF8" w:rsidP="00C87AF8">
            <w:pPr>
              <w:spacing w:after="120"/>
              <w:jc w:val="center"/>
              <w:rPr>
                <w:ins w:id="7506" w:author="R4-2120772" w:date="2021-11-15T15:15:00Z"/>
                <w:rFonts w:eastAsia="MS Mincho"/>
                <w:sz w:val="18"/>
              </w:rPr>
            </w:pPr>
            <w:ins w:id="7507" w:author="R4-2120772" w:date="2021-11-15T15:15:00Z">
              <w:r>
                <w:rPr>
                  <w:rFonts w:eastAsia="MS Mincho"/>
                  <w:sz w:val="18"/>
                </w:rPr>
                <w:t>23.00</w:t>
              </w:r>
            </w:ins>
          </w:p>
        </w:tc>
      </w:tr>
      <w:tr w:rsidR="00C87AF8" w:rsidTr="0087751E">
        <w:trPr>
          <w:trHeight w:val="300"/>
          <w:jc w:val="center"/>
          <w:ins w:id="7508" w:author="R4-2120772" w:date="2021-11-15T15:15:00Z"/>
        </w:trPr>
        <w:tc>
          <w:tcPr>
            <w:tcW w:w="811" w:type="dxa"/>
            <w:vMerge/>
            <w:vAlign w:val="center"/>
          </w:tcPr>
          <w:p w:rsidR="00C87AF8" w:rsidRDefault="00C87AF8" w:rsidP="00C87AF8">
            <w:pPr>
              <w:spacing w:after="120"/>
              <w:jc w:val="center"/>
              <w:rPr>
                <w:ins w:id="7509" w:author="R4-2120772" w:date="2021-11-15T15:15:00Z"/>
                <w:rFonts w:eastAsia="MS Mincho"/>
              </w:rPr>
            </w:pPr>
          </w:p>
        </w:tc>
        <w:tc>
          <w:tcPr>
            <w:tcW w:w="921" w:type="dxa"/>
            <w:noWrap/>
            <w:vAlign w:val="center"/>
          </w:tcPr>
          <w:p w:rsidR="00C87AF8" w:rsidRDefault="00C87AF8" w:rsidP="00C87AF8">
            <w:pPr>
              <w:spacing w:after="120"/>
              <w:jc w:val="center"/>
              <w:rPr>
                <w:ins w:id="7510" w:author="R4-2120772" w:date="2021-11-15T15:15:00Z"/>
                <w:rFonts w:eastAsia="MS Mincho"/>
                <w:sz w:val="18"/>
              </w:rPr>
            </w:pPr>
            <w:ins w:id="7511" w:author="R4-2120772" w:date="2021-11-15T15:15:00Z">
              <w:r>
                <w:rPr>
                  <w:rFonts w:eastAsia="MS Mincho"/>
                  <w:sz w:val="18"/>
                </w:rPr>
                <w:t>Variance</w:t>
              </w:r>
            </w:ins>
          </w:p>
        </w:tc>
        <w:tc>
          <w:tcPr>
            <w:tcW w:w="729" w:type="dxa"/>
            <w:noWrap/>
            <w:vAlign w:val="center"/>
          </w:tcPr>
          <w:p w:rsidR="00C87AF8" w:rsidRDefault="00C87AF8" w:rsidP="00C87AF8">
            <w:pPr>
              <w:spacing w:after="120"/>
              <w:jc w:val="center"/>
              <w:rPr>
                <w:ins w:id="7512" w:author="R4-2120772" w:date="2021-11-15T15:15:00Z"/>
                <w:rFonts w:eastAsia="MS Mincho"/>
                <w:sz w:val="18"/>
              </w:rPr>
            </w:pPr>
            <w:ins w:id="7513" w:author="R4-2120772" w:date="2021-11-15T15:15:00Z">
              <w:r>
                <w:rPr>
                  <w:rFonts w:eastAsia="MS Mincho"/>
                  <w:sz w:val="18"/>
                </w:rPr>
                <w:t>1.32</w:t>
              </w:r>
            </w:ins>
          </w:p>
        </w:tc>
        <w:tc>
          <w:tcPr>
            <w:tcW w:w="729" w:type="dxa"/>
            <w:noWrap/>
            <w:vAlign w:val="center"/>
          </w:tcPr>
          <w:p w:rsidR="00C87AF8" w:rsidRDefault="00C87AF8" w:rsidP="00C87AF8">
            <w:pPr>
              <w:spacing w:after="120"/>
              <w:jc w:val="center"/>
              <w:rPr>
                <w:ins w:id="7514" w:author="R4-2120772" w:date="2021-11-15T15:15:00Z"/>
                <w:rFonts w:eastAsia="MS Mincho"/>
                <w:sz w:val="18"/>
              </w:rPr>
            </w:pPr>
            <w:ins w:id="7515" w:author="R4-2120772" w:date="2021-11-15T15:15:00Z">
              <w:r>
                <w:rPr>
                  <w:rFonts w:eastAsia="MS Mincho"/>
                  <w:sz w:val="18"/>
                </w:rPr>
                <w:t>0.15</w:t>
              </w:r>
            </w:ins>
          </w:p>
        </w:tc>
        <w:tc>
          <w:tcPr>
            <w:tcW w:w="730" w:type="dxa"/>
            <w:noWrap/>
            <w:vAlign w:val="center"/>
          </w:tcPr>
          <w:p w:rsidR="00C87AF8" w:rsidRDefault="00C87AF8" w:rsidP="00C87AF8">
            <w:pPr>
              <w:spacing w:after="120"/>
              <w:jc w:val="center"/>
              <w:rPr>
                <w:ins w:id="7516" w:author="R4-2120772" w:date="2021-11-15T15:15:00Z"/>
                <w:rFonts w:eastAsia="MS Mincho"/>
                <w:sz w:val="18"/>
              </w:rPr>
            </w:pPr>
            <w:ins w:id="7517" w:author="R4-2120772" w:date="2021-11-15T15:15:00Z">
              <w:r>
                <w:rPr>
                  <w:rFonts w:eastAsia="MS Mincho"/>
                  <w:sz w:val="18"/>
                </w:rPr>
                <w:t>1.94</w:t>
              </w:r>
            </w:ins>
          </w:p>
        </w:tc>
        <w:tc>
          <w:tcPr>
            <w:tcW w:w="729" w:type="dxa"/>
            <w:noWrap/>
            <w:vAlign w:val="center"/>
          </w:tcPr>
          <w:p w:rsidR="00C87AF8" w:rsidRDefault="00C87AF8" w:rsidP="00C87AF8">
            <w:pPr>
              <w:spacing w:after="120"/>
              <w:jc w:val="center"/>
              <w:rPr>
                <w:ins w:id="7518" w:author="R4-2120772" w:date="2021-11-15T15:15:00Z"/>
                <w:rFonts w:eastAsia="MS Mincho"/>
                <w:sz w:val="18"/>
              </w:rPr>
            </w:pPr>
            <w:ins w:id="7519" w:author="R4-2120772" w:date="2021-11-15T15:15:00Z">
              <w:r>
                <w:rPr>
                  <w:rFonts w:eastAsia="MS Mincho"/>
                  <w:sz w:val="18"/>
                </w:rPr>
                <w:t>12.98</w:t>
              </w:r>
            </w:ins>
          </w:p>
        </w:tc>
        <w:tc>
          <w:tcPr>
            <w:tcW w:w="729" w:type="dxa"/>
            <w:noWrap/>
            <w:vAlign w:val="center"/>
          </w:tcPr>
          <w:p w:rsidR="00C87AF8" w:rsidRDefault="00C87AF8" w:rsidP="00C87AF8">
            <w:pPr>
              <w:spacing w:after="120"/>
              <w:jc w:val="center"/>
              <w:rPr>
                <w:ins w:id="7520" w:author="R4-2120772" w:date="2021-11-15T15:15:00Z"/>
                <w:rFonts w:eastAsia="MS Mincho"/>
                <w:sz w:val="18"/>
              </w:rPr>
            </w:pPr>
            <w:ins w:id="7521" w:author="R4-2120772" w:date="2021-11-15T15:15:00Z">
              <w:r>
                <w:rPr>
                  <w:rFonts w:eastAsia="MS Mincho"/>
                  <w:sz w:val="18"/>
                </w:rPr>
                <w:t>0.22</w:t>
              </w:r>
            </w:ins>
          </w:p>
        </w:tc>
        <w:tc>
          <w:tcPr>
            <w:tcW w:w="730" w:type="dxa"/>
            <w:noWrap/>
            <w:vAlign w:val="center"/>
          </w:tcPr>
          <w:p w:rsidR="00C87AF8" w:rsidRDefault="00C87AF8" w:rsidP="00C87AF8">
            <w:pPr>
              <w:spacing w:after="120"/>
              <w:jc w:val="center"/>
              <w:rPr>
                <w:ins w:id="7522" w:author="R4-2120772" w:date="2021-11-15T15:15:00Z"/>
                <w:rFonts w:eastAsia="MS Mincho"/>
                <w:sz w:val="18"/>
              </w:rPr>
            </w:pPr>
            <w:ins w:id="7523" w:author="R4-2120772" w:date="2021-11-15T15:15:00Z">
              <w:r>
                <w:rPr>
                  <w:rFonts w:eastAsia="MS Mincho"/>
                  <w:sz w:val="18"/>
                </w:rPr>
                <w:t>0.39</w:t>
              </w:r>
            </w:ins>
          </w:p>
        </w:tc>
        <w:tc>
          <w:tcPr>
            <w:tcW w:w="729" w:type="dxa"/>
            <w:noWrap/>
            <w:vAlign w:val="center"/>
          </w:tcPr>
          <w:p w:rsidR="00C87AF8" w:rsidRDefault="00C87AF8" w:rsidP="00C87AF8">
            <w:pPr>
              <w:spacing w:after="120"/>
              <w:jc w:val="center"/>
              <w:rPr>
                <w:ins w:id="7524" w:author="R4-2120772" w:date="2021-11-15T15:15:00Z"/>
                <w:rFonts w:eastAsia="MS Mincho"/>
                <w:sz w:val="18"/>
              </w:rPr>
            </w:pPr>
            <w:ins w:id="7525" w:author="R4-2120772" w:date="2021-11-15T15:15:00Z">
              <w:r>
                <w:rPr>
                  <w:rFonts w:eastAsia="MS Mincho"/>
                  <w:sz w:val="18"/>
                </w:rPr>
                <w:t>4.79</w:t>
              </w:r>
            </w:ins>
          </w:p>
        </w:tc>
        <w:tc>
          <w:tcPr>
            <w:tcW w:w="729" w:type="dxa"/>
            <w:noWrap/>
            <w:vAlign w:val="center"/>
          </w:tcPr>
          <w:p w:rsidR="00C87AF8" w:rsidRDefault="00C87AF8" w:rsidP="00C87AF8">
            <w:pPr>
              <w:spacing w:after="120"/>
              <w:jc w:val="center"/>
              <w:rPr>
                <w:ins w:id="7526" w:author="R4-2120772" w:date="2021-11-15T15:15:00Z"/>
                <w:rFonts w:eastAsia="MS Mincho"/>
                <w:sz w:val="18"/>
              </w:rPr>
            </w:pPr>
            <w:ins w:id="7527" w:author="R4-2120772" w:date="2021-11-15T15:15:00Z">
              <w:r>
                <w:rPr>
                  <w:rFonts w:eastAsia="MS Mincho"/>
                  <w:sz w:val="18"/>
                </w:rPr>
                <w:t>5.32</w:t>
              </w:r>
            </w:ins>
          </w:p>
        </w:tc>
        <w:tc>
          <w:tcPr>
            <w:tcW w:w="730" w:type="dxa"/>
            <w:noWrap/>
            <w:vAlign w:val="center"/>
          </w:tcPr>
          <w:p w:rsidR="00C87AF8" w:rsidRDefault="00C87AF8" w:rsidP="00C87AF8">
            <w:pPr>
              <w:spacing w:after="120"/>
              <w:jc w:val="center"/>
              <w:rPr>
                <w:ins w:id="7528" w:author="R4-2120772" w:date="2021-11-15T15:15:00Z"/>
                <w:rFonts w:eastAsia="MS Mincho"/>
                <w:sz w:val="18"/>
              </w:rPr>
            </w:pPr>
            <w:ins w:id="7529" w:author="R4-2120772" w:date="2021-11-15T15:15:00Z">
              <w:r>
                <w:rPr>
                  <w:rFonts w:eastAsia="MS Mincho"/>
                  <w:sz w:val="18"/>
                </w:rPr>
                <w:t>0.00</w:t>
              </w:r>
            </w:ins>
          </w:p>
        </w:tc>
      </w:tr>
      <w:tr w:rsidR="00C87AF8" w:rsidTr="0087751E">
        <w:trPr>
          <w:trHeight w:val="315"/>
          <w:jc w:val="center"/>
          <w:ins w:id="7530" w:author="R4-2120772" w:date="2021-11-15T15:15:00Z"/>
        </w:trPr>
        <w:tc>
          <w:tcPr>
            <w:tcW w:w="811" w:type="dxa"/>
            <w:vMerge/>
            <w:vAlign w:val="center"/>
          </w:tcPr>
          <w:p w:rsidR="00C87AF8" w:rsidRDefault="00C87AF8" w:rsidP="00C87AF8">
            <w:pPr>
              <w:spacing w:after="120"/>
              <w:jc w:val="center"/>
              <w:rPr>
                <w:ins w:id="7531" w:author="R4-2120772" w:date="2021-11-15T15:15:00Z"/>
                <w:rFonts w:eastAsia="MS Mincho"/>
              </w:rPr>
            </w:pPr>
          </w:p>
        </w:tc>
        <w:tc>
          <w:tcPr>
            <w:tcW w:w="921" w:type="dxa"/>
            <w:noWrap/>
            <w:vAlign w:val="center"/>
          </w:tcPr>
          <w:p w:rsidR="00C87AF8" w:rsidRDefault="00C87AF8" w:rsidP="00C87AF8">
            <w:pPr>
              <w:spacing w:after="120"/>
              <w:jc w:val="center"/>
              <w:rPr>
                <w:ins w:id="7532" w:author="R4-2120772" w:date="2021-11-15T15:15:00Z"/>
                <w:rFonts w:eastAsia="MS Mincho"/>
                <w:sz w:val="18"/>
              </w:rPr>
            </w:pPr>
            <w:ins w:id="7533" w:author="R4-2120772" w:date="2021-11-15T15:15:00Z">
              <w:r>
                <w:rPr>
                  <w:rFonts w:eastAsia="MS Mincho"/>
                  <w:sz w:val="18"/>
                </w:rPr>
                <w:t>Mean</w:t>
              </w:r>
            </w:ins>
          </w:p>
        </w:tc>
        <w:tc>
          <w:tcPr>
            <w:tcW w:w="729" w:type="dxa"/>
            <w:noWrap/>
            <w:vAlign w:val="center"/>
          </w:tcPr>
          <w:p w:rsidR="00C87AF8" w:rsidRDefault="00C87AF8" w:rsidP="00C87AF8">
            <w:pPr>
              <w:spacing w:after="120"/>
              <w:jc w:val="center"/>
              <w:rPr>
                <w:ins w:id="7534" w:author="R4-2120772" w:date="2021-11-15T15:15:00Z"/>
                <w:rFonts w:eastAsia="MS Mincho"/>
                <w:sz w:val="18"/>
              </w:rPr>
            </w:pPr>
            <w:ins w:id="7535" w:author="R4-2120772" w:date="2021-11-15T15:15:00Z">
              <w:r>
                <w:rPr>
                  <w:rFonts w:eastAsia="MS Mincho"/>
                  <w:sz w:val="18"/>
                </w:rPr>
                <w:t>71.39</w:t>
              </w:r>
            </w:ins>
          </w:p>
        </w:tc>
        <w:tc>
          <w:tcPr>
            <w:tcW w:w="729" w:type="dxa"/>
            <w:noWrap/>
            <w:vAlign w:val="center"/>
          </w:tcPr>
          <w:p w:rsidR="00C87AF8" w:rsidRDefault="00C87AF8" w:rsidP="00C87AF8">
            <w:pPr>
              <w:spacing w:after="120"/>
              <w:jc w:val="center"/>
              <w:rPr>
                <w:ins w:id="7536" w:author="R4-2120772" w:date="2021-11-15T15:15:00Z"/>
                <w:rFonts w:eastAsia="MS Mincho"/>
                <w:sz w:val="18"/>
              </w:rPr>
            </w:pPr>
            <w:ins w:id="7537" w:author="R4-2120772" w:date="2021-11-15T15:15:00Z">
              <w:r>
                <w:rPr>
                  <w:rFonts w:eastAsia="MS Mincho"/>
                  <w:sz w:val="18"/>
                </w:rPr>
                <w:t>99.22</w:t>
              </w:r>
            </w:ins>
          </w:p>
        </w:tc>
        <w:tc>
          <w:tcPr>
            <w:tcW w:w="730" w:type="dxa"/>
            <w:noWrap/>
            <w:vAlign w:val="center"/>
          </w:tcPr>
          <w:p w:rsidR="00C87AF8" w:rsidRDefault="00C87AF8" w:rsidP="00C87AF8">
            <w:pPr>
              <w:spacing w:after="120"/>
              <w:jc w:val="center"/>
              <w:rPr>
                <w:ins w:id="7538" w:author="R4-2120772" w:date="2021-11-15T15:15:00Z"/>
                <w:rFonts w:eastAsia="MS Mincho"/>
                <w:sz w:val="18"/>
              </w:rPr>
            </w:pPr>
            <w:ins w:id="7539" w:author="R4-2120772" w:date="2021-11-15T15:15:00Z">
              <w:r>
                <w:rPr>
                  <w:rFonts w:eastAsia="MS Mincho"/>
                  <w:sz w:val="18"/>
                </w:rPr>
                <w:t>112.34</w:t>
              </w:r>
            </w:ins>
          </w:p>
        </w:tc>
        <w:tc>
          <w:tcPr>
            <w:tcW w:w="729" w:type="dxa"/>
            <w:noWrap/>
            <w:vAlign w:val="center"/>
          </w:tcPr>
          <w:p w:rsidR="00C87AF8" w:rsidRDefault="00C87AF8" w:rsidP="00C87AF8">
            <w:pPr>
              <w:spacing w:after="120"/>
              <w:jc w:val="center"/>
              <w:rPr>
                <w:ins w:id="7540" w:author="R4-2120772" w:date="2021-11-15T15:15:00Z"/>
                <w:rFonts w:eastAsia="MS Mincho"/>
                <w:sz w:val="18"/>
              </w:rPr>
            </w:pPr>
            <w:ins w:id="7541" w:author="R4-2120772" w:date="2021-11-15T15:15:00Z">
              <w:r>
                <w:rPr>
                  <w:rFonts w:eastAsia="MS Mincho"/>
                  <w:sz w:val="18"/>
                </w:rPr>
                <w:t>-5.59</w:t>
              </w:r>
            </w:ins>
          </w:p>
        </w:tc>
        <w:tc>
          <w:tcPr>
            <w:tcW w:w="729" w:type="dxa"/>
            <w:noWrap/>
            <w:vAlign w:val="center"/>
          </w:tcPr>
          <w:p w:rsidR="00C87AF8" w:rsidRDefault="00C87AF8" w:rsidP="00C87AF8">
            <w:pPr>
              <w:spacing w:after="120"/>
              <w:jc w:val="center"/>
              <w:rPr>
                <w:ins w:id="7542" w:author="R4-2120772" w:date="2021-11-15T15:15:00Z"/>
                <w:rFonts w:eastAsia="MS Mincho"/>
                <w:sz w:val="18"/>
              </w:rPr>
            </w:pPr>
            <w:ins w:id="7543" w:author="R4-2120772" w:date="2021-11-15T15:15:00Z">
              <w:r>
                <w:rPr>
                  <w:rFonts w:eastAsia="MS Mincho"/>
                  <w:sz w:val="18"/>
                </w:rPr>
                <w:t>3.65</w:t>
              </w:r>
            </w:ins>
          </w:p>
        </w:tc>
        <w:tc>
          <w:tcPr>
            <w:tcW w:w="730" w:type="dxa"/>
            <w:noWrap/>
            <w:vAlign w:val="center"/>
          </w:tcPr>
          <w:p w:rsidR="00C87AF8" w:rsidRDefault="00C87AF8" w:rsidP="00C87AF8">
            <w:pPr>
              <w:spacing w:after="120"/>
              <w:jc w:val="center"/>
              <w:rPr>
                <w:ins w:id="7544" w:author="R4-2120772" w:date="2021-11-15T15:15:00Z"/>
                <w:rFonts w:eastAsia="MS Mincho"/>
                <w:sz w:val="18"/>
              </w:rPr>
            </w:pPr>
            <w:ins w:id="7545" w:author="R4-2120772" w:date="2021-11-15T15:15:00Z">
              <w:r>
                <w:rPr>
                  <w:rFonts w:eastAsia="MS Mincho"/>
                  <w:sz w:val="18"/>
                </w:rPr>
                <w:t>8.60</w:t>
              </w:r>
            </w:ins>
          </w:p>
        </w:tc>
        <w:tc>
          <w:tcPr>
            <w:tcW w:w="729" w:type="dxa"/>
            <w:noWrap/>
            <w:vAlign w:val="center"/>
          </w:tcPr>
          <w:p w:rsidR="00C87AF8" w:rsidRDefault="00C87AF8" w:rsidP="00C87AF8">
            <w:pPr>
              <w:spacing w:after="120"/>
              <w:jc w:val="center"/>
              <w:rPr>
                <w:ins w:id="7546" w:author="R4-2120772" w:date="2021-11-15T15:15:00Z"/>
                <w:rFonts w:eastAsia="MS Mincho"/>
                <w:sz w:val="18"/>
              </w:rPr>
            </w:pPr>
            <w:ins w:id="7547" w:author="R4-2120772" w:date="2021-11-15T15:15:00Z">
              <w:r>
                <w:rPr>
                  <w:rFonts w:eastAsia="MS Mincho"/>
                  <w:sz w:val="18"/>
                </w:rPr>
                <w:t>-13.33</w:t>
              </w:r>
            </w:ins>
          </w:p>
        </w:tc>
        <w:tc>
          <w:tcPr>
            <w:tcW w:w="729" w:type="dxa"/>
            <w:noWrap/>
            <w:vAlign w:val="center"/>
          </w:tcPr>
          <w:p w:rsidR="00C87AF8" w:rsidRDefault="00C87AF8" w:rsidP="00C87AF8">
            <w:pPr>
              <w:spacing w:after="120"/>
              <w:jc w:val="center"/>
              <w:rPr>
                <w:ins w:id="7548" w:author="R4-2120772" w:date="2021-11-15T15:15:00Z"/>
                <w:rFonts w:eastAsia="MS Mincho"/>
                <w:sz w:val="18"/>
              </w:rPr>
            </w:pPr>
            <w:ins w:id="7549" w:author="R4-2120772" w:date="2021-11-15T15:15:00Z">
              <w:r>
                <w:rPr>
                  <w:rFonts w:eastAsia="MS Mincho"/>
                  <w:sz w:val="18"/>
                </w:rPr>
                <w:t>14.59</w:t>
              </w:r>
            </w:ins>
          </w:p>
        </w:tc>
        <w:tc>
          <w:tcPr>
            <w:tcW w:w="730" w:type="dxa"/>
            <w:noWrap/>
            <w:vAlign w:val="center"/>
          </w:tcPr>
          <w:p w:rsidR="00C87AF8" w:rsidRDefault="00C87AF8" w:rsidP="00C87AF8">
            <w:pPr>
              <w:spacing w:after="120"/>
              <w:jc w:val="center"/>
              <w:rPr>
                <w:ins w:id="7550" w:author="R4-2120772" w:date="2021-11-15T15:15:00Z"/>
                <w:rFonts w:eastAsia="MS Mincho"/>
                <w:sz w:val="18"/>
              </w:rPr>
            </w:pPr>
            <w:ins w:id="7551" w:author="R4-2120772" w:date="2021-11-15T15:15:00Z">
              <w:r>
                <w:rPr>
                  <w:rFonts w:eastAsia="MS Mincho"/>
                  <w:sz w:val="18"/>
                </w:rPr>
                <w:t>23.00</w:t>
              </w:r>
            </w:ins>
          </w:p>
        </w:tc>
      </w:tr>
      <w:tr w:rsidR="00C87AF8" w:rsidTr="0087751E">
        <w:trPr>
          <w:trHeight w:val="300"/>
          <w:jc w:val="center"/>
          <w:ins w:id="7552" w:author="R4-2120772" w:date="2021-11-15T15:15:00Z"/>
        </w:trPr>
        <w:tc>
          <w:tcPr>
            <w:tcW w:w="811" w:type="dxa"/>
            <w:vMerge w:val="restart"/>
            <w:vAlign w:val="center"/>
          </w:tcPr>
          <w:p w:rsidR="00C87AF8" w:rsidRDefault="00C87AF8" w:rsidP="00C87AF8">
            <w:pPr>
              <w:spacing w:after="120"/>
              <w:jc w:val="center"/>
              <w:rPr>
                <w:ins w:id="7553" w:author="R4-2120772" w:date="2021-11-15T15:15:00Z"/>
                <w:rFonts w:eastAsia="MS Mincho"/>
              </w:rPr>
            </w:pPr>
            <w:ins w:id="7554" w:author="R4-2120772" w:date="2021-11-15T15:15:00Z">
              <w:r>
                <w:rPr>
                  <w:rFonts w:eastAsia="MS Mincho"/>
                </w:rPr>
                <w:t>Rural Macro</w:t>
              </w:r>
            </w:ins>
          </w:p>
        </w:tc>
        <w:tc>
          <w:tcPr>
            <w:tcW w:w="921" w:type="dxa"/>
            <w:noWrap/>
            <w:vAlign w:val="center"/>
          </w:tcPr>
          <w:p w:rsidR="00C87AF8" w:rsidRDefault="00C87AF8" w:rsidP="00C87AF8">
            <w:pPr>
              <w:spacing w:after="120"/>
              <w:jc w:val="center"/>
              <w:rPr>
                <w:ins w:id="7555" w:author="R4-2120772" w:date="2021-11-15T15:15:00Z"/>
                <w:rFonts w:eastAsia="MS Mincho"/>
                <w:sz w:val="18"/>
              </w:rPr>
            </w:pPr>
            <w:ins w:id="7556" w:author="R4-2120772" w:date="2021-11-15T15:15:00Z">
              <w:r>
                <w:rPr>
                  <w:rFonts w:eastAsia="MS Mincho"/>
                  <w:sz w:val="18"/>
                </w:rPr>
                <w:t>Samsung</w:t>
              </w:r>
            </w:ins>
          </w:p>
        </w:tc>
        <w:tc>
          <w:tcPr>
            <w:tcW w:w="729" w:type="dxa"/>
            <w:noWrap/>
            <w:vAlign w:val="center"/>
          </w:tcPr>
          <w:p w:rsidR="00C87AF8" w:rsidRDefault="00C87AF8" w:rsidP="00C87AF8">
            <w:pPr>
              <w:spacing w:after="120"/>
              <w:jc w:val="center"/>
              <w:rPr>
                <w:ins w:id="7557" w:author="R4-2120772" w:date="2021-11-15T15:15:00Z"/>
                <w:rFonts w:eastAsia="MS Mincho"/>
                <w:sz w:val="18"/>
              </w:rPr>
            </w:pPr>
            <w:ins w:id="7558" w:author="R4-2120772" w:date="2021-11-15T15:15:00Z">
              <w:r>
                <w:rPr>
                  <w:rFonts w:eastAsia="MS Mincho"/>
                  <w:sz w:val="18"/>
                </w:rPr>
                <w:t>87.78</w:t>
              </w:r>
            </w:ins>
          </w:p>
        </w:tc>
        <w:tc>
          <w:tcPr>
            <w:tcW w:w="729" w:type="dxa"/>
            <w:noWrap/>
            <w:vAlign w:val="center"/>
          </w:tcPr>
          <w:p w:rsidR="00C87AF8" w:rsidRDefault="00C87AF8" w:rsidP="00C87AF8">
            <w:pPr>
              <w:spacing w:after="120"/>
              <w:jc w:val="center"/>
              <w:rPr>
                <w:ins w:id="7559" w:author="R4-2120772" w:date="2021-11-15T15:15:00Z"/>
                <w:rFonts w:eastAsia="MS Mincho"/>
                <w:sz w:val="18"/>
              </w:rPr>
            </w:pPr>
            <w:ins w:id="7560" w:author="R4-2120772" w:date="2021-11-15T15:15:00Z">
              <w:r>
                <w:rPr>
                  <w:rFonts w:eastAsia="MS Mincho"/>
                  <w:sz w:val="18"/>
                </w:rPr>
                <w:t>125.93</w:t>
              </w:r>
            </w:ins>
          </w:p>
        </w:tc>
        <w:tc>
          <w:tcPr>
            <w:tcW w:w="730" w:type="dxa"/>
            <w:noWrap/>
            <w:vAlign w:val="center"/>
          </w:tcPr>
          <w:p w:rsidR="00C87AF8" w:rsidRDefault="00C87AF8" w:rsidP="00C87AF8">
            <w:pPr>
              <w:spacing w:after="120"/>
              <w:jc w:val="center"/>
              <w:rPr>
                <w:ins w:id="7561" w:author="R4-2120772" w:date="2021-11-15T15:15:00Z"/>
                <w:rFonts w:eastAsia="MS Mincho"/>
                <w:sz w:val="18"/>
              </w:rPr>
            </w:pPr>
            <w:ins w:id="7562" w:author="R4-2120772" w:date="2021-11-15T15:15:00Z">
              <w:r>
                <w:rPr>
                  <w:rFonts w:eastAsia="MS Mincho"/>
                  <w:sz w:val="18"/>
                </w:rPr>
                <w:t>138.22</w:t>
              </w:r>
            </w:ins>
          </w:p>
        </w:tc>
        <w:tc>
          <w:tcPr>
            <w:tcW w:w="729" w:type="dxa"/>
            <w:noWrap/>
            <w:vAlign w:val="center"/>
          </w:tcPr>
          <w:p w:rsidR="00C87AF8" w:rsidRDefault="00C87AF8" w:rsidP="00C87AF8">
            <w:pPr>
              <w:spacing w:after="120"/>
              <w:jc w:val="center"/>
              <w:rPr>
                <w:ins w:id="7563" w:author="R4-2120772" w:date="2021-11-15T15:15:00Z"/>
                <w:rFonts w:eastAsia="MS Mincho"/>
                <w:sz w:val="18"/>
              </w:rPr>
            </w:pPr>
            <w:ins w:id="7564" w:author="R4-2120772" w:date="2021-11-15T15:15:00Z">
              <w:r>
                <w:rPr>
                  <w:rFonts w:eastAsia="MS Mincho"/>
                  <w:sz w:val="18"/>
                </w:rPr>
                <w:t>-17.23</w:t>
              </w:r>
            </w:ins>
          </w:p>
        </w:tc>
        <w:tc>
          <w:tcPr>
            <w:tcW w:w="729" w:type="dxa"/>
            <w:noWrap/>
            <w:vAlign w:val="center"/>
          </w:tcPr>
          <w:p w:rsidR="00C87AF8" w:rsidRDefault="00C87AF8" w:rsidP="00C87AF8">
            <w:pPr>
              <w:spacing w:after="120"/>
              <w:jc w:val="center"/>
              <w:rPr>
                <w:ins w:id="7565" w:author="R4-2120772" w:date="2021-11-15T15:15:00Z"/>
                <w:rFonts w:eastAsia="MS Mincho"/>
                <w:sz w:val="18"/>
              </w:rPr>
            </w:pPr>
            <w:ins w:id="7566" w:author="R4-2120772" w:date="2021-11-15T15:15:00Z">
              <w:r>
                <w:rPr>
                  <w:rFonts w:eastAsia="MS Mincho"/>
                  <w:sz w:val="18"/>
                </w:rPr>
                <w:t>-3.82</w:t>
              </w:r>
            </w:ins>
          </w:p>
        </w:tc>
        <w:tc>
          <w:tcPr>
            <w:tcW w:w="730" w:type="dxa"/>
            <w:noWrap/>
            <w:vAlign w:val="center"/>
          </w:tcPr>
          <w:p w:rsidR="00C87AF8" w:rsidRDefault="00C87AF8" w:rsidP="00C87AF8">
            <w:pPr>
              <w:spacing w:after="120"/>
              <w:jc w:val="center"/>
              <w:rPr>
                <w:ins w:id="7567" w:author="R4-2120772" w:date="2021-11-15T15:15:00Z"/>
                <w:rFonts w:eastAsia="MS Mincho"/>
                <w:sz w:val="18"/>
              </w:rPr>
            </w:pPr>
            <w:ins w:id="7568" w:author="R4-2120772" w:date="2021-11-15T15:15:00Z">
              <w:r>
                <w:rPr>
                  <w:rFonts w:eastAsia="MS Mincho"/>
                  <w:sz w:val="18"/>
                </w:rPr>
                <w:t>14.65</w:t>
              </w:r>
            </w:ins>
          </w:p>
        </w:tc>
        <w:tc>
          <w:tcPr>
            <w:tcW w:w="729" w:type="dxa"/>
            <w:noWrap/>
            <w:vAlign w:val="center"/>
          </w:tcPr>
          <w:p w:rsidR="00C87AF8" w:rsidRDefault="00C87AF8" w:rsidP="00C87AF8">
            <w:pPr>
              <w:spacing w:after="120"/>
              <w:jc w:val="center"/>
              <w:rPr>
                <w:ins w:id="7569" w:author="R4-2120772" w:date="2021-11-15T15:15:00Z"/>
                <w:rFonts w:eastAsia="MS Mincho"/>
                <w:sz w:val="18"/>
              </w:rPr>
            </w:pPr>
            <w:ins w:id="7570" w:author="R4-2120772" w:date="2021-11-15T15:15:00Z">
              <w:r>
                <w:rPr>
                  <w:rFonts w:eastAsia="MS Mincho"/>
                  <w:sz w:val="18"/>
                </w:rPr>
                <w:t>2.01</w:t>
              </w:r>
            </w:ins>
          </w:p>
        </w:tc>
        <w:tc>
          <w:tcPr>
            <w:tcW w:w="729" w:type="dxa"/>
            <w:noWrap/>
            <w:vAlign w:val="center"/>
          </w:tcPr>
          <w:p w:rsidR="00C87AF8" w:rsidRDefault="00C87AF8" w:rsidP="00C87AF8">
            <w:pPr>
              <w:spacing w:after="120"/>
              <w:jc w:val="center"/>
              <w:rPr>
                <w:ins w:id="7571" w:author="R4-2120772" w:date="2021-11-15T15:15:00Z"/>
                <w:rFonts w:eastAsia="MS Mincho"/>
                <w:sz w:val="18"/>
              </w:rPr>
            </w:pPr>
            <w:ins w:id="7572" w:author="R4-2120772" w:date="2021-11-15T15:15:00Z">
              <w:r>
                <w:rPr>
                  <w:rFonts w:eastAsia="MS Mincho"/>
                  <w:sz w:val="18"/>
                </w:rPr>
                <w:t>23.00</w:t>
              </w:r>
            </w:ins>
          </w:p>
        </w:tc>
        <w:tc>
          <w:tcPr>
            <w:tcW w:w="730" w:type="dxa"/>
            <w:noWrap/>
            <w:vAlign w:val="center"/>
          </w:tcPr>
          <w:p w:rsidR="00C87AF8" w:rsidRDefault="00C87AF8" w:rsidP="00C87AF8">
            <w:pPr>
              <w:spacing w:after="120"/>
              <w:jc w:val="center"/>
              <w:rPr>
                <w:ins w:id="7573" w:author="R4-2120772" w:date="2021-11-15T15:15:00Z"/>
                <w:rFonts w:eastAsia="MS Mincho"/>
                <w:sz w:val="18"/>
              </w:rPr>
            </w:pPr>
            <w:ins w:id="7574" w:author="R4-2120772" w:date="2021-11-15T15:15:00Z">
              <w:r>
                <w:rPr>
                  <w:rFonts w:eastAsia="MS Mincho"/>
                  <w:sz w:val="18"/>
                </w:rPr>
                <w:t>23.00</w:t>
              </w:r>
            </w:ins>
          </w:p>
        </w:tc>
      </w:tr>
      <w:tr w:rsidR="00C87AF8" w:rsidTr="0087751E">
        <w:trPr>
          <w:trHeight w:val="300"/>
          <w:jc w:val="center"/>
          <w:ins w:id="7575" w:author="R4-2120772" w:date="2021-11-15T15:15:00Z"/>
        </w:trPr>
        <w:tc>
          <w:tcPr>
            <w:tcW w:w="811" w:type="dxa"/>
            <w:vMerge/>
            <w:vAlign w:val="center"/>
          </w:tcPr>
          <w:p w:rsidR="00C87AF8" w:rsidRDefault="00C87AF8" w:rsidP="00C87AF8">
            <w:pPr>
              <w:spacing w:after="120"/>
              <w:jc w:val="center"/>
              <w:rPr>
                <w:ins w:id="7576" w:author="R4-2120772" w:date="2021-11-15T15:15:00Z"/>
                <w:rFonts w:eastAsia="MS Mincho"/>
              </w:rPr>
            </w:pPr>
          </w:p>
        </w:tc>
        <w:tc>
          <w:tcPr>
            <w:tcW w:w="921" w:type="dxa"/>
            <w:noWrap/>
            <w:vAlign w:val="center"/>
          </w:tcPr>
          <w:p w:rsidR="00C87AF8" w:rsidRDefault="00C87AF8" w:rsidP="00C87AF8">
            <w:pPr>
              <w:spacing w:after="120"/>
              <w:jc w:val="center"/>
              <w:rPr>
                <w:ins w:id="7577" w:author="R4-2120772" w:date="2021-11-15T15:15:00Z"/>
                <w:rFonts w:eastAsia="MS Mincho"/>
                <w:sz w:val="18"/>
              </w:rPr>
            </w:pPr>
            <w:ins w:id="7578" w:author="R4-2120772" w:date="2021-11-15T15:15:00Z">
              <w:r>
                <w:rPr>
                  <w:rFonts w:eastAsia="MS Mincho"/>
                  <w:sz w:val="18"/>
                </w:rPr>
                <w:t>Huawei</w:t>
              </w:r>
            </w:ins>
          </w:p>
        </w:tc>
        <w:tc>
          <w:tcPr>
            <w:tcW w:w="729" w:type="dxa"/>
            <w:noWrap/>
            <w:vAlign w:val="center"/>
          </w:tcPr>
          <w:p w:rsidR="00C87AF8" w:rsidRDefault="00C87AF8" w:rsidP="00C87AF8">
            <w:pPr>
              <w:spacing w:after="120"/>
              <w:jc w:val="center"/>
              <w:rPr>
                <w:ins w:id="7579" w:author="R4-2120772" w:date="2021-11-15T15:15:00Z"/>
                <w:rFonts w:eastAsia="MS Mincho"/>
                <w:sz w:val="18"/>
              </w:rPr>
            </w:pPr>
            <w:ins w:id="7580" w:author="R4-2120772" w:date="2021-11-15T15:15:00Z">
              <w:r>
                <w:rPr>
                  <w:rFonts w:eastAsia="MS Mincho"/>
                  <w:sz w:val="18"/>
                </w:rPr>
                <w:t>93.87</w:t>
              </w:r>
            </w:ins>
          </w:p>
        </w:tc>
        <w:tc>
          <w:tcPr>
            <w:tcW w:w="729" w:type="dxa"/>
            <w:noWrap/>
            <w:vAlign w:val="center"/>
          </w:tcPr>
          <w:p w:rsidR="00C87AF8" w:rsidRDefault="00C87AF8" w:rsidP="00C87AF8">
            <w:pPr>
              <w:spacing w:after="120"/>
              <w:jc w:val="center"/>
              <w:rPr>
                <w:ins w:id="7581" w:author="R4-2120772" w:date="2021-11-15T15:15:00Z"/>
                <w:rFonts w:eastAsia="MS Mincho"/>
                <w:sz w:val="18"/>
              </w:rPr>
            </w:pPr>
            <w:ins w:id="7582" w:author="R4-2120772" w:date="2021-11-15T15:15:00Z">
              <w:r>
                <w:rPr>
                  <w:rFonts w:eastAsia="MS Mincho"/>
                  <w:sz w:val="18"/>
                </w:rPr>
                <w:t>126.75</w:t>
              </w:r>
            </w:ins>
          </w:p>
        </w:tc>
        <w:tc>
          <w:tcPr>
            <w:tcW w:w="730" w:type="dxa"/>
            <w:noWrap/>
            <w:vAlign w:val="center"/>
          </w:tcPr>
          <w:p w:rsidR="00C87AF8" w:rsidRDefault="00C87AF8" w:rsidP="00C87AF8">
            <w:pPr>
              <w:spacing w:after="120"/>
              <w:jc w:val="center"/>
              <w:rPr>
                <w:ins w:id="7583" w:author="R4-2120772" w:date="2021-11-15T15:15:00Z"/>
                <w:rFonts w:eastAsia="MS Mincho"/>
                <w:sz w:val="18"/>
              </w:rPr>
            </w:pPr>
            <w:ins w:id="7584" w:author="R4-2120772" w:date="2021-11-15T15:15:00Z">
              <w:r>
                <w:rPr>
                  <w:rFonts w:eastAsia="MS Mincho"/>
                  <w:sz w:val="18"/>
                </w:rPr>
                <w:t>141.60</w:t>
              </w:r>
            </w:ins>
          </w:p>
        </w:tc>
        <w:tc>
          <w:tcPr>
            <w:tcW w:w="729" w:type="dxa"/>
            <w:noWrap/>
            <w:vAlign w:val="center"/>
          </w:tcPr>
          <w:p w:rsidR="00C87AF8" w:rsidRDefault="00C87AF8" w:rsidP="00C87AF8">
            <w:pPr>
              <w:spacing w:after="120"/>
              <w:jc w:val="center"/>
              <w:rPr>
                <w:ins w:id="7585" w:author="R4-2120772" w:date="2021-11-15T15:15:00Z"/>
                <w:rFonts w:eastAsia="MS Mincho"/>
                <w:sz w:val="18"/>
              </w:rPr>
            </w:pPr>
            <w:ins w:id="7586" w:author="R4-2120772" w:date="2021-11-15T15:15:00Z">
              <w:r>
                <w:rPr>
                  <w:rFonts w:eastAsia="MS Mincho"/>
                  <w:sz w:val="18"/>
                </w:rPr>
                <w:t>-24.83</w:t>
              </w:r>
            </w:ins>
          </w:p>
        </w:tc>
        <w:tc>
          <w:tcPr>
            <w:tcW w:w="729" w:type="dxa"/>
            <w:noWrap/>
            <w:vAlign w:val="center"/>
          </w:tcPr>
          <w:p w:rsidR="00C87AF8" w:rsidRDefault="00C87AF8" w:rsidP="00C87AF8">
            <w:pPr>
              <w:spacing w:after="120"/>
              <w:jc w:val="center"/>
              <w:rPr>
                <w:ins w:id="7587" w:author="R4-2120772" w:date="2021-11-15T15:15:00Z"/>
                <w:rFonts w:eastAsia="MS Mincho"/>
                <w:sz w:val="18"/>
              </w:rPr>
            </w:pPr>
            <w:ins w:id="7588" w:author="R4-2120772" w:date="2021-11-15T15:15:00Z">
              <w:r>
                <w:rPr>
                  <w:rFonts w:eastAsia="MS Mincho"/>
                  <w:sz w:val="18"/>
                </w:rPr>
                <w:t>-9.72</w:t>
              </w:r>
            </w:ins>
          </w:p>
        </w:tc>
        <w:tc>
          <w:tcPr>
            <w:tcW w:w="730" w:type="dxa"/>
            <w:noWrap/>
            <w:vAlign w:val="center"/>
          </w:tcPr>
          <w:p w:rsidR="00C87AF8" w:rsidRDefault="00C87AF8" w:rsidP="00C87AF8">
            <w:pPr>
              <w:spacing w:after="120"/>
              <w:jc w:val="center"/>
              <w:rPr>
                <w:ins w:id="7589" w:author="R4-2120772" w:date="2021-11-15T15:15:00Z"/>
                <w:rFonts w:eastAsia="MS Mincho"/>
                <w:sz w:val="18"/>
              </w:rPr>
            </w:pPr>
            <w:ins w:id="7590" w:author="R4-2120772" w:date="2021-11-15T15:15:00Z">
              <w:r>
                <w:rPr>
                  <w:rFonts w:eastAsia="MS Mincho"/>
                  <w:sz w:val="18"/>
                </w:rPr>
                <w:t>14.75</w:t>
              </w:r>
            </w:ins>
          </w:p>
        </w:tc>
        <w:tc>
          <w:tcPr>
            <w:tcW w:w="729" w:type="dxa"/>
            <w:noWrap/>
            <w:vAlign w:val="center"/>
          </w:tcPr>
          <w:p w:rsidR="00C87AF8" w:rsidRDefault="00C87AF8" w:rsidP="00C87AF8">
            <w:pPr>
              <w:spacing w:after="120"/>
              <w:jc w:val="center"/>
              <w:rPr>
                <w:ins w:id="7591" w:author="R4-2120772" w:date="2021-11-15T15:15:00Z"/>
                <w:rFonts w:eastAsia="MS Mincho"/>
                <w:sz w:val="18"/>
              </w:rPr>
            </w:pPr>
            <w:ins w:id="7592" w:author="R4-2120772" w:date="2021-11-15T15:15:00Z">
              <w:r>
                <w:rPr>
                  <w:rFonts w:eastAsia="MS Mincho"/>
                  <w:sz w:val="18"/>
                </w:rPr>
                <w:t>12.88</w:t>
              </w:r>
            </w:ins>
          </w:p>
        </w:tc>
        <w:tc>
          <w:tcPr>
            <w:tcW w:w="729" w:type="dxa"/>
            <w:noWrap/>
            <w:vAlign w:val="center"/>
          </w:tcPr>
          <w:p w:rsidR="00C87AF8" w:rsidRDefault="00C87AF8" w:rsidP="00C87AF8">
            <w:pPr>
              <w:spacing w:after="120"/>
              <w:jc w:val="center"/>
              <w:rPr>
                <w:ins w:id="7593" w:author="R4-2120772" w:date="2021-11-15T15:15:00Z"/>
                <w:rFonts w:eastAsia="MS Mincho"/>
                <w:sz w:val="18"/>
              </w:rPr>
            </w:pPr>
            <w:ins w:id="7594" w:author="R4-2120772" w:date="2021-11-15T15:15:00Z">
              <w:r>
                <w:rPr>
                  <w:rFonts w:eastAsia="MS Mincho"/>
                  <w:sz w:val="18"/>
                </w:rPr>
                <w:t>23.00</w:t>
              </w:r>
            </w:ins>
          </w:p>
        </w:tc>
        <w:tc>
          <w:tcPr>
            <w:tcW w:w="730" w:type="dxa"/>
            <w:noWrap/>
            <w:vAlign w:val="center"/>
          </w:tcPr>
          <w:p w:rsidR="00C87AF8" w:rsidRDefault="00C87AF8" w:rsidP="00C87AF8">
            <w:pPr>
              <w:spacing w:after="120"/>
              <w:jc w:val="center"/>
              <w:rPr>
                <w:ins w:id="7595" w:author="R4-2120772" w:date="2021-11-15T15:15:00Z"/>
                <w:rFonts w:eastAsia="MS Mincho"/>
                <w:sz w:val="18"/>
              </w:rPr>
            </w:pPr>
            <w:ins w:id="7596" w:author="R4-2120772" w:date="2021-11-15T15:15:00Z">
              <w:r>
                <w:rPr>
                  <w:rFonts w:eastAsia="MS Mincho"/>
                  <w:sz w:val="18"/>
                </w:rPr>
                <w:t>23.00</w:t>
              </w:r>
            </w:ins>
          </w:p>
        </w:tc>
      </w:tr>
      <w:tr w:rsidR="00C87AF8" w:rsidTr="0087751E">
        <w:trPr>
          <w:trHeight w:val="300"/>
          <w:jc w:val="center"/>
          <w:ins w:id="7597" w:author="R4-2120772" w:date="2021-11-15T15:15:00Z"/>
        </w:trPr>
        <w:tc>
          <w:tcPr>
            <w:tcW w:w="811" w:type="dxa"/>
            <w:vMerge/>
            <w:vAlign w:val="center"/>
          </w:tcPr>
          <w:p w:rsidR="00C87AF8" w:rsidRDefault="00C87AF8" w:rsidP="00C87AF8">
            <w:pPr>
              <w:spacing w:after="120"/>
              <w:jc w:val="center"/>
              <w:rPr>
                <w:ins w:id="7598" w:author="R4-2120772" w:date="2021-11-15T15:15:00Z"/>
                <w:rFonts w:eastAsia="MS Mincho"/>
              </w:rPr>
            </w:pPr>
          </w:p>
        </w:tc>
        <w:tc>
          <w:tcPr>
            <w:tcW w:w="921" w:type="dxa"/>
            <w:noWrap/>
            <w:vAlign w:val="center"/>
          </w:tcPr>
          <w:p w:rsidR="00C87AF8" w:rsidRDefault="00C87AF8" w:rsidP="00C87AF8">
            <w:pPr>
              <w:spacing w:after="120"/>
              <w:jc w:val="center"/>
              <w:rPr>
                <w:ins w:id="7599" w:author="R4-2120772" w:date="2021-11-15T15:15:00Z"/>
                <w:rFonts w:eastAsia="MS Mincho"/>
                <w:sz w:val="18"/>
              </w:rPr>
            </w:pPr>
            <w:ins w:id="7600" w:author="R4-2120772" w:date="2021-11-15T15:15:00Z">
              <w:r>
                <w:rPr>
                  <w:rFonts w:eastAsia="MS Mincho"/>
                  <w:sz w:val="18"/>
                </w:rPr>
                <w:t>Qualcomm</w:t>
              </w:r>
            </w:ins>
          </w:p>
        </w:tc>
        <w:tc>
          <w:tcPr>
            <w:tcW w:w="729" w:type="dxa"/>
            <w:noWrap/>
            <w:vAlign w:val="center"/>
          </w:tcPr>
          <w:p w:rsidR="00C87AF8" w:rsidRDefault="00C87AF8" w:rsidP="00C87AF8">
            <w:pPr>
              <w:spacing w:after="120"/>
              <w:jc w:val="center"/>
              <w:rPr>
                <w:ins w:id="7601" w:author="R4-2120772" w:date="2021-11-15T15:15:00Z"/>
                <w:rFonts w:eastAsia="MS Mincho"/>
                <w:sz w:val="18"/>
              </w:rPr>
            </w:pPr>
            <w:ins w:id="7602" w:author="R4-2120772" w:date="2021-11-15T15:15:00Z">
              <w:r>
                <w:rPr>
                  <w:rFonts w:eastAsia="MS Mincho"/>
                  <w:sz w:val="18"/>
                </w:rPr>
                <w:t>89.53</w:t>
              </w:r>
            </w:ins>
          </w:p>
        </w:tc>
        <w:tc>
          <w:tcPr>
            <w:tcW w:w="729" w:type="dxa"/>
            <w:noWrap/>
            <w:vAlign w:val="center"/>
          </w:tcPr>
          <w:p w:rsidR="00C87AF8" w:rsidRDefault="00C87AF8" w:rsidP="00C87AF8">
            <w:pPr>
              <w:spacing w:after="120"/>
              <w:jc w:val="center"/>
              <w:rPr>
                <w:ins w:id="7603" w:author="R4-2120772" w:date="2021-11-15T15:15:00Z"/>
                <w:rFonts w:eastAsia="MS Mincho"/>
                <w:sz w:val="18"/>
              </w:rPr>
            </w:pPr>
            <w:ins w:id="7604" w:author="R4-2120772" w:date="2021-11-15T15:15:00Z">
              <w:r>
                <w:rPr>
                  <w:rFonts w:eastAsia="MS Mincho"/>
                  <w:sz w:val="18"/>
                </w:rPr>
                <w:t>127.64</w:t>
              </w:r>
            </w:ins>
          </w:p>
        </w:tc>
        <w:tc>
          <w:tcPr>
            <w:tcW w:w="730" w:type="dxa"/>
            <w:noWrap/>
            <w:vAlign w:val="center"/>
          </w:tcPr>
          <w:p w:rsidR="00C87AF8" w:rsidRDefault="00C87AF8" w:rsidP="00C87AF8">
            <w:pPr>
              <w:spacing w:after="120"/>
              <w:jc w:val="center"/>
              <w:rPr>
                <w:ins w:id="7605" w:author="R4-2120772" w:date="2021-11-15T15:15:00Z"/>
                <w:rFonts w:eastAsia="MS Mincho"/>
                <w:sz w:val="18"/>
              </w:rPr>
            </w:pPr>
            <w:ins w:id="7606" w:author="R4-2120772" w:date="2021-11-15T15:15:00Z">
              <w:r>
                <w:rPr>
                  <w:rFonts w:eastAsia="MS Mincho"/>
                  <w:sz w:val="18"/>
                </w:rPr>
                <w:t>142.62</w:t>
              </w:r>
            </w:ins>
          </w:p>
        </w:tc>
        <w:tc>
          <w:tcPr>
            <w:tcW w:w="729" w:type="dxa"/>
            <w:noWrap/>
            <w:vAlign w:val="center"/>
          </w:tcPr>
          <w:p w:rsidR="00C87AF8" w:rsidRDefault="00C87AF8" w:rsidP="00C87AF8">
            <w:pPr>
              <w:spacing w:after="120"/>
              <w:jc w:val="center"/>
              <w:rPr>
                <w:ins w:id="7607" w:author="R4-2120772" w:date="2021-11-15T15:15:00Z"/>
                <w:rFonts w:eastAsia="MS Mincho"/>
                <w:sz w:val="18"/>
              </w:rPr>
            </w:pPr>
            <w:ins w:id="7608" w:author="R4-2120772" w:date="2021-11-15T15:15:00Z">
              <w:r>
                <w:rPr>
                  <w:rFonts w:eastAsia="MS Mincho"/>
                  <w:sz w:val="18"/>
                </w:rPr>
                <w:t>-21.39</w:t>
              </w:r>
            </w:ins>
          </w:p>
        </w:tc>
        <w:tc>
          <w:tcPr>
            <w:tcW w:w="729" w:type="dxa"/>
            <w:noWrap/>
            <w:vAlign w:val="center"/>
          </w:tcPr>
          <w:p w:rsidR="00C87AF8" w:rsidRDefault="00C87AF8" w:rsidP="00C87AF8">
            <w:pPr>
              <w:spacing w:after="120"/>
              <w:jc w:val="center"/>
              <w:rPr>
                <w:ins w:id="7609" w:author="R4-2120772" w:date="2021-11-15T15:15:00Z"/>
                <w:rFonts w:eastAsia="MS Mincho"/>
                <w:sz w:val="18"/>
              </w:rPr>
            </w:pPr>
            <w:ins w:id="7610" w:author="R4-2120772" w:date="2021-11-15T15:15:00Z">
              <w:r>
                <w:rPr>
                  <w:rFonts w:eastAsia="MS Mincho"/>
                  <w:sz w:val="18"/>
                </w:rPr>
                <w:t>-5.65</w:t>
              </w:r>
            </w:ins>
          </w:p>
        </w:tc>
        <w:tc>
          <w:tcPr>
            <w:tcW w:w="730" w:type="dxa"/>
            <w:noWrap/>
            <w:vAlign w:val="center"/>
          </w:tcPr>
          <w:p w:rsidR="00C87AF8" w:rsidRDefault="00C87AF8" w:rsidP="00C87AF8">
            <w:pPr>
              <w:spacing w:after="120"/>
              <w:jc w:val="center"/>
              <w:rPr>
                <w:ins w:id="7611" w:author="R4-2120772" w:date="2021-11-15T15:15:00Z"/>
                <w:rFonts w:eastAsia="MS Mincho"/>
                <w:sz w:val="18"/>
              </w:rPr>
            </w:pPr>
            <w:ins w:id="7612" w:author="R4-2120772" w:date="2021-11-15T15:15:00Z">
              <w:r>
                <w:rPr>
                  <w:rFonts w:eastAsia="MS Mincho"/>
                  <w:sz w:val="18"/>
                </w:rPr>
                <w:t>14.33</w:t>
              </w:r>
            </w:ins>
          </w:p>
        </w:tc>
        <w:tc>
          <w:tcPr>
            <w:tcW w:w="729" w:type="dxa"/>
            <w:noWrap/>
            <w:vAlign w:val="center"/>
          </w:tcPr>
          <w:p w:rsidR="00C87AF8" w:rsidRDefault="00C87AF8" w:rsidP="00C87AF8">
            <w:pPr>
              <w:spacing w:after="120"/>
              <w:jc w:val="center"/>
              <w:rPr>
                <w:ins w:id="7613" w:author="R4-2120772" w:date="2021-11-15T15:15:00Z"/>
                <w:rFonts w:eastAsia="MS Mincho"/>
                <w:sz w:val="18"/>
              </w:rPr>
            </w:pPr>
            <w:ins w:id="7614" w:author="R4-2120772" w:date="2021-11-15T15:15:00Z">
              <w:r>
                <w:rPr>
                  <w:rFonts w:eastAsia="MS Mincho"/>
                  <w:sz w:val="18"/>
                </w:rPr>
                <w:t>3.76</w:t>
              </w:r>
            </w:ins>
          </w:p>
        </w:tc>
        <w:tc>
          <w:tcPr>
            <w:tcW w:w="729" w:type="dxa"/>
            <w:noWrap/>
            <w:vAlign w:val="center"/>
          </w:tcPr>
          <w:p w:rsidR="00C87AF8" w:rsidRDefault="00C87AF8" w:rsidP="00C87AF8">
            <w:pPr>
              <w:spacing w:after="120"/>
              <w:jc w:val="center"/>
              <w:rPr>
                <w:ins w:id="7615" w:author="R4-2120772" w:date="2021-11-15T15:15:00Z"/>
                <w:rFonts w:eastAsia="MS Mincho"/>
                <w:sz w:val="18"/>
              </w:rPr>
            </w:pPr>
            <w:ins w:id="7616" w:author="R4-2120772" w:date="2021-11-15T15:15:00Z">
              <w:r>
                <w:rPr>
                  <w:rFonts w:eastAsia="MS Mincho"/>
                  <w:sz w:val="18"/>
                </w:rPr>
                <w:t>23.00</w:t>
              </w:r>
            </w:ins>
          </w:p>
        </w:tc>
        <w:tc>
          <w:tcPr>
            <w:tcW w:w="730" w:type="dxa"/>
            <w:noWrap/>
            <w:vAlign w:val="center"/>
          </w:tcPr>
          <w:p w:rsidR="00C87AF8" w:rsidRDefault="00C87AF8" w:rsidP="00C87AF8">
            <w:pPr>
              <w:spacing w:after="120"/>
              <w:jc w:val="center"/>
              <w:rPr>
                <w:ins w:id="7617" w:author="R4-2120772" w:date="2021-11-15T15:15:00Z"/>
                <w:rFonts w:eastAsia="MS Mincho"/>
                <w:sz w:val="18"/>
              </w:rPr>
            </w:pPr>
            <w:ins w:id="7618" w:author="R4-2120772" w:date="2021-11-15T15:15:00Z">
              <w:r>
                <w:rPr>
                  <w:rFonts w:eastAsia="MS Mincho"/>
                  <w:sz w:val="18"/>
                </w:rPr>
                <w:t>23.00</w:t>
              </w:r>
            </w:ins>
          </w:p>
        </w:tc>
      </w:tr>
      <w:tr w:rsidR="00C87AF8" w:rsidTr="0087751E">
        <w:trPr>
          <w:trHeight w:val="300"/>
          <w:jc w:val="center"/>
          <w:ins w:id="7619" w:author="R4-2120772" w:date="2021-11-15T15:15:00Z"/>
        </w:trPr>
        <w:tc>
          <w:tcPr>
            <w:tcW w:w="811" w:type="dxa"/>
            <w:vMerge/>
            <w:vAlign w:val="center"/>
          </w:tcPr>
          <w:p w:rsidR="00C87AF8" w:rsidRDefault="00C87AF8" w:rsidP="00C87AF8">
            <w:pPr>
              <w:spacing w:after="120"/>
              <w:jc w:val="center"/>
              <w:rPr>
                <w:ins w:id="7620" w:author="R4-2120772" w:date="2021-11-15T15:15:00Z"/>
                <w:rFonts w:eastAsia="MS Mincho"/>
              </w:rPr>
            </w:pPr>
          </w:p>
        </w:tc>
        <w:tc>
          <w:tcPr>
            <w:tcW w:w="921" w:type="dxa"/>
            <w:noWrap/>
            <w:vAlign w:val="center"/>
          </w:tcPr>
          <w:p w:rsidR="00C87AF8" w:rsidRDefault="00C87AF8" w:rsidP="00C87AF8">
            <w:pPr>
              <w:spacing w:after="120"/>
              <w:jc w:val="center"/>
              <w:rPr>
                <w:ins w:id="7621" w:author="R4-2120772" w:date="2021-11-15T15:15:00Z"/>
                <w:rFonts w:eastAsia="MS Mincho"/>
                <w:sz w:val="18"/>
              </w:rPr>
            </w:pPr>
            <w:ins w:id="7622" w:author="R4-2120772" w:date="2021-11-15T15:15:00Z">
              <w:r>
                <w:rPr>
                  <w:rFonts w:eastAsia="MS Mincho"/>
                  <w:sz w:val="18"/>
                </w:rPr>
                <w:t>Variance</w:t>
              </w:r>
            </w:ins>
          </w:p>
        </w:tc>
        <w:tc>
          <w:tcPr>
            <w:tcW w:w="729" w:type="dxa"/>
            <w:noWrap/>
            <w:vAlign w:val="center"/>
          </w:tcPr>
          <w:p w:rsidR="00C87AF8" w:rsidRDefault="00C87AF8" w:rsidP="00C87AF8">
            <w:pPr>
              <w:spacing w:after="120"/>
              <w:jc w:val="center"/>
              <w:rPr>
                <w:ins w:id="7623" w:author="R4-2120772" w:date="2021-11-15T15:15:00Z"/>
                <w:rFonts w:eastAsia="MS Mincho"/>
                <w:sz w:val="18"/>
              </w:rPr>
            </w:pPr>
            <w:ins w:id="7624" w:author="R4-2120772" w:date="2021-11-15T15:15:00Z">
              <w:r>
                <w:rPr>
                  <w:rFonts w:eastAsia="MS Mincho"/>
                  <w:sz w:val="18"/>
                </w:rPr>
                <w:t>6.55</w:t>
              </w:r>
            </w:ins>
          </w:p>
        </w:tc>
        <w:tc>
          <w:tcPr>
            <w:tcW w:w="729" w:type="dxa"/>
            <w:noWrap/>
            <w:vAlign w:val="center"/>
          </w:tcPr>
          <w:p w:rsidR="00C87AF8" w:rsidRDefault="00C87AF8" w:rsidP="00C87AF8">
            <w:pPr>
              <w:spacing w:after="120"/>
              <w:jc w:val="center"/>
              <w:rPr>
                <w:ins w:id="7625" w:author="R4-2120772" w:date="2021-11-15T15:15:00Z"/>
                <w:rFonts w:eastAsia="MS Mincho"/>
                <w:sz w:val="18"/>
              </w:rPr>
            </w:pPr>
            <w:ins w:id="7626" w:author="R4-2120772" w:date="2021-11-15T15:15:00Z">
              <w:r>
                <w:rPr>
                  <w:rFonts w:eastAsia="MS Mincho"/>
                  <w:sz w:val="18"/>
                </w:rPr>
                <w:t>0.49</w:t>
              </w:r>
            </w:ins>
          </w:p>
        </w:tc>
        <w:tc>
          <w:tcPr>
            <w:tcW w:w="730" w:type="dxa"/>
            <w:noWrap/>
            <w:vAlign w:val="center"/>
          </w:tcPr>
          <w:p w:rsidR="00C87AF8" w:rsidRDefault="00C87AF8" w:rsidP="00C87AF8">
            <w:pPr>
              <w:spacing w:after="120"/>
              <w:jc w:val="center"/>
              <w:rPr>
                <w:ins w:id="7627" w:author="R4-2120772" w:date="2021-11-15T15:15:00Z"/>
                <w:rFonts w:eastAsia="MS Mincho"/>
                <w:sz w:val="18"/>
              </w:rPr>
            </w:pPr>
            <w:ins w:id="7628" w:author="R4-2120772" w:date="2021-11-15T15:15:00Z">
              <w:r>
                <w:rPr>
                  <w:rFonts w:eastAsia="MS Mincho"/>
                  <w:sz w:val="18"/>
                </w:rPr>
                <w:t>3.54</w:t>
              </w:r>
            </w:ins>
          </w:p>
        </w:tc>
        <w:tc>
          <w:tcPr>
            <w:tcW w:w="729" w:type="dxa"/>
            <w:noWrap/>
            <w:vAlign w:val="center"/>
          </w:tcPr>
          <w:p w:rsidR="00C87AF8" w:rsidRDefault="00C87AF8" w:rsidP="00C87AF8">
            <w:pPr>
              <w:spacing w:after="120"/>
              <w:jc w:val="center"/>
              <w:rPr>
                <w:ins w:id="7629" w:author="R4-2120772" w:date="2021-11-15T15:15:00Z"/>
                <w:rFonts w:eastAsia="MS Mincho"/>
                <w:sz w:val="18"/>
              </w:rPr>
            </w:pPr>
            <w:ins w:id="7630" w:author="R4-2120772" w:date="2021-11-15T15:15:00Z">
              <w:r>
                <w:rPr>
                  <w:rFonts w:eastAsia="MS Mincho"/>
                  <w:sz w:val="18"/>
                </w:rPr>
                <w:t>9.66</w:t>
              </w:r>
            </w:ins>
          </w:p>
        </w:tc>
        <w:tc>
          <w:tcPr>
            <w:tcW w:w="729" w:type="dxa"/>
            <w:noWrap/>
            <w:vAlign w:val="center"/>
          </w:tcPr>
          <w:p w:rsidR="00C87AF8" w:rsidRDefault="00C87AF8" w:rsidP="00C87AF8">
            <w:pPr>
              <w:spacing w:after="120"/>
              <w:jc w:val="center"/>
              <w:rPr>
                <w:ins w:id="7631" w:author="R4-2120772" w:date="2021-11-15T15:15:00Z"/>
                <w:rFonts w:eastAsia="MS Mincho"/>
                <w:sz w:val="18"/>
              </w:rPr>
            </w:pPr>
            <w:ins w:id="7632" w:author="R4-2120772" w:date="2021-11-15T15:15:00Z">
              <w:r>
                <w:rPr>
                  <w:rFonts w:eastAsia="MS Mincho"/>
                  <w:sz w:val="18"/>
                </w:rPr>
                <w:t>6.07</w:t>
              </w:r>
            </w:ins>
          </w:p>
        </w:tc>
        <w:tc>
          <w:tcPr>
            <w:tcW w:w="730" w:type="dxa"/>
            <w:noWrap/>
            <w:vAlign w:val="center"/>
          </w:tcPr>
          <w:p w:rsidR="00C87AF8" w:rsidRDefault="00C87AF8" w:rsidP="00C87AF8">
            <w:pPr>
              <w:spacing w:after="120"/>
              <w:jc w:val="center"/>
              <w:rPr>
                <w:ins w:id="7633" w:author="R4-2120772" w:date="2021-11-15T15:15:00Z"/>
                <w:rFonts w:eastAsia="MS Mincho"/>
                <w:sz w:val="18"/>
              </w:rPr>
            </w:pPr>
            <w:ins w:id="7634" w:author="R4-2120772" w:date="2021-11-15T15:15:00Z">
              <w:r>
                <w:rPr>
                  <w:rFonts w:eastAsia="MS Mincho"/>
                  <w:sz w:val="18"/>
                </w:rPr>
                <w:t>0.03</w:t>
              </w:r>
            </w:ins>
          </w:p>
        </w:tc>
        <w:tc>
          <w:tcPr>
            <w:tcW w:w="729" w:type="dxa"/>
            <w:noWrap/>
            <w:vAlign w:val="center"/>
          </w:tcPr>
          <w:p w:rsidR="00C87AF8" w:rsidRDefault="00C87AF8" w:rsidP="00C87AF8">
            <w:pPr>
              <w:spacing w:after="120"/>
              <w:jc w:val="center"/>
              <w:rPr>
                <w:ins w:id="7635" w:author="R4-2120772" w:date="2021-11-15T15:15:00Z"/>
                <w:rFonts w:eastAsia="MS Mincho"/>
                <w:sz w:val="18"/>
              </w:rPr>
            </w:pPr>
            <w:ins w:id="7636" w:author="R4-2120772" w:date="2021-11-15T15:15:00Z">
              <w:r>
                <w:rPr>
                  <w:rFonts w:eastAsia="MS Mincho"/>
                  <w:sz w:val="18"/>
                </w:rPr>
                <w:t>22.71</w:t>
              </w:r>
            </w:ins>
          </w:p>
        </w:tc>
        <w:tc>
          <w:tcPr>
            <w:tcW w:w="729" w:type="dxa"/>
            <w:noWrap/>
            <w:vAlign w:val="center"/>
          </w:tcPr>
          <w:p w:rsidR="00C87AF8" w:rsidRDefault="00C87AF8" w:rsidP="00C87AF8">
            <w:pPr>
              <w:spacing w:after="120"/>
              <w:jc w:val="center"/>
              <w:rPr>
                <w:ins w:id="7637" w:author="R4-2120772" w:date="2021-11-15T15:15:00Z"/>
                <w:rFonts w:eastAsia="MS Mincho"/>
                <w:sz w:val="18"/>
              </w:rPr>
            </w:pPr>
            <w:ins w:id="7638" w:author="R4-2120772" w:date="2021-11-15T15:15:00Z">
              <w:r>
                <w:rPr>
                  <w:rFonts w:eastAsia="MS Mincho"/>
                  <w:sz w:val="18"/>
                </w:rPr>
                <w:t>0.00</w:t>
              </w:r>
            </w:ins>
          </w:p>
        </w:tc>
        <w:tc>
          <w:tcPr>
            <w:tcW w:w="730" w:type="dxa"/>
            <w:noWrap/>
            <w:vAlign w:val="center"/>
          </w:tcPr>
          <w:p w:rsidR="00C87AF8" w:rsidRDefault="00C87AF8" w:rsidP="00C87AF8">
            <w:pPr>
              <w:spacing w:after="120"/>
              <w:jc w:val="center"/>
              <w:rPr>
                <w:ins w:id="7639" w:author="R4-2120772" w:date="2021-11-15T15:15:00Z"/>
                <w:rFonts w:eastAsia="MS Mincho"/>
                <w:sz w:val="18"/>
              </w:rPr>
            </w:pPr>
            <w:ins w:id="7640" w:author="R4-2120772" w:date="2021-11-15T15:15:00Z">
              <w:r>
                <w:rPr>
                  <w:rFonts w:eastAsia="MS Mincho"/>
                  <w:sz w:val="18"/>
                </w:rPr>
                <w:t>0.00</w:t>
              </w:r>
            </w:ins>
          </w:p>
        </w:tc>
      </w:tr>
      <w:tr w:rsidR="00C87AF8" w:rsidTr="0087751E">
        <w:trPr>
          <w:trHeight w:val="315"/>
          <w:jc w:val="center"/>
          <w:ins w:id="7641" w:author="R4-2120772" w:date="2021-11-15T15:15:00Z"/>
        </w:trPr>
        <w:tc>
          <w:tcPr>
            <w:tcW w:w="811" w:type="dxa"/>
            <w:vMerge/>
            <w:vAlign w:val="center"/>
          </w:tcPr>
          <w:p w:rsidR="00C87AF8" w:rsidRDefault="00C87AF8" w:rsidP="00C87AF8">
            <w:pPr>
              <w:spacing w:after="120"/>
              <w:jc w:val="center"/>
              <w:rPr>
                <w:ins w:id="7642" w:author="R4-2120772" w:date="2021-11-15T15:15:00Z"/>
                <w:rFonts w:eastAsia="MS Mincho"/>
              </w:rPr>
            </w:pPr>
          </w:p>
        </w:tc>
        <w:tc>
          <w:tcPr>
            <w:tcW w:w="921" w:type="dxa"/>
            <w:noWrap/>
            <w:vAlign w:val="center"/>
          </w:tcPr>
          <w:p w:rsidR="00C87AF8" w:rsidRDefault="00C87AF8" w:rsidP="00C87AF8">
            <w:pPr>
              <w:spacing w:after="120"/>
              <w:jc w:val="center"/>
              <w:rPr>
                <w:ins w:id="7643" w:author="R4-2120772" w:date="2021-11-15T15:15:00Z"/>
                <w:rFonts w:eastAsia="MS Mincho"/>
                <w:sz w:val="18"/>
              </w:rPr>
            </w:pPr>
            <w:ins w:id="7644" w:author="R4-2120772" w:date="2021-11-15T15:15:00Z">
              <w:r>
                <w:rPr>
                  <w:rFonts w:eastAsia="MS Mincho"/>
                  <w:sz w:val="18"/>
                </w:rPr>
                <w:t>Mean</w:t>
              </w:r>
            </w:ins>
          </w:p>
        </w:tc>
        <w:tc>
          <w:tcPr>
            <w:tcW w:w="729" w:type="dxa"/>
            <w:noWrap/>
            <w:vAlign w:val="center"/>
          </w:tcPr>
          <w:p w:rsidR="00C87AF8" w:rsidRDefault="00C87AF8" w:rsidP="00C87AF8">
            <w:pPr>
              <w:spacing w:after="120"/>
              <w:jc w:val="center"/>
              <w:rPr>
                <w:ins w:id="7645" w:author="R4-2120772" w:date="2021-11-15T15:15:00Z"/>
                <w:rFonts w:eastAsia="MS Mincho"/>
                <w:sz w:val="18"/>
              </w:rPr>
            </w:pPr>
            <w:ins w:id="7646" w:author="R4-2120772" w:date="2021-11-15T15:15:00Z">
              <w:r>
                <w:rPr>
                  <w:rFonts w:eastAsia="MS Mincho"/>
                  <w:sz w:val="18"/>
                </w:rPr>
                <w:t>90.39</w:t>
              </w:r>
            </w:ins>
          </w:p>
        </w:tc>
        <w:tc>
          <w:tcPr>
            <w:tcW w:w="729" w:type="dxa"/>
            <w:noWrap/>
            <w:vAlign w:val="center"/>
          </w:tcPr>
          <w:p w:rsidR="00C87AF8" w:rsidRDefault="00C87AF8" w:rsidP="00C87AF8">
            <w:pPr>
              <w:spacing w:after="120"/>
              <w:jc w:val="center"/>
              <w:rPr>
                <w:ins w:id="7647" w:author="R4-2120772" w:date="2021-11-15T15:15:00Z"/>
                <w:rFonts w:eastAsia="MS Mincho"/>
                <w:sz w:val="18"/>
              </w:rPr>
            </w:pPr>
            <w:ins w:id="7648" w:author="R4-2120772" w:date="2021-11-15T15:15:00Z">
              <w:r>
                <w:rPr>
                  <w:rFonts w:eastAsia="MS Mincho"/>
                  <w:sz w:val="18"/>
                </w:rPr>
                <w:t>126.77</w:t>
              </w:r>
            </w:ins>
          </w:p>
        </w:tc>
        <w:tc>
          <w:tcPr>
            <w:tcW w:w="730" w:type="dxa"/>
            <w:noWrap/>
            <w:vAlign w:val="center"/>
          </w:tcPr>
          <w:p w:rsidR="00C87AF8" w:rsidRDefault="00C87AF8" w:rsidP="00C87AF8">
            <w:pPr>
              <w:spacing w:after="120"/>
              <w:jc w:val="center"/>
              <w:rPr>
                <w:ins w:id="7649" w:author="R4-2120772" w:date="2021-11-15T15:15:00Z"/>
                <w:rFonts w:eastAsia="MS Mincho"/>
                <w:sz w:val="18"/>
              </w:rPr>
            </w:pPr>
            <w:ins w:id="7650" w:author="R4-2120772" w:date="2021-11-15T15:15:00Z">
              <w:r>
                <w:rPr>
                  <w:rFonts w:eastAsia="MS Mincho"/>
                  <w:sz w:val="18"/>
                </w:rPr>
                <w:t>140.81</w:t>
              </w:r>
            </w:ins>
          </w:p>
        </w:tc>
        <w:tc>
          <w:tcPr>
            <w:tcW w:w="729" w:type="dxa"/>
            <w:noWrap/>
            <w:vAlign w:val="center"/>
          </w:tcPr>
          <w:p w:rsidR="00C87AF8" w:rsidRDefault="00C87AF8" w:rsidP="00C87AF8">
            <w:pPr>
              <w:spacing w:after="120"/>
              <w:jc w:val="center"/>
              <w:rPr>
                <w:ins w:id="7651" w:author="R4-2120772" w:date="2021-11-15T15:15:00Z"/>
                <w:rFonts w:eastAsia="MS Mincho"/>
                <w:sz w:val="18"/>
              </w:rPr>
            </w:pPr>
            <w:ins w:id="7652" w:author="R4-2120772" w:date="2021-11-15T15:15:00Z">
              <w:r>
                <w:rPr>
                  <w:rFonts w:eastAsia="MS Mincho"/>
                  <w:sz w:val="18"/>
                </w:rPr>
                <w:t>-21.15</w:t>
              </w:r>
            </w:ins>
          </w:p>
        </w:tc>
        <w:tc>
          <w:tcPr>
            <w:tcW w:w="729" w:type="dxa"/>
            <w:noWrap/>
            <w:vAlign w:val="center"/>
          </w:tcPr>
          <w:p w:rsidR="00C87AF8" w:rsidRDefault="00C87AF8" w:rsidP="00C87AF8">
            <w:pPr>
              <w:spacing w:after="120"/>
              <w:jc w:val="center"/>
              <w:rPr>
                <w:ins w:id="7653" w:author="R4-2120772" w:date="2021-11-15T15:15:00Z"/>
                <w:rFonts w:eastAsia="MS Mincho"/>
                <w:sz w:val="18"/>
              </w:rPr>
            </w:pPr>
            <w:ins w:id="7654" w:author="R4-2120772" w:date="2021-11-15T15:15:00Z">
              <w:r>
                <w:rPr>
                  <w:rFonts w:eastAsia="MS Mincho"/>
                  <w:sz w:val="18"/>
                </w:rPr>
                <w:t>-6.40</w:t>
              </w:r>
            </w:ins>
          </w:p>
        </w:tc>
        <w:tc>
          <w:tcPr>
            <w:tcW w:w="730" w:type="dxa"/>
            <w:noWrap/>
            <w:vAlign w:val="center"/>
          </w:tcPr>
          <w:p w:rsidR="00C87AF8" w:rsidRDefault="00C87AF8" w:rsidP="00C87AF8">
            <w:pPr>
              <w:spacing w:after="120"/>
              <w:jc w:val="center"/>
              <w:rPr>
                <w:ins w:id="7655" w:author="R4-2120772" w:date="2021-11-15T15:15:00Z"/>
                <w:rFonts w:eastAsia="MS Mincho"/>
                <w:sz w:val="18"/>
              </w:rPr>
            </w:pPr>
            <w:ins w:id="7656" w:author="R4-2120772" w:date="2021-11-15T15:15:00Z">
              <w:r>
                <w:rPr>
                  <w:rFonts w:eastAsia="MS Mincho"/>
                  <w:sz w:val="18"/>
                </w:rPr>
                <w:t>14.58</w:t>
              </w:r>
            </w:ins>
          </w:p>
        </w:tc>
        <w:tc>
          <w:tcPr>
            <w:tcW w:w="729" w:type="dxa"/>
            <w:noWrap/>
            <w:vAlign w:val="center"/>
          </w:tcPr>
          <w:p w:rsidR="00C87AF8" w:rsidRDefault="00C87AF8" w:rsidP="00C87AF8">
            <w:pPr>
              <w:spacing w:after="120"/>
              <w:jc w:val="center"/>
              <w:rPr>
                <w:ins w:id="7657" w:author="R4-2120772" w:date="2021-11-15T15:15:00Z"/>
                <w:rFonts w:eastAsia="MS Mincho"/>
                <w:sz w:val="18"/>
              </w:rPr>
            </w:pPr>
            <w:ins w:id="7658" w:author="R4-2120772" w:date="2021-11-15T15:15:00Z">
              <w:r>
                <w:rPr>
                  <w:rFonts w:eastAsia="MS Mincho"/>
                  <w:sz w:val="18"/>
                </w:rPr>
                <w:t>6.22</w:t>
              </w:r>
            </w:ins>
          </w:p>
        </w:tc>
        <w:tc>
          <w:tcPr>
            <w:tcW w:w="729" w:type="dxa"/>
            <w:noWrap/>
            <w:vAlign w:val="center"/>
          </w:tcPr>
          <w:p w:rsidR="00C87AF8" w:rsidRDefault="00C87AF8" w:rsidP="00C87AF8">
            <w:pPr>
              <w:spacing w:after="120"/>
              <w:jc w:val="center"/>
              <w:rPr>
                <w:ins w:id="7659" w:author="R4-2120772" w:date="2021-11-15T15:15:00Z"/>
                <w:rFonts w:eastAsia="MS Mincho"/>
                <w:sz w:val="18"/>
              </w:rPr>
            </w:pPr>
            <w:ins w:id="7660" w:author="R4-2120772" w:date="2021-11-15T15:15:00Z">
              <w:r>
                <w:rPr>
                  <w:rFonts w:eastAsia="MS Mincho"/>
                  <w:sz w:val="18"/>
                </w:rPr>
                <w:t>23.00</w:t>
              </w:r>
            </w:ins>
          </w:p>
        </w:tc>
        <w:tc>
          <w:tcPr>
            <w:tcW w:w="730" w:type="dxa"/>
            <w:noWrap/>
            <w:vAlign w:val="center"/>
          </w:tcPr>
          <w:p w:rsidR="00C87AF8" w:rsidRDefault="00C87AF8" w:rsidP="00C87AF8">
            <w:pPr>
              <w:spacing w:after="120"/>
              <w:jc w:val="center"/>
              <w:rPr>
                <w:ins w:id="7661" w:author="R4-2120772" w:date="2021-11-15T15:15:00Z"/>
                <w:rFonts w:eastAsia="MS Mincho"/>
                <w:sz w:val="18"/>
              </w:rPr>
            </w:pPr>
            <w:ins w:id="7662" w:author="R4-2120772" w:date="2021-11-15T15:15:00Z">
              <w:r>
                <w:rPr>
                  <w:rFonts w:eastAsia="MS Mincho"/>
                  <w:sz w:val="18"/>
                </w:rPr>
                <w:t>23.00</w:t>
              </w:r>
            </w:ins>
          </w:p>
        </w:tc>
      </w:tr>
    </w:tbl>
    <w:p w:rsidR="00D84F72" w:rsidRDefault="00D84F72">
      <w:pPr>
        <w:pStyle w:val="9"/>
      </w:pPr>
    </w:p>
    <w:p w:rsidR="00D84F72" w:rsidRDefault="00D84F72"/>
    <w:p w:rsidR="00D84F72" w:rsidRDefault="00783A88">
      <w:pPr>
        <w:pStyle w:val="9"/>
      </w:pPr>
      <w:r>
        <w:br w:type="page"/>
      </w:r>
      <w:bookmarkStart w:id="7663" w:name="_Toc87889317"/>
      <w:bookmarkStart w:id="7664" w:name="_Toc87952054"/>
      <w:r>
        <w:lastRenderedPageBreak/>
        <w:t>Annex C:</w:t>
      </w:r>
      <w:r>
        <w:br/>
        <w:t>T</w:t>
      </w:r>
      <w:r w:rsidR="00281460">
        <w:t>o be added.</w:t>
      </w:r>
      <w:bookmarkEnd w:id="7663"/>
      <w:bookmarkEnd w:id="7664"/>
    </w:p>
    <w:p w:rsidR="00D84F72" w:rsidRDefault="00783A88">
      <w:pPr>
        <w:spacing w:after="0"/>
      </w:pPr>
      <w:r>
        <w:br w:type="page"/>
      </w:r>
    </w:p>
    <w:p w:rsidR="00D84F72" w:rsidRDefault="00783A88">
      <w:pPr>
        <w:pStyle w:val="9"/>
      </w:pPr>
      <w:bookmarkStart w:id="7665" w:name="_Toc87889318"/>
      <w:bookmarkStart w:id="7666" w:name="_Toc87952055"/>
      <w:r>
        <w:lastRenderedPageBreak/>
        <w:t>Annex D:</w:t>
      </w:r>
      <w:r>
        <w:br/>
        <w:t>Change history</w:t>
      </w:r>
      <w:bookmarkEnd w:id="7665"/>
      <w:bookmarkEnd w:id="7666"/>
    </w:p>
    <w:p w:rsidR="00D84F72" w:rsidDel="002B2814" w:rsidRDefault="00783A88" w:rsidP="002B2814">
      <w:pPr>
        <w:pStyle w:val="Guidance"/>
        <w:rPr>
          <w:del w:id="7667" w:author="JIN Yiran" w:date="2021-11-16T10:34:00Z"/>
        </w:rPr>
      </w:pPr>
      <w:del w:id="7668" w:author="JIN Yiran" w:date="2021-11-16T10:34:00Z">
        <w:r w:rsidDel="002B2814">
          <w:delText>This is the last annex for TS/TSs which details the change history using the following table.</w:delText>
        </w:r>
        <w:r w:rsidDel="002B2814">
          <w:br/>
          <w:delText>This table is to be used for recording progress during the WG drafting process till TSG approval of this TS/TR.</w:delText>
        </w:r>
        <w:r w:rsidDel="002B2814">
          <w:br/>
          <w:delText>For TRs under change control, use one line per approved Change Request</w:delText>
        </w:r>
        <w:r w:rsidDel="002B2814">
          <w:br/>
          <w:delText>Date: use format YYYY-MM</w:delText>
        </w:r>
        <w:r w:rsidDel="002B2814">
          <w:br/>
          <w:delText>CR: four digits, leading zeros as necessary</w:delText>
        </w:r>
        <w:r w:rsidDel="002B2814">
          <w:br/>
          <w:delText>Rev: blank, or number (max two digits)</w:delText>
        </w:r>
        <w:r w:rsidDel="002B2814">
          <w:br/>
          <w:delText>Cat: use one of the letters A, B, C, D, F</w:delText>
        </w:r>
        <w:r w:rsidDel="002B2814">
          <w:br/>
          <w:delText>Subject/Comment: for TSs under change control, include full text of the subject field of the Change Request cover</w:delText>
        </w:r>
        <w:r w:rsidDel="002B2814">
          <w:br/>
          <w:delText>New vers: use format [n]n.[n]n.[n]n</w:delText>
        </w:r>
      </w:del>
    </w:p>
    <w:p w:rsidR="00D84F72" w:rsidDel="002B2814" w:rsidRDefault="00D84F72" w:rsidP="002B2814">
      <w:pPr>
        <w:pStyle w:val="TH"/>
        <w:jc w:val="left"/>
        <w:rPr>
          <w:del w:id="7669" w:author="JIN Yiran" w:date="2021-11-16T10:34:00Z"/>
        </w:rPr>
      </w:pPr>
      <w:bookmarkStart w:id="7670" w:name="historyclause"/>
      <w:bookmarkEnd w:id="76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84F72" w:rsidTr="00200059">
        <w:trPr>
          <w:cantSplit/>
        </w:trPr>
        <w:tc>
          <w:tcPr>
            <w:tcW w:w="9639" w:type="dxa"/>
            <w:gridSpan w:val="8"/>
            <w:tcBorders>
              <w:bottom w:val="nil"/>
            </w:tcBorders>
            <w:shd w:val="solid" w:color="FFFFFF" w:fill="auto"/>
          </w:tcPr>
          <w:p w:rsidR="00D84F72" w:rsidRDefault="00783A88">
            <w:pPr>
              <w:pStyle w:val="TAL"/>
              <w:jc w:val="center"/>
              <w:rPr>
                <w:b/>
                <w:sz w:val="16"/>
              </w:rPr>
            </w:pPr>
            <w:r>
              <w:rPr>
                <w:b/>
              </w:rPr>
              <w:t>Change history</w:t>
            </w:r>
          </w:p>
        </w:tc>
      </w:tr>
      <w:tr w:rsidR="00D84F72" w:rsidTr="00200059">
        <w:tc>
          <w:tcPr>
            <w:tcW w:w="800" w:type="dxa"/>
            <w:shd w:val="pct10" w:color="auto" w:fill="FFFFFF"/>
          </w:tcPr>
          <w:p w:rsidR="00D84F72" w:rsidRDefault="00783A88">
            <w:pPr>
              <w:pStyle w:val="TAL"/>
              <w:rPr>
                <w:b/>
                <w:sz w:val="16"/>
              </w:rPr>
            </w:pPr>
            <w:r>
              <w:rPr>
                <w:b/>
                <w:sz w:val="16"/>
              </w:rPr>
              <w:t>Date</w:t>
            </w:r>
          </w:p>
        </w:tc>
        <w:tc>
          <w:tcPr>
            <w:tcW w:w="800" w:type="dxa"/>
            <w:shd w:val="pct10" w:color="auto" w:fill="FFFFFF"/>
          </w:tcPr>
          <w:p w:rsidR="00D84F72" w:rsidRDefault="00783A88">
            <w:pPr>
              <w:pStyle w:val="TAL"/>
              <w:rPr>
                <w:b/>
                <w:sz w:val="16"/>
              </w:rPr>
            </w:pPr>
            <w:r>
              <w:rPr>
                <w:b/>
                <w:sz w:val="16"/>
              </w:rPr>
              <w:t>Meeting</w:t>
            </w:r>
          </w:p>
        </w:tc>
        <w:tc>
          <w:tcPr>
            <w:tcW w:w="1094" w:type="dxa"/>
            <w:shd w:val="pct10" w:color="auto" w:fill="FFFFFF"/>
          </w:tcPr>
          <w:p w:rsidR="00D84F72" w:rsidRDefault="00783A88">
            <w:pPr>
              <w:pStyle w:val="TAL"/>
              <w:rPr>
                <w:b/>
                <w:sz w:val="16"/>
              </w:rPr>
            </w:pPr>
            <w:r>
              <w:rPr>
                <w:b/>
                <w:sz w:val="16"/>
              </w:rPr>
              <w:t>TDoc</w:t>
            </w:r>
          </w:p>
        </w:tc>
        <w:tc>
          <w:tcPr>
            <w:tcW w:w="425" w:type="dxa"/>
            <w:shd w:val="pct10" w:color="auto" w:fill="FFFFFF"/>
          </w:tcPr>
          <w:p w:rsidR="00D84F72" w:rsidRDefault="00783A88">
            <w:pPr>
              <w:pStyle w:val="TAL"/>
              <w:rPr>
                <w:b/>
                <w:sz w:val="16"/>
              </w:rPr>
            </w:pPr>
            <w:r>
              <w:rPr>
                <w:b/>
                <w:sz w:val="16"/>
              </w:rPr>
              <w:t>CR</w:t>
            </w:r>
          </w:p>
        </w:tc>
        <w:tc>
          <w:tcPr>
            <w:tcW w:w="425" w:type="dxa"/>
            <w:shd w:val="pct10" w:color="auto" w:fill="FFFFFF"/>
          </w:tcPr>
          <w:p w:rsidR="00D84F72" w:rsidRDefault="00783A88">
            <w:pPr>
              <w:pStyle w:val="TAL"/>
              <w:rPr>
                <w:b/>
                <w:sz w:val="16"/>
              </w:rPr>
            </w:pPr>
            <w:r>
              <w:rPr>
                <w:b/>
                <w:sz w:val="16"/>
              </w:rPr>
              <w:t>Rev</w:t>
            </w:r>
          </w:p>
        </w:tc>
        <w:tc>
          <w:tcPr>
            <w:tcW w:w="425" w:type="dxa"/>
            <w:shd w:val="pct10" w:color="auto" w:fill="FFFFFF"/>
          </w:tcPr>
          <w:p w:rsidR="00D84F72" w:rsidRDefault="00783A88">
            <w:pPr>
              <w:pStyle w:val="TAL"/>
              <w:rPr>
                <w:b/>
                <w:sz w:val="16"/>
              </w:rPr>
            </w:pPr>
            <w:r>
              <w:rPr>
                <w:b/>
                <w:sz w:val="16"/>
              </w:rPr>
              <w:t>Cat</w:t>
            </w:r>
          </w:p>
        </w:tc>
        <w:tc>
          <w:tcPr>
            <w:tcW w:w="4962" w:type="dxa"/>
            <w:shd w:val="pct10" w:color="auto" w:fill="FFFFFF"/>
          </w:tcPr>
          <w:p w:rsidR="00D84F72" w:rsidRDefault="00783A88">
            <w:pPr>
              <w:pStyle w:val="TAL"/>
              <w:rPr>
                <w:b/>
                <w:sz w:val="16"/>
              </w:rPr>
            </w:pPr>
            <w:r>
              <w:rPr>
                <w:b/>
                <w:sz w:val="16"/>
              </w:rPr>
              <w:t>Subject/Comment</w:t>
            </w:r>
          </w:p>
        </w:tc>
        <w:tc>
          <w:tcPr>
            <w:tcW w:w="708" w:type="dxa"/>
            <w:shd w:val="pct10" w:color="auto" w:fill="FFFFFF"/>
          </w:tcPr>
          <w:p w:rsidR="00D84F72" w:rsidRDefault="00783A88">
            <w:pPr>
              <w:pStyle w:val="TAL"/>
              <w:rPr>
                <w:b/>
                <w:sz w:val="16"/>
              </w:rPr>
            </w:pPr>
            <w:r>
              <w:rPr>
                <w:b/>
                <w:sz w:val="16"/>
              </w:rPr>
              <w:t>New version</w:t>
            </w:r>
          </w:p>
        </w:tc>
      </w:tr>
      <w:tr w:rsidR="00200059" w:rsidTr="00200059">
        <w:tc>
          <w:tcPr>
            <w:tcW w:w="800" w:type="dxa"/>
            <w:shd w:val="solid" w:color="FFFFFF" w:fill="auto"/>
          </w:tcPr>
          <w:p w:rsidR="00200059" w:rsidRDefault="00200059" w:rsidP="00200059">
            <w:pPr>
              <w:pStyle w:val="TAC"/>
              <w:rPr>
                <w:sz w:val="16"/>
                <w:szCs w:val="16"/>
                <w:lang w:eastAsia="zh-CN"/>
              </w:rPr>
            </w:pPr>
            <w:ins w:id="7671" w:author="JIN Yiran" w:date="2021-11-16T10:23:00Z">
              <w:r>
                <w:rPr>
                  <w:sz w:val="16"/>
                  <w:szCs w:val="16"/>
                  <w:lang w:eastAsia="zh-CN"/>
                </w:rPr>
                <w:t>2021-11</w:t>
              </w:r>
            </w:ins>
          </w:p>
        </w:tc>
        <w:tc>
          <w:tcPr>
            <w:tcW w:w="800" w:type="dxa"/>
            <w:shd w:val="solid" w:color="FFFFFF" w:fill="auto"/>
          </w:tcPr>
          <w:p w:rsidR="00200059" w:rsidRDefault="00200059" w:rsidP="00200059">
            <w:pPr>
              <w:pStyle w:val="TAC"/>
              <w:rPr>
                <w:sz w:val="16"/>
                <w:szCs w:val="16"/>
              </w:rPr>
            </w:pPr>
            <w:ins w:id="7672" w:author="JIN Yiran" w:date="2021-11-16T10:23:00Z">
              <w:r>
                <w:rPr>
                  <w:rFonts w:hint="eastAsia"/>
                  <w:sz w:val="16"/>
                  <w:szCs w:val="16"/>
                  <w:lang w:eastAsia="zh-CN"/>
                </w:rPr>
                <w:t>RAN</w:t>
              </w:r>
              <w:r>
                <w:rPr>
                  <w:sz w:val="16"/>
                  <w:szCs w:val="16"/>
                  <w:lang w:eastAsia="zh-CN"/>
                </w:rPr>
                <w:t>4# 101-e</w:t>
              </w:r>
            </w:ins>
          </w:p>
        </w:tc>
        <w:tc>
          <w:tcPr>
            <w:tcW w:w="1094" w:type="dxa"/>
            <w:shd w:val="solid" w:color="FFFFFF" w:fill="auto"/>
          </w:tcPr>
          <w:p w:rsidR="00200059" w:rsidRDefault="00200059" w:rsidP="00200059">
            <w:pPr>
              <w:pStyle w:val="TAC"/>
              <w:rPr>
                <w:sz w:val="16"/>
                <w:szCs w:val="16"/>
                <w:lang w:eastAsia="zh-CN"/>
              </w:rPr>
            </w:pPr>
            <w:ins w:id="7673" w:author="JIN Yiran" w:date="2021-11-16T10:23:00Z">
              <w:r>
                <w:rPr>
                  <w:rFonts w:hint="eastAsia"/>
                  <w:sz w:val="16"/>
                  <w:szCs w:val="16"/>
                  <w:lang w:eastAsia="zh-CN"/>
                </w:rPr>
                <w:t>R</w:t>
              </w:r>
              <w:r>
                <w:rPr>
                  <w:sz w:val="16"/>
                  <w:szCs w:val="16"/>
                  <w:lang w:eastAsia="zh-CN"/>
                </w:rPr>
                <w:t>4-2120776</w:t>
              </w:r>
            </w:ins>
          </w:p>
        </w:tc>
        <w:tc>
          <w:tcPr>
            <w:tcW w:w="425" w:type="dxa"/>
            <w:shd w:val="solid" w:color="FFFFFF" w:fill="auto"/>
          </w:tcPr>
          <w:p w:rsidR="00200059" w:rsidRDefault="00200059" w:rsidP="00200059">
            <w:pPr>
              <w:pStyle w:val="TAL"/>
              <w:rPr>
                <w:sz w:val="16"/>
                <w:szCs w:val="16"/>
              </w:rPr>
            </w:pPr>
          </w:p>
        </w:tc>
        <w:tc>
          <w:tcPr>
            <w:tcW w:w="425" w:type="dxa"/>
            <w:shd w:val="solid" w:color="FFFFFF" w:fill="auto"/>
          </w:tcPr>
          <w:p w:rsidR="00200059" w:rsidRDefault="00200059" w:rsidP="00200059">
            <w:pPr>
              <w:pStyle w:val="TAR"/>
              <w:rPr>
                <w:sz w:val="16"/>
                <w:szCs w:val="16"/>
              </w:rPr>
            </w:pPr>
          </w:p>
        </w:tc>
        <w:tc>
          <w:tcPr>
            <w:tcW w:w="425" w:type="dxa"/>
            <w:shd w:val="solid" w:color="FFFFFF" w:fill="auto"/>
          </w:tcPr>
          <w:p w:rsidR="00200059" w:rsidRDefault="00200059" w:rsidP="00200059">
            <w:pPr>
              <w:pStyle w:val="TAC"/>
              <w:rPr>
                <w:sz w:val="16"/>
                <w:szCs w:val="16"/>
              </w:rPr>
            </w:pPr>
          </w:p>
        </w:tc>
        <w:tc>
          <w:tcPr>
            <w:tcW w:w="4962" w:type="dxa"/>
            <w:shd w:val="solid" w:color="FFFFFF" w:fill="auto"/>
          </w:tcPr>
          <w:p w:rsidR="00200059" w:rsidRDefault="00200059" w:rsidP="00200059">
            <w:pPr>
              <w:pStyle w:val="TAL"/>
              <w:rPr>
                <w:ins w:id="7674" w:author="JIN Yiran" w:date="2021-11-16T10:23:00Z"/>
                <w:sz w:val="16"/>
                <w:szCs w:val="16"/>
              </w:rPr>
            </w:pPr>
            <w:ins w:id="7675" w:author="JIN Yiran" w:date="2021-11-16T10:23:00Z">
              <w:r>
                <w:rPr>
                  <w:sz w:val="16"/>
                  <w:szCs w:val="16"/>
                </w:rPr>
                <w:t xml:space="preserve">Added approved TPs in </w:t>
              </w:r>
              <w:r>
                <w:rPr>
                  <w:rFonts w:hint="eastAsia"/>
                  <w:sz w:val="16"/>
                  <w:szCs w:val="16"/>
                  <w:lang w:eastAsia="zh-CN"/>
                </w:rPr>
                <w:t>RAN</w:t>
              </w:r>
              <w:r>
                <w:rPr>
                  <w:sz w:val="16"/>
                  <w:szCs w:val="16"/>
                  <w:lang w:eastAsia="zh-CN"/>
                </w:rPr>
                <w:t xml:space="preserve">4#101-e including: </w:t>
              </w:r>
              <w:r>
                <w:rPr>
                  <w:sz w:val="16"/>
                  <w:szCs w:val="16"/>
                </w:rPr>
                <w:t xml:space="preserve"> </w:t>
              </w:r>
            </w:ins>
          </w:p>
          <w:p w:rsidR="00200059" w:rsidRPr="00337550" w:rsidRDefault="00200059" w:rsidP="00200059">
            <w:pPr>
              <w:pStyle w:val="TAL"/>
              <w:rPr>
                <w:ins w:id="7676" w:author="JIN Yiran" w:date="2021-11-16T10:23:00Z"/>
                <w:sz w:val="16"/>
                <w:szCs w:val="16"/>
              </w:rPr>
            </w:pPr>
            <w:ins w:id="7677" w:author="JIN Yiran" w:date="2021-11-16T10:23:00Z">
              <w:r w:rsidRPr="00337550">
                <w:rPr>
                  <w:sz w:val="16"/>
                  <w:szCs w:val="16"/>
                </w:rPr>
                <w:t>R4-2120759</w:t>
              </w:r>
              <w:r>
                <w:rPr>
                  <w:sz w:val="16"/>
                  <w:szCs w:val="16"/>
                </w:rPr>
                <w:t xml:space="preserve">, </w:t>
              </w:r>
              <w:r w:rsidRPr="00337550">
                <w:rPr>
                  <w:sz w:val="16"/>
                  <w:szCs w:val="16"/>
                </w:rPr>
                <w:t>draft TP to TR 38.863: Operating bands and channel arrangements</w:t>
              </w:r>
            </w:ins>
          </w:p>
          <w:p w:rsidR="00200059" w:rsidRPr="00337550" w:rsidRDefault="00200059" w:rsidP="00200059">
            <w:pPr>
              <w:pStyle w:val="TAL"/>
              <w:rPr>
                <w:ins w:id="7678" w:author="JIN Yiran" w:date="2021-11-16T10:23:00Z"/>
                <w:sz w:val="16"/>
                <w:szCs w:val="16"/>
              </w:rPr>
            </w:pPr>
            <w:ins w:id="7679" w:author="JIN Yiran" w:date="2021-11-16T10:23:00Z">
              <w:r w:rsidRPr="00337550">
                <w:rPr>
                  <w:sz w:val="16"/>
                  <w:szCs w:val="16"/>
                </w:rPr>
                <w:t>R4-2120760</w:t>
              </w:r>
              <w:r>
                <w:rPr>
                  <w:sz w:val="16"/>
                  <w:szCs w:val="16"/>
                </w:rPr>
                <w:t xml:space="preserve">, </w:t>
              </w:r>
              <w:r w:rsidRPr="00337550">
                <w:rPr>
                  <w:sz w:val="16"/>
                  <w:szCs w:val="16"/>
                </w:rPr>
                <w:t>TP for 38.863 on system parameters on satellite bands</w:t>
              </w:r>
            </w:ins>
          </w:p>
          <w:p w:rsidR="00200059" w:rsidRPr="00337550" w:rsidRDefault="00200059" w:rsidP="00200059">
            <w:pPr>
              <w:pStyle w:val="TAL"/>
              <w:rPr>
                <w:ins w:id="7680" w:author="JIN Yiran" w:date="2021-11-16T10:23:00Z"/>
                <w:sz w:val="16"/>
                <w:szCs w:val="16"/>
              </w:rPr>
            </w:pPr>
            <w:ins w:id="7681" w:author="JIN Yiran" w:date="2021-11-16T10:23:00Z">
              <w:r w:rsidRPr="00337550">
                <w:rPr>
                  <w:sz w:val="16"/>
                  <w:szCs w:val="16"/>
                </w:rPr>
                <w:t>R4-2120761</w:t>
              </w:r>
              <w:r>
                <w:rPr>
                  <w:sz w:val="16"/>
                  <w:szCs w:val="16"/>
                </w:rPr>
                <w:t>,</w:t>
              </w:r>
              <w:r w:rsidRPr="00337550">
                <w:rPr>
                  <w:sz w:val="16"/>
                  <w:szCs w:val="16"/>
                </w:rPr>
                <w:t>TP to TR  38.863 - Regulatory aspects</w:t>
              </w:r>
            </w:ins>
          </w:p>
          <w:p w:rsidR="00200059" w:rsidRPr="00337550" w:rsidRDefault="00200059" w:rsidP="00200059">
            <w:pPr>
              <w:pStyle w:val="TAL"/>
              <w:rPr>
                <w:ins w:id="7682" w:author="JIN Yiran" w:date="2021-11-16T10:23:00Z"/>
                <w:sz w:val="16"/>
                <w:szCs w:val="16"/>
              </w:rPr>
            </w:pPr>
            <w:ins w:id="7683" w:author="JIN Yiran" w:date="2021-11-16T10:23:00Z">
              <w:r w:rsidRPr="00337550">
                <w:rPr>
                  <w:sz w:val="16"/>
                  <w:szCs w:val="16"/>
                </w:rPr>
                <w:t>R4-2120762</w:t>
              </w:r>
              <w:r>
                <w:rPr>
                  <w:sz w:val="16"/>
                  <w:szCs w:val="16"/>
                </w:rPr>
                <w:t xml:space="preserve">, </w:t>
              </w:r>
              <w:r w:rsidRPr="00337550">
                <w:rPr>
                  <w:sz w:val="16"/>
                  <w:szCs w:val="16"/>
                </w:rPr>
                <w:t>TP to TR 38.863: node class, RF RX (6.2)</w:t>
              </w:r>
            </w:ins>
          </w:p>
          <w:p w:rsidR="00200059" w:rsidRPr="00337550" w:rsidRDefault="00200059" w:rsidP="00200059">
            <w:pPr>
              <w:pStyle w:val="TAL"/>
              <w:rPr>
                <w:ins w:id="7684" w:author="JIN Yiran" w:date="2021-11-16T10:23:00Z"/>
                <w:sz w:val="16"/>
                <w:szCs w:val="16"/>
              </w:rPr>
            </w:pPr>
            <w:ins w:id="7685" w:author="JIN Yiran" w:date="2021-11-16T10:23:00Z">
              <w:r w:rsidRPr="00337550">
                <w:rPr>
                  <w:sz w:val="16"/>
                  <w:szCs w:val="16"/>
                </w:rPr>
                <w:t>R4-2120763</w:t>
              </w:r>
              <w:r>
                <w:rPr>
                  <w:sz w:val="16"/>
                  <w:szCs w:val="16"/>
                </w:rPr>
                <w:t xml:space="preserve">, </w:t>
              </w:r>
              <w:r w:rsidRPr="00337550">
                <w:rPr>
                  <w:sz w:val="16"/>
                  <w:szCs w:val="16"/>
                </w:rPr>
                <w:t>TP for 38.863 on NTN UE transmission characteristics</w:t>
              </w:r>
            </w:ins>
          </w:p>
          <w:p w:rsidR="00200059" w:rsidRDefault="00200059" w:rsidP="00200059">
            <w:pPr>
              <w:pStyle w:val="TAL"/>
              <w:rPr>
                <w:sz w:val="16"/>
                <w:szCs w:val="16"/>
              </w:rPr>
            </w:pPr>
            <w:ins w:id="7686" w:author="JIN Yiran" w:date="2021-11-16T10:23:00Z">
              <w:r w:rsidRPr="00337550">
                <w:rPr>
                  <w:sz w:val="16"/>
                  <w:szCs w:val="16"/>
                </w:rPr>
                <w:t>R4-2120772</w:t>
              </w:r>
              <w:r>
                <w:rPr>
                  <w:sz w:val="16"/>
                  <w:szCs w:val="16"/>
                </w:rPr>
                <w:t xml:space="preserve">, </w:t>
              </w:r>
              <w:r w:rsidRPr="00337550">
                <w:rPr>
                  <w:sz w:val="16"/>
                  <w:szCs w:val="16"/>
                </w:rPr>
                <w:t>Draft text proposal to update TR 38.863 NTN related RF and co-existence aspects</w:t>
              </w:r>
            </w:ins>
          </w:p>
        </w:tc>
        <w:tc>
          <w:tcPr>
            <w:tcW w:w="708" w:type="dxa"/>
            <w:shd w:val="solid" w:color="FFFFFF" w:fill="auto"/>
          </w:tcPr>
          <w:p w:rsidR="00200059" w:rsidRDefault="00200059" w:rsidP="00200059">
            <w:pPr>
              <w:pStyle w:val="TAC"/>
              <w:rPr>
                <w:sz w:val="16"/>
                <w:szCs w:val="16"/>
                <w:lang w:eastAsia="zh-CN"/>
              </w:rPr>
            </w:pPr>
            <w:ins w:id="7687" w:author="JIN Yiran" w:date="2021-11-16T10:23:00Z">
              <w:r>
                <w:rPr>
                  <w:rFonts w:hint="eastAsia"/>
                  <w:sz w:val="16"/>
                  <w:szCs w:val="16"/>
                  <w:lang w:eastAsia="zh-CN"/>
                </w:rPr>
                <w:t>0</w:t>
              </w:r>
              <w:r>
                <w:rPr>
                  <w:sz w:val="16"/>
                  <w:szCs w:val="16"/>
                  <w:lang w:eastAsia="zh-CN"/>
                </w:rPr>
                <w:t>.1.0</w:t>
              </w:r>
            </w:ins>
          </w:p>
        </w:tc>
      </w:tr>
    </w:tbl>
    <w:p w:rsidR="00D84F72" w:rsidDel="002B2814" w:rsidRDefault="00D84F72">
      <w:pPr>
        <w:rPr>
          <w:del w:id="7688" w:author="JIN Yiran" w:date="2021-11-16T10:34:00Z"/>
        </w:rPr>
      </w:pPr>
    </w:p>
    <w:p w:rsidR="00D84F72" w:rsidDel="002B2814" w:rsidRDefault="00783A88" w:rsidP="00F012BF">
      <w:pPr>
        <w:pStyle w:val="Guidance"/>
        <w:rPr>
          <w:del w:id="7689" w:author="JIN Yiran" w:date="2021-11-16T10:34:00Z"/>
        </w:rPr>
      </w:pPr>
      <w:del w:id="7690" w:author="JIN Yiran" w:date="2021-11-16T10:34:00Z">
        <w:r w:rsidDel="002B2814">
          <w:br w:type="page"/>
        </w:r>
      </w:del>
    </w:p>
    <w:p w:rsidR="00D84F72" w:rsidRDefault="00D84F72" w:rsidP="002B2814">
      <w:pPr>
        <w:pStyle w:val="Guidance"/>
      </w:pPr>
    </w:p>
    <w:sectPr w:rsidR="00D84F72">
      <w:headerReference w:type="default" r:id="rId30"/>
      <w:footerReference w:type="default" r:id="rId3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1A15" w:rsidRDefault="002D1A15">
      <w:pPr>
        <w:spacing w:after="0"/>
      </w:pPr>
      <w:r>
        <w:separator/>
      </w:r>
    </w:p>
  </w:endnote>
  <w:endnote w:type="continuationSeparator" w:id="0">
    <w:p w:rsidR="002D1A15" w:rsidRDefault="002D1A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游明朝">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roman"/>
    <w:notTrueType/>
    <w:pitch w:val="fixed"/>
    <w:sig w:usb0="00000001" w:usb1="0807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0059" w:rsidRDefault="0020005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1A15" w:rsidRDefault="002D1A15">
      <w:pPr>
        <w:spacing w:after="0"/>
      </w:pPr>
      <w:r>
        <w:separator/>
      </w:r>
    </w:p>
  </w:footnote>
  <w:footnote w:type="continuationSeparator" w:id="0">
    <w:p w:rsidR="002D1A15" w:rsidRDefault="002D1A1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0059" w:rsidRDefault="002000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3B7C">
      <w:rPr>
        <w:rFonts w:ascii="Arial" w:hAnsi="Arial" w:cs="Arial"/>
        <w:b/>
        <w:noProof/>
        <w:sz w:val="18"/>
        <w:szCs w:val="18"/>
      </w:rPr>
      <w:t>3GPP TR 38.863 V0.01.10 (2021-0811)</w:t>
    </w:r>
    <w:r>
      <w:rPr>
        <w:rFonts w:ascii="Arial" w:hAnsi="Arial" w:cs="Arial"/>
        <w:b/>
        <w:sz w:val="18"/>
        <w:szCs w:val="18"/>
      </w:rPr>
      <w:fldChar w:fldCharType="end"/>
    </w:r>
  </w:p>
  <w:p w:rsidR="00200059" w:rsidRDefault="002000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3B7C">
      <w:rPr>
        <w:rFonts w:ascii="Arial" w:hAnsi="Arial" w:cs="Arial"/>
        <w:b/>
        <w:noProof/>
        <w:sz w:val="18"/>
        <w:szCs w:val="18"/>
      </w:rPr>
      <w:t>21</w:t>
    </w:r>
    <w:r>
      <w:rPr>
        <w:rFonts w:ascii="Arial" w:hAnsi="Arial" w:cs="Arial"/>
        <w:b/>
        <w:sz w:val="18"/>
        <w:szCs w:val="18"/>
      </w:rPr>
      <w:fldChar w:fldCharType="end"/>
    </w:r>
  </w:p>
  <w:p w:rsidR="00200059" w:rsidRDefault="002000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3B7C">
      <w:rPr>
        <w:rFonts w:ascii="Arial" w:hAnsi="Arial" w:cs="Arial"/>
        <w:b/>
        <w:noProof/>
        <w:sz w:val="18"/>
        <w:szCs w:val="18"/>
      </w:rPr>
      <w:t>Release 17</w:t>
    </w:r>
    <w:r>
      <w:rPr>
        <w:rFonts w:ascii="Arial" w:hAnsi="Arial" w:cs="Arial"/>
        <w:b/>
        <w:sz w:val="18"/>
        <w:szCs w:val="18"/>
      </w:rPr>
      <w:fldChar w:fldCharType="end"/>
    </w:r>
  </w:p>
  <w:p w:rsidR="00200059" w:rsidRDefault="0020005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29D0E97"/>
    <w:multiLevelType w:val="multilevel"/>
    <w:tmpl w:val="229D0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5491780E"/>
    <w:multiLevelType w:val="hybridMultilevel"/>
    <w:tmpl w:val="2644699C"/>
    <w:lvl w:ilvl="0" w:tplc="0EAE82D8">
      <w:start w:val="5"/>
      <w:numFmt w:val="bullet"/>
      <w:lvlText w:val="-"/>
      <w:lvlJc w:val="left"/>
      <w:pPr>
        <w:ind w:left="644" w:hanging="360"/>
      </w:pPr>
      <w:rPr>
        <w:rFonts w:ascii="Times New Roman" w:eastAsia="Times New Roman" w:hAnsi="Times New Roman" w:cs="Times New Roman" w:hint="default"/>
        <w:i/>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5"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6"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1"/>
  </w:num>
  <w:num w:numId="4">
    <w:abstractNumId w:val="5"/>
  </w:num>
  <w:num w:numId="5">
    <w:abstractNumId w:val="4"/>
  </w:num>
  <w:num w:numId="6">
    <w:abstractNumId w:val="2"/>
  </w:num>
  <w:num w:numId="7">
    <w:abstractNumId w:val="7"/>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 Yiran">
    <w15:presenceInfo w15:providerId="None" w15:userId="JIN Yiran"/>
  </w15:person>
  <w15:person w15:author="R4-2120772">
    <w15:presenceInfo w15:providerId="None" w15:userId="R4-2120772"/>
  </w15:person>
  <w15:person w15:author="R4-2120761">
    <w15:presenceInfo w15:providerId="None" w15:userId="R4-2120761"/>
  </w15:person>
  <w15:person w15:author="R4-2120762">
    <w15:presenceInfo w15:providerId="None" w15:userId="R4-2120762"/>
  </w15:person>
  <w15:person w15:author="R4-2120759">
    <w15:presenceInfo w15:providerId="None" w15:userId="R4-2120759"/>
  </w15:person>
  <w15:person w15:author="R4-2120760">
    <w15:presenceInfo w15:providerId="None" w15:userId="R4-2120760"/>
  </w15:person>
  <w15:person w15:author="R4-2120763">
    <w15:presenceInfo w15:providerId="None" w15:userId="R4-21207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A8F"/>
    <w:rsid w:val="00033397"/>
    <w:rsid w:val="00040095"/>
    <w:rsid w:val="00046B9C"/>
    <w:rsid w:val="00051834"/>
    <w:rsid w:val="00054A22"/>
    <w:rsid w:val="00062023"/>
    <w:rsid w:val="000655A6"/>
    <w:rsid w:val="0006630B"/>
    <w:rsid w:val="00080512"/>
    <w:rsid w:val="00093177"/>
    <w:rsid w:val="000B17A4"/>
    <w:rsid w:val="000C47C3"/>
    <w:rsid w:val="000D0F1B"/>
    <w:rsid w:val="000D243C"/>
    <w:rsid w:val="000D58AB"/>
    <w:rsid w:val="000D63B7"/>
    <w:rsid w:val="000D6765"/>
    <w:rsid w:val="000F45F5"/>
    <w:rsid w:val="00120B30"/>
    <w:rsid w:val="001231D0"/>
    <w:rsid w:val="00133525"/>
    <w:rsid w:val="00136969"/>
    <w:rsid w:val="00137C9E"/>
    <w:rsid w:val="00174809"/>
    <w:rsid w:val="00196634"/>
    <w:rsid w:val="001A217C"/>
    <w:rsid w:val="001A4C42"/>
    <w:rsid w:val="001A7420"/>
    <w:rsid w:val="001B6637"/>
    <w:rsid w:val="001C21C3"/>
    <w:rsid w:val="001D02C2"/>
    <w:rsid w:val="001D2746"/>
    <w:rsid w:val="001F0C1D"/>
    <w:rsid w:val="001F1132"/>
    <w:rsid w:val="001F168B"/>
    <w:rsid w:val="00200059"/>
    <w:rsid w:val="002347A2"/>
    <w:rsid w:val="002374C5"/>
    <w:rsid w:val="0024257E"/>
    <w:rsid w:val="00256405"/>
    <w:rsid w:val="00263FFC"/>
    <w:rsid w:val="002675F0"/>
    <w:rsid w:val="00277BBF"/>
    <w:rsid w:val="00281460"/>
    <w:rsid w:val="0029734B"/>
    <w:rsid w:val="002A44D5"/>
    <w:rsid w:val="002B0907"/>
    <w:rsid w:val="002B2814"/>
    <w:rsid w:val="002B6339"/>
    <w:rsid w:val="002C0E89"/>
    <w:rsid w:val="002D1A15"/>
    <w:rsid w:val="002D7506"/>
    <w:rsid w:val="002E00EE"/>
    <w:rsid w:val="002F38DB"/>
    <w:rsid w:val="003172DC"/>
    <w:rsid w:val="00337550"/>
    <w:rsid w:val="0035462D"/>
    <w:rsid w:val="00363B7C"/>
    <w:rsid w:val="003765B8"/>
    <w:rsid w:val="003B70A9"/>
    <w:rsid w:val="003C3971"/>
    <w:rsid w:val="0041501B"/>
    <w:rsid w:val="004211E7"/>
    <w:rsid w:val="00423334"/>
    <w:rsid w:val="00426857"/>
    <w:rsid w:val="00426BEA"/>
    <w:rsid w:val="004345EC"/>
    <w:rsid w:val="00443C65"/>
    <w:rsid w:val="00454F1C"/>
    <w:rsid w:val="00465515"/>
    <w:rsid w:val="00467EC2"/>
    <w:rsid w:val="0049670D"/>
    <w:rsid w:val="004A1894"/>
    <w:rsid w:val="004B67CB"/>
    <w:rsid w:val="004D3578"/>
    <w:rsid w:val="004D6208"/>
    <w:rsid w:val="004E05E4"/>
    <w:rsid w:val="004E213A"/>
    <w:rsid w:val="004F0988"/>
    <w:rsid w:val="004F3340"/>
    <w:rsid w:val="00527BA1"/>
    <w:rsid w:val="0053388B"/>
    <w:rsid w:val="00535773"/>
    <w:rsid w:val="00543E6C"/>
    <w:rsid w:val="0054646E"/>
    <w:rsid w:val="00565087"/>
    <w:rsid w:val="005754B2"/>
    <w:rsid w:val="00597B11"/>
    <w:rsid w:val="005B5C01"/>
    <w:rsid w:val="005D2E01"/>
    <w:rsid w:val="005D7526"/>
    <w:rsid w:val="005E4BB2"/>
    <w:rsid w:val="005E6BFB"/>
    <w:rsid w:val="00602AEA"/>
    <w:rsid w:val="00603AB0"/>
    <w:rsid w:val="00614FDF"/>
    <w:rsid w:val="006151EB"/>
    <w:rsid w:val="0063543D"/>
    <w:rsid w:val="006436D6"/>
    <w:rsid w:val="00647114"/>
    <w:rsid w:val="00664B2A"/>
    <w:rsid w:val="006952D3"/>
    <w:rsid w:val="006A323F"/>
    <w:rsid w:val="006A4BE2"/>
    <w:rsid w:val="006B30D0"/>
    <w:rsid w:val="006B6F8B"/>
    <w:rsid w:val="006C3D95"/>
    <w:rsid w:val="006E5C86"/>
    <w:rsid w:val="006F4FE7"/>
    <w:rsid w:val="00701116"/>
    <w:rsid w:val="007041D0"/>
    <w:rsid w:val="007077AA"/>
    <w:rsid w:val="00711A6D"/>
    <w:rsid w:val="00713C44"/>
    <w:rsid w:val="0073297F"/>
    <w:rsid w:val="00734A5B"/>
    <w:rsid w:val="00735886"/>
    <w:rsid w:val="0074026F"/>
    <w:rsid w:val="007429F6"/>
    <w:rsid w:val="00744E76"/>
    <w:rsid w:val="00771A3B"/>
    <w:rsid w:val="00774DA4"/>
    <w:rsid w:val="00781F0F"/>
    <w:rsid w:val="00783A88"/>
    <w:rsid w:val="007B600E"/>
    <w:rsid w:val="007F0F4A"/>
    <w:rsid w:val="007F2B6C"/>
    <w:rsid w:val="008028A4"/>
    <w:rsid w:val="00807FCD"/>
    <w:rsid w:val="008127D4"/>
    <w:rsid w:val="0082290D"/>
    <w:rsid w:val="008231FF"/>
    <w:rsid w:val="00830747"/>
    <w:rsid w:val="008768CA"/>
    <w:rsid w:val="0087751E"/>
    <w:rsid w:val="008B3654"/>
    <w:rsid w:val="008C384C"/>
    <w:rsid w:val="008C791B"/>
    <w:rsid w:val="0090271F"/>
    <w:rsid w:val="00902E23"/>
    <w:rsid w:val="009114D7"/>
    <w:rsid w:val="0091348E"/>
    <w:rsid w:val="00917CCB"/>
    <w:rsid w:val="00942EC2"/>
    <w:rsid w:val="0096590D"/>
    <w:rsid w:val="009F27F1"/>
    <w:rsid w:val="009F2BCD"/>
    <w:rsid w:val="009F37B7"/>
    <w:rsid w:val="009F523C"/>
    <w:rsid w:val="00A10F02"/>
    <w:rsid w:val="00A164B4"/>
    <w:rsid w:val="00A24B0D"/>
    <w:rsid w:val="00A26956"/>
    <w:rsid w:val="00A27486"/>
    <w:rsid w:val="00A36108"/>
    <w:rsid w:val="00A53724"/>
    <w:rsid w:val="00A56066"/>
    <w:rsid w:val="00A73129"/>
    <w:rsid w:val="00A76235"/>
    <w:rsid w:val="00A77D6E"/>
    <w:rsid w:val="00A82346"/>
    <w:rsid w:val="00A92BA1"/>
    <w:rsid w:val="00AC6BC6"/>
    <w:rsid w:val="00AE65E2"/>
    <w:rsid w:val="00AF4CC9"/>
    <w:rsid w:val="00B15449"/>
    <w:rsid w:val="00B35C0E"/>
    <w:rsid w:val="00B6561B"/>
    <w:rsid w:val="00B93086"/>
    <w:rsid w:val="00B936D7"/>
    <w:rsid w:val="00B95AF9"/>
    <w:rsid w:val="00BA19ED"/>
    <w:rsid w:val="00BA4B8D"/>
    <w:rsid w:val="00BC0F7D"/>
    <w:rsid w:val="00BD7D31"/>
    <w:rsid w:val="00BE3255"/>
    <w:rsid w:val="00BF128E"/>
    <w:rsid w:val="00BF4B5F"/>
    <w:rsid w:val="00C074DD"/>
    <w:rsid w:val="00C1496A"/>
    <w:rsid w:val="00C31564"/>
    <w:rsid w:val="00C33079"/>
    <w:rsid w:val="00C43A83"/>
    <w:rsid w:val="00C45231"/>
    <w:rsid w:val="00C72833"/>
    <w:rsid w:val="00C7504A"/>
    <w:rsid w:val="00C80F1D"/>
    <w:rsid w:val="00C87AF8"/>
    <w:rsid w:val="00C93F40"/>
    <w:rsid w:val="00CA3D0C"/>
    <w:rsid w:val="00CB7E64"/>
    <w:rsid w:val="00CD275F"/>
    <w:rsid w:val="00CF276F"/>
    <w:rsid w:val="00D07B06"/>
    <w:rsid w:val="00D12837"/>
    <w:rsid w:val="00D21A18"/>
    <w:rsid w:val="00D316CE"/>
    <w:rsid w:val="00D45FCA"/>
    <w:rsid w:val="00D47AAD"/>
    <w:rsid w:val="00D57972"/>
    <w:rsid w:val="00D675A9"/>
    <w:rsid w:val="00D718B9"/>
    <w:rsid w:val="00D738D6"/>
    <w:rsid w:val="00D755EB"/>
    <w:rsid w:val="00D76048"/>
    <w:rsid w:val="00D84F72"/>
    <w:rsid w:val="00D87E00"/>
    <w:rsid w:val="00D9134D"/>
    <w:rsid w:val="00DA7A03"/>
    <w:rsid w:val="00DB1818"/>
    <w:rsid w:val="00DB39E0"/>
    <w:rsid w:val="00DC309B"/>
    <w:rsid w:val="00DC4DA2"/>
    <w:rsid w:val="00DD4C17"/>
    <w:rsid w:val="00DD52C5"/>
    <w:rsid w:val="00DD74A5"/>
    <w:rsid w:val="00DF2B1F"/>
    <w:rsid w:val="00DF62CD"/>
    <w:rsid w:val="00E16509"/>
    <w:rsid w:val="00E44582"/>
    <w:rsid w:val="00E77645"/>
    <w:rsid w:val="00E93C73"/>
    <w:rsid w:val="00EA15B0"/>
    <w:rsid w:val="00EA1A28"/>
    <w:rsid w:val="00EA5EA7"/>
    <w:rsid w:val="00EC4A25"/>
    <w:rsid w:val="00EE4BB7"/>
    <w:rsid w:val="00F012BF"/>
    <w:rsid w:val="00F025A2"/>
    <w:rsid w:val="00F04712"/>
    <w:rsid w:val="00F13360"/>
    <w:rsid w:val="00F22EC7"/>
    <w:rsid w:val="00F27149"/>
    <w:rsid w:val="00F325C8"/>
    <w:rsid w:val="00F5188E"/>
    <w:rsid w:val="00F653B8"/>
    <w:rsid w:val="00F6720F"/>
    <w:rsid w:val="00F9008D"/>
    <w:rsid w:val="00FA1266"/>
    <w:rsid w:val="00FA3B9F"/>
    <w:rsid w:val="00FC1192"/>
    <w:rsid w:val="00FD2546"/>
    <w:rsid w:val="00FE335F"/>
    <w:rsid w:val="060624B5"/>
    <w:rsid w:val="3F383228"/>
    <w:rsid w:val="737578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8F9440B-BCC2-431A-BED3-8A17EBBB0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uiPriority="39"/>
    <w:lsdException w:name="toc 5" w:semiHidden="1" w:uiPriority="39"/>
    <w:lsdException w:name="toc 6" w:semiHidden="1"/>
    <w:lsdException w:name="toc 7" w:semiHidden="1" w:qFormat="1"/>
    <w:lsdException w:name="toc 8" w:uiPriority="39" w:qFormat="1"/>
    <w:lsdException w:name="toc 9" w:uiPriority="39" w:qFormat="1"/>
    <w:lsdException w:name="Normal Indent" w:uiPriority="99" w:qFormat="1"/>
    <w:lsdException w:name="annotation text" w:uiPriority="99" w:qFormat="1"/>
    <w:lsdException w:name="header" w:uiPriority="99"/>
    <w:lsdException w:name="footer" w:uiPriority="99" w:qFormat="1"/>
    <w:lsdException w:name="caption" w:semiHidden="1" w:unhideWhenUsed="1" w:qFormat="1"/>
    <w:lsdException w:name="annotation reference" w:uiPriority="99" w:qFormat="1"/>
    <w:lsdException w:name="List" w:uiPriority="99"/>
    <w:lsdException w:name="List 2" w:uiPriority="99" w:qFormat="1"/>
    <w:lsdException w:name="List 3" w:uiPriority="99"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uiPriority w:val="39"/>
    <w:pPr>
      <w:ind w:left="1701" w:hanging="1701"/>
    </w:pPr>
  </w:style>
  <w:style w:type="paragraph" w:styleId="40">
    <w:name w:val="toc 4"/>
    <w:basedOn w:val="30"/>
    <w:next w:val="a"/>
    <w:uiPriority w:val="39"/>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uiPriority w:val="99"/>
    <w:qFormat/>
    <w:pPr>
      <w:spacing w:after="0"/>
    </w:pPr>
    <w:rPr>
      <w:rFonts w:ascii="Segoe UI" w:hAnsi="Segoe UI" w:cs="Segoe UI"/>
      <w:sz w:val="18"/>
      <w:szCs w:val="18"/>
    </w:rPr>
  </w:style>
  <w:style w:type="paragraph" w:styleId="a5">
    <w:name w:val="footer"/>
    <w:basedOn w:val="a6"/>
    <w:link w:val="Char1"/>
    <w:uiPriority w:val="99"/>
    <w:qFormat/>
    <w:pPr>
      <w:jc w:val="center"/>
    </w:pPr>
    <w:rPr>
      <w:i/>
    </w:rPr>
  </w:style>
  <w:style w:type="paragraph" w:styleId="a6">
    <w:name w:val="header"/>
    <w:link w:val="Char2"/>
    <w:uiPriority w:val="99"/>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3"/>
    <w:uiPriority w:val="99"/>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basedOn w:val="a0"/>
    <w:rPr>
      <w:color w:val="954F72" w:themeColor="followedHyperlink"/>
      <w:u w:val="single"/>
    </w:rPr>
  </w:style>
  <w:style w:type="character" w:styleId="aa">
    <w:name w:val="Hyperlink"/>
    <w:basedOn w:val="a0"/>
    <w:qFormat/>
    <w:rPr>
      <w:color w:val="0563C1" w:themeColor="hyperlink"/>
      <w:u w:val="single"/>
    </w:rPr>
  </w:style>
  <w:style w:type="character" w:styleId="ab">
    <w:name w:val="annotation reference"/>
    <w:basedOn w:val="a0"/>
    <w:uiPriority w:val="99"/>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0">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character" w:customStyle="1" w:styleId="Char0">
    <w:name w:val="批注框文本 Char"/>
    <w:link w:val="a4"/>
    <w:uiPriority w:val="99"/>
    <w:qFormat/>
    <w:rPr>
      <w:rFonts w:ascii="Segoe UI" w:hAnsi="Segoe UI" w:cs="Segoe UI"/>
      <w:sz w:val="18"/>
      <w:szCs w:val="18"/>
      <w:lang w:eastAsia="en-US"/>
    </w:rPr>
  </w:style>
  <w:style w:type="character" w:customStyle="1" w:styleId="UnresolvedMention">
    <w:name w:val="Unresolved Mention"/>
    <w:basedOn w:val="a0"/>
    <w:uiPriority w:val="99"/>
    <w:semiHidden/>
    <w:unhideWhenUsed/>
    <w:rPr>
      <w:color w:val="605E5C"/>
      <w:shd w:val="clear" w:color="auto" w:fill="E1DFDD"/>
    </w:rPr>
  </w:style>
  <w:style w:type="paragraph" w:styleId="ac">
    <w:name w:val="List Paragraph"/>
    <w:basedOn w:val="a"/>
    <w:link w:val="Char4"/>
    <w:uiPriority w:val="34"/>
    <w:qFormat/>
    <w:pPr>
      <w:ind w:firstLineChars="200" w:firstLine="420"/>
    </w:pPr>
  </w:style>
  <w:style w:type="character" w:customStyle="1" w:styleId="Char">
    <w:name w:val="批注文字 Char"/>
    <w:basedOn w:val="a0"/>
    <w:link w:val="a3"/>
    <w:uiPriority w:val="99"/>
    <w:qFormat/>
    <w:rPr>
      <w:lang w:eastAsia="en-US"/>
    </w:rPr>
  </w:style>
  <w:style w:type="character" w:customStyle="1" w:styleId="Char3">
    <w:name w:val="批注主题 Char"/>
    <w:basedOn w:val="Char"/>
    <w:link w:val="a7"/>
    <w:uiPriority w:val="99"/>
    <w:qFormat/>
    <w:rPr>
      <w:b/>
      <w:bCs/>
      <w:lang w:eastAsia="en-US"/>
    </w:rPr>
  </w:style>
  <w:style w:type="paragraph" w:styleId="31">
    <w:name w:val="List 3"/>
    <w:basedOn w:val="a"/>
    <w:uiPriority w:val="99"/>
    <w:unhideWhenUsed/>
    <w:qFormat/>
    <w:rsid w:val="002B0907"/>
    <w:pPr>
      <w:widowControl w:val="0"/>
      <w:spacing w:after="0"/>
      <w:ind w:left="1080" w:hanging="360"/>
      <w:contextualSpacing/>
      <w:jc w:val="both"/>
    </w:pPr>
    <w:rPr>
      <w:rFonts w:asciiTheme="minorHAnsi" w:hAnsiTheme="minorHAnsi" w:cstheme="minorBidi"/>
      <w:kern w:val="2"/>
      <w:sz w:val="21"/>
      <w:szCs w:val="22"/>
      <w:lang w:val="en-US" w:eastAsia="zh-CN"/>
    </w:rPr>
  </w:style>
  <w:style w:type="paragraph" w:styleId="ad">
    <w:name w:val="Normal Indent"/>
    <w:basedOn w:val="a"/>
    <w:uiPriority w:val="99"/>
    <w:unhideWhenUsed/>
    <w:qFormat/>
    <w:rsid w:val="002B0907"/>
    <w:pPr>
      <w:widowControl w:val="0"/>
      <w:spacing w:after="0"/>
      <w:ind w:firstLineChars="200" w:firstLine="420"/>
      <w:jc w:val="both"/>
    </w:pPr>
    <w:rPr>
      <w:rFonts w:asciiTheme="minorHAnsi" w:hAnsiTheme="minorHAnsi" w:cstheme="minorBidi"/>
      <w:kern w:val="2"/>
      <w:sz w:val="21"/>
      <w:szCs w:val="22"/>
      <w:lang w:val="en-US" w:eastAsia="zh-CN"/>
    </w:rPr>
  </w:style>
  <w:style w:type="paragraph" w:styleId="ae">
    <w:name w:val="Body Text"/>
    <w:basedOn w:val="a"/>
    <w:link w:val="Char5"/>
    <w:rsid w:val="002B0907"/>
    <w:rPr>
      <w:rFonts w:eastAsia="Malgun Gothic"/>
    </w:rPr>
  </w:style>
  <w:style w:type="character" w:customStyle="1" w:styleId="Char5">
    <w:name w:val="正文文本 Char"/>
    <w:basedOn w:val="a0"/>
    <w:link w:val="ae"/>
    <w:qFormat/>
    <w:rsid w:val="002B0907"/>
    <w:rPr>
      <w:rFonts w:eastAsia="Malgun Gothic"/>
      <w:lang w:val="en-GB" w:eastAsia="en-US"/>
    </w:rPr>
  </w:style>
  <w:style w:type="paragraph" w:styleId="21">
    <w:name w:val="List 2"/>
    <w:basedOn w:val="a"/>
    <w:uiPriority w:val="99"/>
    <w:unhideWhenUsed/>
    <w:qFormat/>
    <w:rsid w:val="002B0907"/>
    <w:pPr>
      <w:widowControl w:val="0"/>
      <w:spacing w:after="0"/>
      <w:ind w:leftChars="200" w:left="100" w:hangingChars="200" w:hanging="200"/>
      <w:contextualSpacing/>
      <w:jc w:val="both"/>
    </w:pPr>
    <w:rPr>
      <w:rFonts w:asciiTheme="minorHAnsi" w:hAnsiTheme="minorHAnsi" w:cstheme="minorBidi"/>
      <w:kern w:val="2"/>
      <w:sz w:val="21"/>
      <w:szCs w:val="22"/>
      <w:lang w:val="en-US" w:eastAsia="zh-CN"/>
    </w:rPr>
  </w:style>
  <w:style w:type="paragraph" w:styleId="af">
    <w:name w:val="List"/>
    <w:basedOn w:val="a"/>
    <w:uiPriority w:val="99"/>
    <w:unhideWhenUsed/>
    <w:rsid w:val="002B0907"/>
    <w:pPr>
      <w:widowControl w:val="0"/>
      <w:spacing w:after="0"/>
      <w:ind w:left="200" w:hangingChars="200" w:hanging="200"/>
      <w:contextualSpacing/>
      <w:jc w:val="both"/>
    </w:pPr>
    <w:rPr>
      <w:rFonts w:asciiTheme="minorHAnsi" w:hAnsiTheme="minorHAnsi" w:cstheme="minorBidi"/>
      <w:kern w:val="2"/>
      <w:sz w:val="21"/>
      <w:szCs w:val="22"/>
      <w:lang w:val="en-US" w:eastAsia="zh-CN"/>
    </w:rPr>
  </w:style>
  <w:style w:type="character" w:styleId="af0">
    <w:name w:val="Strong"/>
    <w:qFormat/>
    <w:rsid w:val="002B0907"/>
    <w:rPr>
      <w:b/>
      <w:bCs/>
    </w:rPr>
  </w:style>
  <w:style w:type="character" w:customStyle="1" w:styleId="1Char">
    <w:name w:val="标题 1 Char"/>
    <w:basedOn w:val="a0"/>
    <w:link w:val="1"/>
    <w:qFormat/>
    <w:rsid w:val="002B0907"/>
    <w:rPr>
      <w:rFonts w:ascii="Arial" w:hAnsi="Arial"/>
      <w:sz w:val="36"/>
      <w:lang w:val="en-GB" w:eastAsia="en-US"/>
    </w:rPr>
  </w:style>
  <w:style w:type="character" w:customStyle="1" w:styleId="2Char">
    <w:name w:val="标题 2 Char"/>
    <w:basedOn w:val="a0"/>
    <w:link w:val="2"/>
    <w:qFormat/>
    <w:rsid w:val="002B0907"/>
    <w:rPr>
      <w:rFonts w:ascii="Arial" w:hAnsi="Arial"/>
      <w:sz w:val="32"/>
      <w:lang w:val="en-GB" w:eastAsia="en-US"/>
    </w:rPr>
  </w:style>
  <w:style w:type="character" w:customStyle="1" w:styleId="3Char">
    <w:name w:val="标题 3 Char"/>
    <w:basedOn w:val="a0"/>
    <w:link w:val="3"/>
    <w:rsid w:val="002B0907"/>
    <w:rPr>
      <w:rFonts w:ascii="Arial" w:hAnsi="Arial"/>
      <w:sz w:val="28"/>
      <w:lang w:val="en-GB" w:eastAsia="en-US"/>
    </w:rPr>
  </w:style>
  <w:style w:type="character" w:customStyle="1" w:styleId="6Char">
    <w:name w:val="标题 6 Char"/>
    <w:basedOn w:val="a0"/>
    <w:link w:val="6"/>
    <w:rsid w:val="002B0907"/>
    <w:rPr>
      <w:rFonts w:ascii="Arial" w:hAnsi="Arial"/>
      <w:lang w:val="en-GB" w:eastAsia="en-US"/>
    </w:rPr>
  </w:style>
  <w:style w:type="character" w:customStyle="1" w:styleId="7Char">
    <w:name w:val="标题 7 Char"/>
    <w:basedOn w:val="a0"/>
    <w:link w:val="7"/>
    <w:qFormat/>
    <w:rsid w:val="002B0907"/>
    <w:rPr>
      <w:rFonts w:ascii="Arial" w:hAnsi="Arial"/>
      <w:lang w:val="en-GB" w:eastAsia="en-US"/>
    </w:rPr>
  </w:style>
  <w:style w:type="character" w:customStyle="1" w:styleId="8Char">
    <w:name w:val="标题 8 Char"/>
    <w:basedOn w:val="a0"/>
    <w:link w:val="8"/>
    <w:rsid w:val="002B0907"/>
    <w:rPr>
      <w:rFonts w:ascii="Arial" w:hAnsi="Arial"/>
      <w:sz w:val="36"/>
      <w:lang w:val="en-GB" w:eastAsia="en-US"/>
    </w:rPr>
  </w:style>
  <w:style w:type="character" w:customStyle="1" w:styleId="9Char">
    <w:name w:val="标题 9 Char"/>
    <w:basedOn w:val="a0"/>
    <w:link w:val="9"/>
    <w:qFormat/>
    <w:rsid w:val="002B0907"/>
    <w:rPr>
      <w:rFonts w:ascii="Arial" w:hAnsi="Arial"/>
      <w:sz w:val="36"/>
      <w:lang w:val="en-GB" w:eastAsia="en-US"/>
    </w:rPr>
  </w:style>
  <w:style w:type="character" w:customStyle="1" w:styleId="TALChar">
    <w:name w:val="TAL Char"/>
    <w:link w:val="TAL"/>
    <w:qFormat/>
    <w:rsid w:val="002B0907"/>
    <w:rPr>
      <w:rFonts w:ascii="Arial" w:hAnsi="Arial"/>
      <w:sz w:val="18"/>
      <w:lang w:val="en-GB" w:eastAsia="en-US"/>
    </w:rPr>
  </w:style>
  <w:style w:type="character" w:customStyle="1" w:styleId="THChar">
    <w:name w:val="TH Char"/>
    <w:link w:val="TH"/>
    <w:qFormat/>
    <w:rsid w:val="002B0907"/>
    <w:rPr>
      <w:rFonts w:ascii="Arial" w:hAnsi="Arial"/>
      <w:b/>
      <w:lang w:val="en-GB" w:eastAsia="en-US"/>
    </w:rPr>
  </w:style>
  <w:style w:type="character" w:customStyle="1" w:styleId="Char4">
    <w:name w:val="列出段落 Char"/>
    <w:link w:val="ac"/>
    <w:uiPriority w:val="34"/>
    <w:qFormat/>
    <w:locked/>
    <w:rsid w:val="002B0907"/>
    <w:rPr>
      <w:lang w:val="en-GB" w:eastAsia="en-US"/>
    </w:rPr>
  </w:style>
  <w:style w:type="character" w:customStyle="1" w:styleId="TACChar">
    <w:name w:val="TAC Char"/>
    <w:link w:val="TAC"/>
    <w:qFormat/>
    <w:locked/>
    <w:rsid w:val="002B0907"/>
    <w:rPr>
      <w:rFonts w:ascii="Arial" w:hAnsi="Arial"/>
      <w:sz w:val="18"/>
      <w:lang w:val="en-GB" w:eastAsia="en-US"/>
    </w:rPr>
  </w:style>
  <w:style w:type="character" w:customStyle="1" w:styleId="TFChar">
    <w:name w:val="TF Char"/>
    <w:link w:val="TF"/>
    <w:qFormat/>
    <w:locked/>
    <w:rsid w:val="002B0907"/>
    <w:rPr>
      <w:rFonts w:ascii="Arial" w:hAnsi="Arial"/>
      <w:b/>
      <w:lang w:val="en-GB" w:eastAsia="en-US"/>
    </w:rPr>
  </w:style>
  <w:style w:type="character" w:customStyle="1" w:styleId="4Char">
    <w:name w:val="标题 4 Char"/>
    <w:basedOn w:val="a0"/>
    <w:link w:val="4"/>
    <w:uiPriority w:val="9"/>
    <w:qFormat/>
    <w:rsid w:val="002B0907"/>
    <w:rPr>
      <w:rFonts w:ascii="Arial" w:hAnsi="Arial"/>
      <w:sz w:val="24"/>
      <w:lang w:val="en-GB" w:eastAsia="en-US"/>
    </w:rPr>
  </w:style>
  <w:style w:type="character" w:customStyle="1" w:styleId="5Char">
    <w:name w:val="标题 5 Char"/>
    <w:basedOn w:val="a0"/>
    <w:link w:val="5"/>
    <w:uiPriority w:val="9"/>
    <w:qFormat/>
    <w:rsid w:val="002B0907"/>
    <w:rPr>
      <w:rFonts w:ascii="Arial" w:hAnsi="Arial"/>
      <w:sz w:val="22"/>
      <w:lang w:val="en-GB" w:eastAsia="en-US"/>
    </w:rPr>
  </w:style>
  <w:style w:type="character" w:customStyle="1" w:styleId="NOChar1">
    <w:name w:val="NO Char1"/>
    <w:link w:val="NO"/>
    <w:qFormat/>
    <w:rsid w:val="002B0907"/>
    <w:rPr>
      <w:lang w:val="en-GB" w:eastAsia="en-US"/>
    </w:rPr>
  </w:style>
  <w:style w:type="character" w:customStyle="1" w:styleId="B1Char">
    <w:name w:val="B1 Char"/>
    <w:link w:val="B1"/>
    <w:qFormat/>
    <w:locked/>
    <w:rsid w:val="002B0907"/>
    <w:rPr>
      <w:lang w:val="en-GB" w:eastAsia="en-US"/>
    </w:rPr>
  </w:style>
  <w:style w:type="character" w:customStyle="1" w:styleId="TAHCar">
    <w:name w:val="TAH Car"/>
    <w:link w:val="TAH"/>
    <w:qFormat/>
    <w:locked/>
    <w:rsid w:val="002B0907"/>
    <w:rPr>
      <w:rFonts w:ascii="Arial" w:hAnsi="Arial"/>
      <w:b/>
      <w:sz w:val="18"/>
      <w:lang w:val="en-GB" w:eastAsia="en-US"/>
    </w:rPr>
  </w:style>
  <w:style w:type="paragraph" w:customStyle="1" w:styleId="Equation">
    <w:name w:val="Equation"/>
    <w:basedOn w:val="a"/>
    <w:next w:val="a"/>
    <w:link w:val="EquationChar"/>
    <w:qFormat/>
    <w:rsid w:val="002B0907"/>
    <w:pPr>
      <w:tabs>
        <w:tab w:val="right" w:pos="10206"/>
      </w:tabs>
      <w:overflowPunct w:val="0"/>
      <w:spacing w:after="220"/>
      <w:ind w:left="1298"/>
      <w:textAlignment w:val="baseline"/>
    </w:pPr>
    <w:rPr>
      <w:rFonts w:ascii="Arial" w:hAnsi="Arial"/>
      <w:sz w:val="24"/>
      <w:lang w:val="en-US" w:eastAsia="zh-CN"/>
    </w:rPr>
  </w:style>
  <w:style w:type="paragraph" w:customStyle="1" w:styleId="Equationlegend">
    <w:name w:val="Equation_legend"/>
    <w:basedOn w:val="ad"/>
    <w:link w:val="EquationlegendChar"/>
    <w:qFormat/>
    <w:rsid w:val="002B0907"/>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qFormat/>
    <w:locked/>
    <w:rsid w:val="002B0907"/>
    <w:rPr>
      <w:rFonts w:ascii="Calibri" w:hAnsi="Calibri"/>
      <w:sz w:val="24"/>
      <w:lang w:eastAsia="en-US"/>
    </w:rPr>
  </w:style>
  <w:style w:type="paragraph" w:customStyle="1" w:styleId="BodytextJustified">
    <w:name w:val="Body text Justified"/>
    <w:basedOn w:val="a"/>
    <w:rsid w:val="002B0907"/>
    <w:pPr>
      <w:spacing w:after="0"/>
    </w:pPr>
    <w:rPr>
      <w:rFonts w:ascii="Georgia" w:hAnsi="Georgia"/>
      <w:sz w:val="24"/>
    </w:rPr>
  </w:style>
  <w:style w:type="character" w:customStyle="1" w:styleId="EquationChar">
    <w:name w:val="Equation Char"/>
    <w:link w:val="Equation"/>
    <w:locked/>
    <w:rsid w:val="002B0907"/>
    <w:rPr>
      <w:rFonts w:ascii="Arial" w:hAnsi="Arial"/>
      <w:sz w:val="24"/>
    </w:rPr>
  </w:style>
  <w:style w:type="paragraph" w:customStyle="1" w:styleId="TOCHeading1">
    <w:name w:val="TOC Heading1"/>
    <w:basedOn w:val="1"/>
    <w:next w:val="a"/>
    <w:uiPriority w:val="39"/>
    <w:unhideWhenUsed/>
    <w:qFormat/>
    <w:rsid w:val="002B0907"/>
    <w:pPr>
      <w:pBdr>
        <w:top w:val="none" w:sz="0" w:space="0" w:color="auto"/>
      </w:pBdr>
      <w:tabs>
        <w:tab w:val="left" w:pos="432"/>
      </w:tabs>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paragraph" w:customStyle="1" w:styleId="Tabletext">
    <w:name w:val="Table_text"/>
    <w:basedOn w:val="a"/>
    <w:qFormat/>
    <w:rsid w:val="002B09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NOChar">
    <w:name w:val="NO Char"/>
    <w:qFormat/>
    <w:rsid w:val="002B0907"/>
    <w:rPr>
      <w:lang w:val="en-GB" w:eastAsia="en-US" w:bidi="ar-SA"/>
    </w:rPr>
  </w:style>
  <w:style w:type="character" w:customStyle="1" w:styleId="Char1">
    <w:name w:val="页脚 Char"/>
    <w:basedOn w:val="a0"/>
    <w:link w:val="a5"/>
    <w:uiPriority w:val="99"/>
    <w:qFormat/>
    <w:rsid w:val="002B0907"/>
    <w:rPr>
      <w:rFonts w:ascii="Arial" w:hAnsi="Arial"/>
      <w:b/>
      <w:i/>
      <w:sz w:val="18"/>
      <w:lang w:val="en-GB" w:eastAsia="ja-JP"/>
    </w:rPr>
  </w:style>
  <w:style w:type="character" w:customStyle="1" w:styleId="B1Char1">
    <w:name w:val="B1 Char1"/>
    <w:qFormat/>
    <w:rsid w:val="002B0907"/>
    <w:rPr>
      <w:lang w:eastAsia="en-US"/>
    </w:rPr>
  </w:style>
  <w:style w:type="character" w:customStyle="1" w:styleId="Char2">
    <w:name w:val="页眉 Char"/>
    <w:basedOn w:val="a0"/>
    <w:link w:val="a6"/>
    <w:uiPriority w:val="99"/>
    <w:rsid w:val="002B0907"/>
    <w:rPr>
      <w:rFonts w:ascii="Arial" w:hAnsi="Arial"/>
      <w:b/>
      <w:sz w:val="18"/>
      <w:lang w:val="en-GB" w:eastAsia="ja-JP"/>
    </w:rPr>
  </w:style>
  <w:style w:type="paragraph" w:customStyle="1" w:styleId="Tablehead">
    <w:name w:val="Table_head"/>
    <w:basedOn w:val="a"/>
    <w:qFormat/>
    <w:rsid w:val="002B090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a"/>
    <w:next w:val="a"/>
    <w:qFormat/>
    <w:rsid w:val="002B0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qFormat/>
    <w:rsid w:val="002B0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GuidanceChar">
    <w:name w:val="Guidance Char"/>
    <w:link w:val="Guidance"/>
    <w:qFormat/>
    <w:rsid w:val="002B0907"/>
    <w:rPr>
      <w:i/>
      <w:color w:val="0000FF"/>
      <w:lang w:val="en-GB" w:eastAsia="en-US"/>
    </w:rPr>
  </w:style>
  <w:style w:type="paragraph" w:customStyle="1" w:styleId="11">
    <w:name w:val="修订1"/>
    <w:hidden/>
    <w:uiPriority w:val="99"/>
    <w:semiHidden/>
    <w:qFormat/>
    <w:rsid w:val="002B0907"/>
    <w:rPr>
      <w:rFonts w:asciiTheme="minorHAnsi" w:hAnsiTheme="minorHAnsi" w:cstheme="minorBidi"/>
      <w:kern w:val="2"/>
      <w:sz w:val="21"/>
      <w:szCs w:val="22"/>
    </w:rPr>
  </w:style>
  <w:style w:type="table" w:customStyle="1" w:styleId="12">
    <w:name w:val="网格型1"/>
    <w:basedOn w:val="a1"/>
    <w:uiPriority w:val="39"/>
    <w:qFormat/>
    <w:rsid w:val="002B090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uiPriority w:val="39"/>
    <w:qFormat/>
    <w:rsid w:val="002B090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uiPriority w:val="39"/>
    <w:qFormat/>
    <w:rsid w:val="002B090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2B0907"/>
    <w:pPr>
      <w:widowControl w:val="0"/>
      <w:jc w:val="both"/>
    </w:pPr>
    <w:rPr>
      <w:rFonts w:eastAsia="宋体"/>
      <w:kern w:val="2"/>
      <w:sz w:val="21"/>
      <w:szCs w:val="24"/>
    </w:rPr>
  </w:style>
  <w:style w:type="paragraph" w:customStyle="1" w:styleId="B2">
    <w:name w:val="B2+"/>
    <w:basedOn w:val="B20"/>
    <w:rsid w:val="00EA1A28"/>
    <w:pPr>
      <w:widowControl w:val="0"/>
      <w:numPr>
        <w:numId w:val="7"/>
      </w:numPr>
      <w:spacing w:after="0"/>
      <w:jc w:val="both"/>
    </w:pPr>
    <w:rPr>
      <w:rFonts w:asciiTheme="minorHAnsi" w:hAnsiTheme="minorHAnsi" w:cstheme="minorBidi"/>
      <w:kern w:val="2"/>
      <w:sz w:val="21"/>
      <w:szCs w:val="22"/>
      <w:lang w:val="en-US" w:eastAsia="zh-CN"/>
    </w:rPr>
  </w:style>
  <w:style w:type="character" w:customStyle="1" w:styleId="B2Char">
    <w:name w:val="B2 Char"/>
    <w:link w:val="B20"/>
    <w:qFormat/>
    <w:locked/>
    <w:rsid w:val="00EA1A28"/>
    <w:rPr>
      <w:lang w:val="en-GB" w:eastAsia="en-US"/>
    </w:rPr>
  </w:style>
  <w:style w:type="character" w:customStyle="1" w:styleId="TANChar">
    <w:name w:val="TAN Char"/>
    <w:link w:val="TAN"/>
    <w:qFormat/>
    <w:rsid w:val="004967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3048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18" Type="http://schemas.openxmlformats.org/officeDocument/2006/relationships/image" Target="media/image8.wmf"/><Relationship Id="rId26"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image" Target="media/image11.png"/><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7.wmf"/><Relationship Id="rId25" Type="http://schemas.openxmlformats.org/officeDocument/2006/relationships/oleObject" Target="embeddings/oleObject2.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10.png"/><Relationship Id="rId29" Type="http://schemas.openxmlformats.org/officeDocument/2006/relationships/image" Target="media/image17.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4.wmf"/><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6.emf"/><Relationship Id="rId23" Type="http://schemas.openxmlformats.org/officeDocument/2006/relationships/image" Target="media/image13.png"/><Relationship Id="rId28" Type="http://schemas.openxmlformats.org/officeDocument/2006/relationships/oleObject" Target="embeddings/oleObject3.bin"/><Relationship Id="rId10" Type="http://schemas.openxmlformats.org/officeDocument/2006/relationships/image" Target="media/image1.jpeg"/><Relationship Id="rId19" Type="http://schemas.openxmlformats.org/officeDocument/2006/relationships/image" Target="media/image9.png"/><Relationship Id="rId3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12.png"/><Relationship Id="rId27" Type="http://schemas.openxmlformats.org/officeDocument/2006/relationships/image" Target="media/image16.w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2EE820-0631-4A00-BB66-577DD4546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8960</Words>
  <Characters>51076</Characters>
  <Application>Microsoft Office Word</Application>
  <DocSecurity>0</DocSecurity>
  <Lines>425</Lines>
  <Paragraphs>119</Paragraphs>
  <ScaleCrop>false</ScaleCrop>
  <Company>ETSI</Company>
  <LinksUpToDate>false</LinksUpToDate>
  <CharactersWithSpaces>59917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38.8de</dc:title>
  <dc:subject>&lt;Title 1; Title 2&gt; (Release 14 | 13 |12)</dc:subject>
  <dc:creator>MCC Support</dc:creator>
  <cp:keywords>NTN</cp:keywords>
  <cp:lastModifiedBy>JIN Yiran</cp:lastModifiedBy>
  <cp:revision>4</cp:revision>
  <cp:lastPrinted>2019-02-25T14:05:00Z</cp:lastPrinted>
  <dcterms:created xsi:type="dcterms:W3CDTF">2021-11-19T02:49:00Z</dcterms:created>
  <dcterms:modified xsi:type="dcterms:W3CDTF">2021-11-19T02:53:00Z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_2015_ms_pID_725343">
    <vt:lpwstr>(2)TV+cRa62QOj4UcucZUOTKRkBKVqoKlfKvB8GQjGJSE3cABAauzMu5zDEA1F8DgSKtRbqbTri
jUPPNhxz5GS0/tAtlZ42ljwGJF9HYEXrumWZ8ZSDizjrlmd2e+H5nvHdTtuZ1gr+aLcNE8F6
IkFEH2azFuVKy5UyacS4qeEJl5NrYJLZBTiundalQmceoYsJhCmtXNGPh0+2tCzzE4ZSLnvL
aE7ugeGNVwJtlAbo8+</vt:lpwstr>
  </property>
  <property fmtid="{D5CDD505-2E9C-101B-9397-08002B2CF9AE}" pid="5" name="_2015_ms_pID_7253431">
    <vt:lpwstr>R94Diwp+38b6Osb8rXl8P2Ztxp2nNnKikqMwHw6xMGGrGA9rrBwvji
w2O1IfYcz1Hf7+fuPZLcZGskHZjqJhA5jbwx/l0AtaVhYN1o2f53wqDGeg460Fq+vNQaw6Ev
xDOFG8hsnIJqsky4KksBZXjUkV1TSwhyTT5Qys8YeR4mZYsoZ+SMQ5+GmPqOm1De5Ykrux8e
ipymRkSAXbgmkc6P</vt:lpwstr>
  </property>
</Properties>
</file>